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theme/themeOverride1.xml" ContentType="application/vnd.openxmlformats-officedocument.themeOverride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theme/themeOverride2.xml" ContentType="application/vnd.openxmlformats-officedocument.themeOverride+xml"/>
  <Override PartName="/word/charts/chart15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69D0" w:rsidRPr="000733E7" w:rsidRDefault="005B69D0" w:rsidP="000733E7">
      <w:pPr>
        <w:spacing w:line="276" w:lineRule="auto"/>
        <w:jc w:val="center"/>
        <w:rPr>
          <w:b/>
          <w:sz w:val="24"/>
          <w:szCs w:val="24"/>
        </w:rPr>
      </w:pPr>
    </w:p>
    <w:p w:rsidR="00CA3EDD" w:rsidRDefault="00CA3EDD" w:rsidP="00CA3EDD">
      <w:pPr>
        <w:jc w:val="center"/>
        <w:rPr>
          <w:b/>
          <w:sz w:val="72"/>
          <w:szCs w:val="72"/>
        </w:rPr>
      </w:pPr>
    </w:p>
    <w:p w:rsidR="00CA3EDD" w:rsidRDefault="00CA3EDD" w:rsidP="00CA3EDD">
      <w:pPr>
        <w:jc w:val="center"/>
        <w:rPr>
          <w:b/>
          <w:sz w:val="72"/>
          <w:szCs w:val="72"/>
        </w:rPr>
      </w:pPr>
    </w:p>
    <w:p w:rsidR="005B69D0" w:rsidRPr="00591A4B" w:rsidRDefault="005B69D0" w:rsidP="00CA3EDD">
      <w:pPr>
        <w:jc w:val="center"/>
        <w:rPr>
          <w:b/>
          <w:sz w:val="72"/>
          <w:szCs w:val="72"/>
        </w:rPr>
      </w:pPr>
      <w:r w:rsidRPr="00591A4B">
        <w:rPr>
          <w:b/>
          <w:sz w:val="72"/>
          <w:szCs w:val="72"/>
        </w:rPr>
        <w:t>SPRAWOZDANIE</w:t>
      </w:r>
    </w:p>
    <w:p w:rsidR="005B69D0" w:rsidRPr="00591A4B" w:rsidRDefault="005B69D0" w:rsidP="00CA3EDD">
      <w:pPr>
        <w:jc w:val="center"/>
        <w:rPr>
          <w:b/>
          <w:sz w:val="72"/>
          <w:szCs w:val="72"/>
        </w:rPr>
      </w:pPr>
      <w:r w:rsidRPr="00591A4B">
        <w:rPr>
          <w:b/>
          <w:sz w:val="72"/>
          <w:szCs w:val="72"/>
        </w:rPr>
        <w:t>Z</w:t>
      </w:r>
      <w:r w:rsidR="00CA3EDD" w:rsidRPr="00591A4B">
        <w:rPr>
          <w:b/>
          <w:sz w:val="72"/>
          <w:szCs w:val="72"/>
        </w:rPr>
        <w:t xml:space="preserve"> </w:t>
      </w:r>
      <w:r w:rsidRPr="00591A4B">
        <w:rPr>
          <w:b/>
          <w:sz w:val="72"/>
          <w:szCs w:val="72"/>
        </w:rPr>
        <w:t>DZIAŁALNOŚCI</w:t>
      </w:r>
    </w:p>
    <w:p w:rsidR="00CA3EDD" w:rsidRPr="00591A4B" w:rsidRDefault="005B69D0" w:rsidP="00CA3EDD">
      <w:pPr>
        <w:pStyle w:val="Nagwek1"/>
        <w:spacing w:line="240" w:lineRule="auto"/>
        <w:jc w:val="center"/>
        <w:rPr>
          <w:b/>
          <w:sz w:val="72"/>
          <w:szCs w:val="72"/>
        </w:rPr>
      </w:pPr>
      <w:r w:rsidRPr="00591A4B">
        <w:rPr>
          <w:b/>
          <w:sz w:val="72"/>
          <w:szCs w:val="72"/>
        </w:rPr>
        <w:t>POWIATOWEGO</w:t>
      </w:r>
    </w:p>
    <w:p w:rsidR="005B69D0" w:rsidRPr="00591A4B" w:rsidRDefault="005B69D0" w:rsidP="00CA3EDD">
      <w:pPr>
        <w:pStyle w:val="Nagwek1"/>
        <w:spacing w:line="240" w:lineRule="auto"/>
        <w:jc w:val="center"/>
        <w:rPr>
          <w:b/>
          <w:sz w:val="72"/>
          <w:szCs w:val="72"/>
        </w:rPr>
      </w:pPr>
      <w:r w:rsidRPr="00591A4B">
        <w:rPr>
          <w:b/>
          <w:sz w:val="72"/>
          <w:szCs w:val="72"/>
        </w:rPr>
        <w:t xml:space="preserve"> URZĘDU PRACY</w:t>
      </w:r>
    </w:p>
    <w:p w:rsidR="005B69D0" w:rsidRPr="00591A4B" w:rsidRDefault="005B69D0" w:rsidP="00CA3EDD">
      <w:pPr>
        <w:pStyle w:val="Nagwek1"/>
        <w:spacing w:line="240" w:lineRule="auto"/>
        <w:jc w:val="center"/>
        <w:rPr>
          <w:b/>
          <w:sz w:val="72"/>
          <w:szCs w:val="72"/>
        </w:rPr>
      </w:pPr>
      <w:r w:rsidRPr="00591A4B">
        <w:rPr>
          <w:b/>
          <w:sz w:val="72"/>
          <w:szCs w:val="72"/>
        </w:rPr>
        <w:t>W OTWOCKU</w:t>
      </w:r>
    </w:p>
    <w:p w:rsidR="005B69D0" w:rsidRPr="00CA3EDD" w:rsidRDefault="005B69D0" w:rsidP="00CA3EDD">
      <w:pPr>
        <w:rPr>
          <w:i/>
          <w:sz w:val="72"/>
          <w:szCs w:val="72"/>
        </w:rPr>
      </w:pPr>
    </w:p>
    <w:p w:rsidR="00CA3EDD" w:rsidRPr="00CA3EDD" w:rsidRDefault="00CA3EDD" w:rsidP="00CA3EDD">
      <w:pPr>
        <w:rPr>
          <w:i/>
          <w:sz w:val="72"/>
          <w:szCs w:val="72"/>
        </w:rPr>
      </w:pPr>
    </w:p>
    <w:p w:rsidR="00CA3EDD" w:rsidRPr="00CA3EDD" w:rsidRDefault="00CA3EDD" w:rsidP="00CA3EDD">
      <w:pPr>
        <w:rPr>
          <w:i/>
          <w:sz w:val="72"/>
          <w:szCs w:val="72"/>
        </w:rPr>
      </w:pPr>
    </w:p>
    <w:p w:rsidR="005B69D0" w:rsidRPr="00591A4B" w:rsidRDefault="00C203BF" w:rsidP="00B232D3">
      <w:pPr>
        <w:jc w:val="center"/>
        <w:rPr>
          <w:b/>
          <w:sz w:val="72"/>
          <w:szCs w:val="72"/>
        </w:rPr>
      </w:pPr>
      <w:r w:rsidRPr="00591A4B">
        <w:rPr>
          <w:b/>
          <w:sz w:val="72"/>
          <w:szCs w:val="72"/>
        </w:rPr>
        <w:t>ZA 20</w:t>
      </w:r>
      <w:r w:rsidR="00D53C5B" w:rsidRPr="00591A4B">
        <w:rPr>
          <w:b/>
          <w:sz w:val="72"/>
          <w:szCs w:val="72"/>
        </w:rPr>
        <w:t>1</w:t>
      </w:r>
      <w:r w:rsidR="002F57BC">
        <w:rPr>
          <w:b/>
          <w:sz w:val="72"/>
          <w:szCs w:val="72"/>
        </w:rPr>
        <w:t>9</w:t>
      </w:r>
      <w:r w:rsidR="005B69D0" w:rsidRPr="00591A4B">
        <w:rPr>
          <w:b/>
          <w:sz w:val="72"/>
          <w:szCs w:val="72"/>
        </w:rPr>
        <w:t xml:space="preserve"> ROK</w:t>
      </w:r>
    </w:p>
    <w:p w:rsidR="005B69D0" w:rsidRPr="000733E7" w:rsidRDefault="005B69D0" w:rsidP="00CA3EDD">
      <w:pPr>
        <w:rPr>
          <w:sz w:val="24"/>
          <w:szCs w:val="24"/>
        </w:rPr>
      </w:pPr>
    </w:p>
    <w:p w:rsidR="005B69D0" w:rsidRPr="000733E7" w:rsidRDefault="005B69D0" w:rsidP="00CA3EDD">
      <w:pPr>
        <w:rPr>
          <w:sz w:val="24"/>
          <w:szCs w:val="24"/>
        </w:rPr>
      </w:pPr>
    </w:p>
    <w:p w:rsidR="005B69D0" w:rsidRPr="000733E7" w:rsidRDefault="005B69D0" w:rsidP="00CA3EDD">
      <w:pPr>
        <w:rPr>
          <w:sz w:val="24"/>
          <w:szCs w:val="24"/>
        </w:rPr>
      </w:pPr>
    </w:p>
    <w:p w:rsidR="005B69D0" w:rsidRDefault="005B69D0" w:rsidP="000733E7">
      <w:pPr>
        <w:spacing w:line="276" w:lineRule="auto"/>
        <w:rPr>
          <w:sz w:val="24"/>
          <w:szCs w:val="24"/>
        </w:rPr>
      </w:pPr>
    </w:p>
    <w:p w:rsidR="00CA3EDD" w:rsidRDefault="00CA3EDD" w:rsidP="000733E7">
      <w:pPr>
        <w:spacing w:line="276" w:lineRule="auto"/>
        <w:rPr>
          <w:sz w:val="24"/>
          <w:szCs w:val="24"/>
        </w:rPr>
      </w:pPr>
    </w:p>
    <w:p w:rsidR="00CA3EDD" w:rsidRDefault="00CA3EDD" w:rsidP="000733E7">
      <w:pPr>
        <w:spacing w:line="276" w:lineRule="auto"/>
        <w:rPr>
          <w:sz w:val="24"/>
          <w:szCs w:val="24"/>
        </w:rPr>
      </w:pPr>
    </w:p>
    <w:p w:rsidR="00CA3EDD" w:rsidRDefault="00CA3EDD" w:rsidP="000733E7">
      <w:pPr>
        <w:spacing w:line="276" w:lineRule="auto"/>
        <w:rPr>
          <w:sz w:val="24"/>
          <w:szCs w:val="24"/>
        </w:rPr>
      </w:pPr>
    </w:p>
    <w:p w:rsidR="00CA3EDD" w:rsidRDefault="00CA3EDD" w:rsidP="000733E7">
      <w:pPr>
        <w:spacing w:line="276" w:lineRule="auto"/>
        <w:rPr>
          <w:sz w:val="24"/>
          <w:szCs w:val="24"/>
        </w:rPr>
      </w:pPr>
    </w:p>
    <w:p w:rsidR="00CA3EDD" w:rsidRPr="000733E7" w:rsidRDefault="00CA3EDD" w:rsidP="000733E7">
      <w:pPr>
        <w:spacing w:line="276" w:lineRule="auto"/>
        <w:rPr>
          <w:sz w:val="24"/>
          <w:szCs w:val="24"/>
        </w:rPr>
      </w:pPr>
    </w:p>
    <w:p w:rsidR="005B69D0" w:rsidRPr="000733E7" w:rsidRDefault="005B69D0" w:rsidP="000733E7">
      <w:pPr>
        <w:spacing w:line="276" w:lineRule="auto"/>
        <w:rPr>
          <w:sz w:val="24"/>
          <w:szCs w:val="24"/>
        </w:rPr>
      </w:pPr>
    </w:p>
    <w:p w:rsidR="005B69D0" w:rsidRPr="002D4198" w:rsidRDefault="005B69D0" w:rsidP="000733E7">
      <w:pPr>
        <w:pStyle w:val="Nagwek2"/>
        <w:numPr>
          <w:ilvl w:val="0"/>
          <w:numId w:val="0"/>
        </w:numPr>
        <w:spacing w:line="276" w:lineRule="auto"/>
        <w:jc w:val="center"/>
        <w:rPr>
          <w:rFonts w:ascii="Times New Roman" w:hAnsi="Times New Roman"/>
          <w:szCs w:val="24"/>
        </w:rPr>
      </w:pPr>
      <w:r w:rsidRPr="002D4198">
        <w:rPr>
          <w:rFonts w:ascii="Times New Roman" w:hAnsi="Times New Roman"/>
          <w:szCs w:val="24"/>
        </w:rPr>
        <w:lastRenderedPageBreak/>
        <w:t>Tel./fax (0-22) 779-37-14</w:t>
      </w:r>
    </w:p>
    <w:p w:rsidR="005B69D0" w:rsidRDefault="005B69D0" w:rsidP="000733E7">
      <w:pPr>
        <w:spacing w:line="276" w:lineRule="auto"/>
        <w:jc w:val="center"/>
        <w:rPr>
          <w:b/>
          <w:sz w:val="24"/>
          <w:szCs w:val="24"/>
          <w:lang w:val="en-US"/>
        </w:rPr>
      </w:pPr>
      <w:r w:rsidRPr="000733E7">
        <w:rPr>
          <w:b/>
          <w:sz w:val="24"/>
          <w:szCs w:val="24"/>
          <w:lang w:val="en-US"/>
        </w:rPr>
        <w:t>e-mail: waot @ praca.gov.pl</w:t>
      </w:r>
    </w:p>
    <w:p w:rsidR="000733E7" w:rsidRPr="000733E7" w:rsidRDefault="000733E7" w:rsidP="000733E7">
      <w:pPr>
        <w:spacing w:line="276" w:lineRule="auto"/>
        <w:jc w:val="center"/>
        <w:rPr>
          <w:sz w:val="24"/>
          <w:szCs w:val="24"/>
          <w:lang w:val="en-US"/>
        </w:rPr>
      </w:pPr>
    </w:p>
    <w:p w:rsidR="005B69D0" w:rsidRPr="000733E7" w:rsidRDefault="005B69D0" w:rsidP="00200914">
      <w:pPr>
        <w:pStyle w:val="Nagwek3"/>
        <w:rPr>
          <w:sz w:val="24"/>
          <w:szCs w:val="24"/>
        </w:rPr>
      </w:pPr>
      <w:r w:rsidRPr="000733E7">
        <w:rPr>
          <w:sz w:val="24"/>
          <w:szCs w:val="24"/>
        </w:rPr>
        <w:t>SPIS  TREŚCI</w:t>
      </w:r>
    </w:p>
    <w:p w:rsidR="005B69D0" w:rsidRPr="000733E7" w:rsidRDefault="00AF27D4" w:rsidP="00F3412B">
      <w:pPr>
        <w:pStyle w:val="Nagwek3"/>
        <w:numPr>
          <w:ilvl w:val="0"/>
          <w:numId w:val="18"/>
        </w:numPr>
        <w:tabs>
          <w:tab w:val="clear" w:pos="360"/>
          <w:tab w:val="num" w:pos="0"/>
        </w:tabs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</w:t>
      </w:r>
      <w:r w:rsidR="005B69D0" w:rsidRPr="000733E7">
        <w:rPr>
          <w:i/>
          <w:sz w:val="24"/>
          <w:szCs w:val="24"/>
        </w:rPr>
        <w:t>Informacja o stanie bezrobocia  ...............................................</w:t>
      </w:r>
      <w:r w:rsidR="00C17A92" w:rsidRPr="000733E7">
        <w:rPr>
          <w:i/>
          <w:sz w:val="24"/>
          <w:szCs w:val="24"/>
        </w:rPr>
        <w:t>.......</w:t>
      </w:r>
      <w:r w:rsidR="005B69D0" w:rsidRPr="000733E7">
        <w:rPr>
          <w:i/>
          <w:sz w:val="24"/>
          <w:szCs w:val="24"/>
        </w:rPr>
        <w:t>..................</w:t>
      </w:r>
      <w:r w:rsidR="00C17A92" w:rsidRPr="000733E7">
        <w:rPr>
          <w:i/>
          <w:sz w:val="24"/>
          <w:szCs w:val="24"/>
        </w:rPr>
        <w:t>.....</w:t>
      </w:r>
      <w:r w:rsidR="005B69D0" w:rsidRPr="000733E7">
        <w:rPr>
          <w:i/>
          <w:sz w:val="24"/>
          <w:szCs w:val="24"/>
        </w:rPr>
        <w:t>.</w:t>
      </w:r>
      <w:r w:rsidR="0062564A" w:rsidRPr="000733E7">
        <w:rPr>
          <w:i/>
          <w:sz w:val="24"/>
          <w:szCs w:val="24"/>
        </w:rPr>
        <w:t>........</w:t>
      </w:r>
      <w:r>
        <w:rPr>
          <w:i/>
          <w:sz w:val="24"/>
          <w:szCs w:val="24"/>
        </w:rPr>
        <w:t>..</w:t>
      </w:r>
      <w:r w:rsidR="0062564A" w:rsidRPr="000733E7">
        <w:rPr>
          <w:i/>
          <w:sz w:val="24"/>
          <w:szCs w:val="24"/>
        </w:rPr>
        <w:t>.</w:t>
      </w:r>
      <w:r w:rsidR="005B69D0" w:rsidRPr="000733E7">
        <w:rPr>
          <w:i/>
          <w:sz w:val="24"/>
          <w:szCs w:val="24"/>
        </w:rPr>
        <w:t>..4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ind w:left="357" w:hanging="357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 </w:t>
      </w:r>
      <w:r w:rsidRPr="000733E7">
        <w:rPr>
          <w:sz w:val="24"/>
          <w:szCs w:val="24"/>
        </w:rPr>
        <w:t>Liczba bezrobotnych  ........................</w:t>
      </w:r>
      <w:r w:rsidR="00182DC0">
        <w:rPr>
          <w:sz w:val="24"/>
          <w:szCs w:val="24"/>
        </w:rPr>
        <w:t>.............</w:t>
      </w:r>
      <w:r w:rsidRPr="000733E7">
        <w:rPr>
          <w:sz w:val="24"/>
          <w:szCs w:val="24"/>
        </w:rPr>
        <w:t>....................................................................</w:t>
      </w:r>
      <w:r w:rsidR="00182DC0">
        <w:rPr>
          <w:sz w:val="24"/>
          <w:szCs w:val="24"/>
        </w:rPr>
        <w:t>....</w:t>
      </w:r>
      <w:r w:rsidRPr="000733E7">
        <w:rPr>
          <w:sz w:val="24"/>
          <w:szCs w:val="24"/>
        </w:rPr>
        <w:t>4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ind w:left="357" w:hanging="357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 </w:t>
      </w:r>
      <w:r w:rsidRPr="000733E7">
        <w:rPr>
          <w:sz w:val="24"/>
          <w:szCs w:val="24"/>
        </w:rPr>
        <w:t>Stopa bezrobocia  ......................................................................................................</w:t>
      </w:r>
      <w:r w:rsidR="00815211" w:rsidRPr="000733E7">
        <w:rPr>
          <w:sz w:val="24"/>
          <w:szCs w:val="24"/>
        </w:rPr>
        <w:t>..</w:t>
      </w:r>
      <w:r w:rsidRPr="000733E7">
        <w:rPr>
          <w:sz w:val="24"/>
          <w:szCs w:val="24"/>
        </w:rPr>
        <w:t>.......</w:t>
      </w:r>
      <w:r w:rsidR="00AF27D4">
        <w:rPr>
          <w:sz w:val="24"/>
          <w:szCs w:val="24"/>
        </w:rPr>
        <w:t>...</w:t>
      </w:r>
      <w:r w:rsidRPr="000733E7">
        <w:rPr>
          <w:sz w:val="24"/>
          <w:szCs w:val="24"/>
        </w:rPr>
        <w:t>5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ind w:left="357" w:hanging="357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 </w:t>
      </w:r>
      <w:r w:rsidRPr="000733E7">
        <w:rPr>
          <w:sz w:val="24"/>
          <w:szCs w:val="24"/>
        </w:rPr>
        <w:t>Zmiany w poziomie bezrobocia  ................................................................................</w:t>
      </w:r>
      <w:r w:rsidR="00815211" w:rsidRPr="000733E7">
        <w:rPr>
          <w:sz w:val="24"/>
          <w:szCs w:val="24"/>
        </w:rPr>
        <w:t>..</w:t>
      </w:r>
      <w:r w:rsidRPr="000733E7">
        <w:rPr>
          <w:sz w:val="24"/>
          <w:szCs w:val="24"/>
        </w:rPr>
        <w:t>....</w:t>
      </w:r>
      <w:r w:rsidR="00AF27D4">
        <w:rPr>
          <w:sz w:val="24"/>
          <w:szCs w:val="24"/>
        </w:rPr>
        <w:t>...</w:t>
      </w:r>
      <w:r w:rsidRPr="000733E7">
        <w:rPr>
          <w:sz w:val="24"/>
          <w:szCs w:val="24"/>
        </w:rPr>
        <w:t>...</w:t>
      </w:r>
      <w:r w:rsidR="00E018BF">
        <w:rPr>
          <w:sz w:val="24"/>
          <w:szCs w:val="24"/>
        </w:rPr>
        <w:t>6</w:t>
      </w:r>
    </w:p>
    <w:p w:rsidR="005B69D0" w:rsidRPr="000733E7" w:rsidRDefault="00AF27D4" w:rsidP="00F3412B">
      <w:pPr>
        <w:numPr>
          <w:ilvl w:val="0"/>
          <w:numId w:val="18"/>
        </w:numPr>
        <w:tabs>
          <w:tab w:val="clear" w:pos="360"/>
          <w:tab w:val="num" w:pos="0"/>
        </w:tabs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  </w:t>
      </w:r>
      <w:r w:rsidR="005B69D0" w:rsidRPr="000733E7">
        <w:rPr>
          <w:b/>
          <w:i/>
          <w:sz w:val="24"/>
          <w:szCs w:val="24"/>
        </w:rPr>
        <w:t>Wybrane kategorie bezrobotnych  .............................................................................</w:t>
      </w:r>
      <w:r w:rsidR="00815211" w:rsidRPr="000733E7">
        <w:rPr>
          <w:b/>
          <w:i/>
          <w:sz w:val="24"/>
          <w:szCs w:val="24"/>
        </w:rPr>
        <w:t>..</w:t>
      </w:r>
      <w:r w:rsidR="005B69D0" w:rsidRPr="000733E7">
        <w:rPr>
          <w:b/>
          <w:i/>
          <w:sz w:val="24"/>
          <w:szCs w:val="24"/>
        </w:rPr>
        <w:t>...</w:t>
      </w:r>
      <w:r>
        <w:rPr>
          <w:b/>
          <w:i/>
          <w:sz w:val="24"/>
          <w:szCs w:val="24"/>
        </w:rPr>
        <w:t>...</w:t>
      </w:r>
      <w:r w:rsidR="005B69D0" w:rsidRPr="000733E7">
        <w:rPr>
          <w:b/>
          <w:i/>
          <w:sz w:val="24"/>
          <w:szCs w:val="24"/>
        </w:rPr>
        <w:t>....</w:t>
      </w:r>
      <w:r w:rsidR="00756D9D">
        <w:rPr>
          <w:b/>
          <w:i/>
          <w:sz w:val="24"/>
          <w:szCs w:val="24"/>
        </w:rPr>
        <w:t>8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Kobiety  ......................................................................................................................</w:t>
      </w:r>
      <w:r w:rsidR="00815211" w:rsidRPr="000733E7">
        <w:rPr>
          <w:sz w:val="24"/>
          <w:szCs w:val="24"/>
        </w:rPr>
        <w:t>..</w:t>
      </w:r>
      <w:r w:rsidRPr="000733E7">
        <w:rPr>
          <w:sz w:val="24"/>
          <w:szCs w:val="24"/>
        </w:rPr>
        <w:t>...</w:t>
      </w:r>
      <w:r w:rsidR="00AF27D4">
        <w:rPr>
          <w:sz w:val="24"/>
          <w:szCs w:val="24"/>
        </w:rPr>
        <w:t>.</w:t>
      </w:r>
      <w:r w:rsidRPr="000733E7">
        <w:rPr>
          <w:sz w:val="24"/>
          <w:szCs w:val="24"/>
        </w:rPr>
        <w:t>.</w:t>
      </w:r>
      <w:r w:rsidR="00182DC0">
        <w:rPr>
          <w:sz w:val="24"/>
          <w:szCs w:val="24"/>
        </w:rPr>
        <w:t>.</w:t>
      </w:r>
      <w:r w:rsidR="00AF27D4">
        <w:rPr>
          <w:sz w:val="24"/>
          <w:szCs w:val="24"/>
        </w:rPr>
        <w:t>..</w:t>
      </w:r>
      <w:r w:rsidRPr="000733E7">
        <w:rPr>
          <w:sz w:val="24"/>
          <w:szCs w:val="24"/>
        </w:rPr>
        <w:t>..</w:t>
      </w:r>
      <w:r w:rsidR="00756D9D">
        <w:rPr>
          <w:sz w:val="24"/>
          <w:szCs w:val="24"/>
        </w:rPr>
        <w:t>8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Bezrobotni bez prawa do zasiłku  ...............................................................................</w:t>
      </w:r>
      <w:r w:rsidR="00815211" w:rsidRPr="000733E7">
        <w:rPr>
          <w:sz w:val="24"/>
          <w:szCs w:val="24"/>
        </w:rPr>
        <w:t>..</w:t>
      </w:r>
      <w:r w:rsidRPr="000733E7">
        <w:rPr>
          <w:sz w:val="24"/>
          <w:szCs w:val="24"/>
        </w:rPr>
        <w:t>.</w:t>
      </w:r>
      <w:r w:rsidR="00AF27D4">
        <w:rPr>
          <w:sz w:val="24"/>
          <w:szCs w:val="24"/>
        </w:rPr>
        <w:t>....</w:t>
      </w:r>
      <w:r w:rsidRPr="000733E7">
        <w:rPr>
          <w:sz w:val="24"/>
          <w:szCs w:val="24"/>
        </w:rPr>
        <w:t>.....</w:t>
      </w:r>
      <w:r w:rsidR="00E018BF">
        <w:rPr>
          <w:sz w:val="24"/>
          <w:szCs w:val="24"/>
        </w:rPr>
        <w:t>8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Bezrobotni z prawem do zasiłku  ................................................................................</w:t>
      </w:r>
      <w:r w:rsidR="00815211" w:rsidRPr="000733E7">
        <w:rPr>
          <w:sz w:val="24"/>
          <w:szCs w:val="24"/>
        </w:rPr>
        <w:t>..</w:t>
      </w:r>
      <w:r w:rsidR="00756D9D">
        <w:rPr>
          <w:sz w:val="24"/>
          <w:szCs w:val="24"/>
        </w:rPr>
        <w:t>.</w:t>
      </w:r>
      <w:r w:rsidR="00AF27D4">
        <w:rPr>
          <w:sz w:val="24"/>
          <w:szCs w:val="24"/>
        </w:rPr>
        <w:t>....</w:t>
      </w:r>
      <w:r w:rsidR="00756D9D">
        <w:rPr>
          <w:sz w:val="24"/>
          <w:szCs w:val="24"/>
        </w:rPr>
        <w:t>..</w:t>
      </w:r>
      <w:r w:rsidR="00182DC0">
        <w:rPr>
          <w:sz w:val="24"/>
          <w:szCs w:val="24"/>
        </w:rPr>
        <w:t>.</w:t>
      </w:r>
      <w:r w:rsidR="00756D9D">
        <w:rPr>
          <w:sz w:val="24"/>
          <w:szCs w:val="24"/>
        </w:rPr>
        <w:t>.</w:t>
      </w:r>
      <w:r w:rsidR="00E018BF">
        <w:rPr>
          <w:sz w:val="24"/>
          <w:szCs w:val="24"/>
        </w:rPr>
        <w:t>.9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Zwolnienia z przyczyn dotyczących zakładu pracy  ...................................................</w:t>
      </w:r>
      <w:r w:rsidR="00815211" w:rsidRPr="000733E7">
        <w:rPr>
          <w:sz w:val="24"/>
          <w:szCs w:val="24"/>
        </w:rPr>
        <w:t>..</w:t>
      </w:r>
      <w:r w:rsidRPr="000733E7">
        <w:rPr>
          <w:sz w:val="24"/>
          <w:szCs w:val="24"/>
        </w:rPr>
        <w:t>.</w:t>
      </w:r>
      <w:r w:rsidR="00AF27D4">
        <w:rPr>
          <w:sz w:val="24"/>
          <w:szCs w:val="24"/>
        </w:rPr>
        <w:t>...</w:t>
      </w:r>
      <w:r w:rsidRPr="000733E7">
        <w:rPr>
          <w:sz w:val="24"/>
          <w:szCs w:val="24"/>
        </w:rPr>
        <w:t>...10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Rejestrowane bezrobocie na wsi  .................................................................................</w:t>
      </w:r>
      <w:r w:rsidR="00815211" w:rsidRPr="000733E7">
        <w:rPr>
          <w:sz w:val="24"/>
          <w:szCs w:val="24"/>
        </w:rPr>
        <w:t>.</w:t>
      </w:r>
      <w:r w:rsidR="00AF27D4">
        <w:rPr>
          <w:sz w:val="24"/>
          <w:szCs w:val="24"/>
        </w:rPr>
        <w:t>....</w:t>
      </w:r>
      <w:r w:rsidRPr="000733E7">
        <w:rPr>
          <w:sz w:val="24"/>
          <w:szCs w:val="24"/>
        </w:rPr>
        <w:t>....1</w:t>
      </w:r>
      <w:r w:rsidR="00C71270">
        <w:rPr>
          <w:sz w:val="24"/>
          <w:szCs w:val="24"/>
        </w:rPr>
        <w:t>1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Bezrobotni według wieku  ........................................................................................</w:t>
      </w:r>
      <w:r w:rsidR="00815211" w:rsidRPr="000733E7">
        <w:rPr>
          <w:sz w:val="24"/>
          <w:szCs w:val="24"/>
        </w:rPr>
        <w:t>.</w:t>
      </w:r>
      <w:r w:rsidR="00AF27D4">
        <w:rPr>
          <w:sz w:val="24"/>
          <w:szCs w:val="24"/>
        </w:rPr>
        <w:t>....</w:t>
      </w:r>
      <w:r w:rsidRPr="000733E7">
        <w:rPr>
          <w:sz w:val="24"/>
          <w:szCs w:val="24"/>
        </w:rPr>
        <w:t>.......1</w:t>
      </w:r>
      <w:r w:rsidR="00E018BF">
        <w:rPr>
          <w:sz w:val="24"/>
          <w:szCs w:val="24"/>
        </w:rPr>
        <w:t>1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Bezrobotni według poziomu wykształcenia  .............................................................</w:t>
      </w:r>
      <w:r w:rsidR="00AF27D4">
        <w:rPr>
          <w:sz w:val="24"/>
          <w:szCs w:val="24"/>
        </w:rPr>
        <w:t>....</w:t>
      </w:r>
      <w:r w:rsidRPr="000733E7">
        <w:rPr>
          <w:sz w:val="24"/>
          <w:szCs w:val="24"/>
        </w:rPr>
        <w:t>.</w:t>
      </w:r>
      <w:r w:rsidR="00815211" w:rsidRPr="000733E7">
        <w:rPr>
          <w:sz w:val="24"/>
          <w:szCs w:val="24"/>
        </w:rPr>
        <w:t>.</w:t>
      </w:r>
      <w:r w:rsidRPr="000733E7">
        <w:rPr>
          <w:sz w:val="24"/>
          <w:szCs w:val="24"/>
        </w:rPr>
        <w:t>.....12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Bezrobotni według czasu pozostawania bez pracy  ................................................</w:t>
      </w:r>
      <w:r w:rsidR="00815211" w:rsidRPr="000733E7">
        <w:rPr>
          <w:sz w:val="24"/>
          <w:szCs w:val="24"/>
        </w:rPr>
        <w:t>.</w:t>
      </w:r>
      <w:r w:rsidRPr="000733E7">
        <w:rPr>
          <w:sz w:val="24"/>
          <w:szCs w:val="24"/>
        </w:rPr>
        <w:t>.</w:t>
      </w:r>
      <w:r w:rsidR="00AF27D4">
        <w:rPr>
          <w:sz w:val="24"/>
          <w:szCs w:val="24"/>
        </w:rPr>
        <w:t>.....</w:t>
      </w:r>
      <w:r w:rsidRPr="000733E7">
        <w:rPr>
          <w:sz w:val="24"/>
          <w:szCs w:val="24"/>
        </w:rPr>
        <w:t>.......1</w:t>
      </w:r>
      <w:r w:rsidR="00C71270">
        <w:rPr>
          <w:sz w:val="24"/>
          <w:szCs w:val="24"/>
        </w:rPr>
        <w:t>3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Bezrobotni według stażu pracy  ................................................................................</w:t>
      </w:r>
      <w:r w:rsidR="00AF27D4">
        <w:rPr>
          <w:sz w:val="24"/>
          <w:szCs w:val="24"/>
        </w:rPr>
        <w:t>.....</w:t>
      </w:r>
      <w:r w:rsidRPr="000733E7">
        <w:rPr>
          <w:sz w:val="24"/>
          <w:szCs w:val="24"/>
        </w:rPr>
        <w:t>..</w:t>
      </w:r>
      <w:r w:rsidR="00815211" w:rsidRPr="000733E7">
        <w:rPr>
          <w:sz w:val="24"/>
          <w:szCs w:val="24"/>
        </w:rPr>
        <w:t>.</w:t>
      </w:r>
      <w:r w:rsidRPr="000733E7">
        <w:rPr>
          <w:sz w:val="24"/>
          <w:szCs w:val="24"/>
        </w:rPr>
        <w:t>....1</w:t>
      </w:r>
      <w:r w:rsidR="00C71270">
        <w:rPr>
          <w:sz w:val="24"/>
          <w:szCs w:val="24"/>
        </w:rPr>
        <w:t>4</w:t>
      </w:r>
    </w:p>
    <w:p w:rsidR="005B69D0" w:rsidRPr="000733E7" w:rsidRDefault="00AF27D4" w:rsidP="00F3412B">
      <w:pPr>
        <w:numPr>
          <w:ilvl w:val="0"/>
          <w:numId w:val="18"/>
        </w:numPr>
        <w:tabs>
          <w:tab w:val="clear" w:pos="360"/>
          <w:tab w:val="num" w:pos="0"/>
        </w:tabs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 </w:t>
      </w:r>
      <w:r w:rsidR="005B69D0" w:rsidRPr="000733E7">
        <w:rPr>
          <w:b/>
          <w:i/>
          <w:sz w:val="24"/>
          <w:szCs w:val="24"/>
        </w:rPr>
        <w:t xml:space="preserve"> Bezrobotni będący w szczególnej sytuacji na rynku pracy  ....................................</w:t>
      </w:r>
      <w:r>
        <w:rPr>
          <w:b/>
          <w:i/>
          <w:sz w:val="24"/>
          <w:szCs w:val="24"/>
        </w:rPr>
        <w:t>.....</w:t>
      </w:r>
      <w:r w:rsidR="005B69D0" w:rsidRPr="000733E7">
        <w:rPr>
          <w:b/>
          <w:i/>
          <w:sz w:val="24"/>
          <w:szCs w:val="24"/>
        </w:rPr>
        <w:t>.</w:t>
      </w:r>
      <w:r w:rsidR="00815211" w:rsidRPr="000733E7">
        <w:rPr>
          <w:b/>
          <w:i/>
          <w:sz w:val="24"/>
          <w:szCs w:val="24"/>
        </w:rPr>
        <w:t>.</w:t>
      </w:r>
      <w:r w:rsidR="005B69D0" w:rsidRPr="000733E7">
        <w:rPr>
          <w:b/>
          <w:i/>
          <w:sz w:val="24"/>
          <w:szCs w:val="24"/>
        </w:rPr>
        <w:t>.....1</w:t>
      </w:r>
      <w:r w:rsidR="00E018BF">
        <w:rPr>
          <w:b/>
          <w:i/>
          <w:sz w:val="24"/>
          <w:szCs w:val="24"/>
        </w:rPr>
        <w:t>4</w:t>
      </w:r>
    </w:p>
    <w:p w:rsidR="00FF75AC" w:rsidRPr="000733E7" w:rsidRDefault="005B69D0" w:rsidP="00AF27D4">
      <w:pPr>
        <w:tabs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3.1 </w:t>
      </w:r>
      <w:r w:rsidR="00AF27D4">
        <w:rPr>
          <w:sz w:val="24"/>
          <w:szCs w:val="24"/>
        </w:rPr>
        <w:t xml:space="preserve">  </w:t>
      </w:r>
      <w:r w:rsidR="004D3E9A">
        <w:rPr>
          <w:sz w:val="24"/>
          <w:szCs w:val="24"/>
        </w:rPr>
        <w:t>Bezrobotni do 30</w:t>
      </w:r>
      <w:r w:rsidRPr="000733E7">
        <w:rPr>
          <w:sz w:val="24"/>
          <w:szCs w:val="24"/>
        </w:rPr>
        <w:t xml:space="preserve"> roku życia  ...................................................................................</w:t>
      </w:r>
      <w:r w:rsidR="00AF27D4">
        <w:rPr>
          <w:sz w:val="24"/>
          <w:szCs w:val="24"/>
        </w:rPr>
        <w:t>.....</w:t>
      </w:r>
      <w:r w:rsidRPr="000733E7">
        <w:rPr>
          <w:sz w:val="24"/>
          <w:szCs w:val="24"/>
        </w:rPr>
        <w:t>..</w:t>
      </w:r>
      <w:r w:rsidR="00815211" w:rsidRPr="000733E7">
        <w:rPr>
          <w:sz w:val="24"/>
          <w:szCs w:val="24"/>
        </w:rPr>
        <w:t>.</w:t>
      </w:r>
      <w:r w:rsidRPr="000733E7">
        <w:rPr>
          <w:sz w:val="24"/>
          <w:szCs w:val="24"/>
        </w:rPr>
        <w:t>.....1</w:t>
      </w:r>
      <w:r w:rsidR="00C71270">
        <w:rPr>
          <w:sz w:val="24"/>
          <w:szCs w:val="24"/>
        </w:rPr>
        <w:t>6</w:t>
      </w:r>
      <w:r w:rsidRPr="000733E7">
        <w:rPr>
          <w:sz w:val="24"/>
          <w:szCs w:val="24"/>
        </w:rPr>
        <w:t xml:space="preserve"> </w:t>
      </w:r>
    </w:p>
    <w:p w:rsidR="005B69D0" w:rsidRPr="000733E7" w:rsidRDefault="005B69D0" w:rsidP="00AF27D4">
      <w:pPr>
        <w:tabs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3.2 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Długotrwale bezrobotni ...........................................................................................</w:t>
      </w:r>
      <w:r w:rsidR="00AF27D4">
        <w:rPr>
          <w:sz w:val="24"/>
          <w:szCs w:val="24"/>
        </w:rPr>
        <w:t>....</w:t>
      </w:r>
      <w:r w:rsidRPr="000733E7">
        <w:rPr>
          <w:sz w:val="24"/>
          <w:szCs w:val="24"/>
        </w:rPr>
        <w:t>..</w:t>
      </w:r>
      <w:r w:rsidR="00815211" w:rsidRPr="000733E7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......1</w:t>
      </w:r>
      <w:r w:rsidR="00C71270">
        <w:rPr>
          <w:sz w:val="24"/>
          <w:szCs w:val="24"/>
        </w:rPr>
        <w:t>8</w:t>
      </w:r>
    </w:p>
    <w:p w:rsidR="005B69D0" w:rsidRPr="000733E7" w:rsidRDefault="005B69D0" w:rsidP="00AF27D4">
      <w:pPr>
        <w:tabs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3.3 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Bezrobotni powyżej 50 roku życia  ............................................................................</w:t>
      </w:r>
      <w:r w:rsidR="00AF27D4">
        <w:rPr>
          <w:sz w:val="24"/>
          <w:szCs w:val="24"/>
        </w:rPr>
        <w:t>....</w:t>
      </w:r>
      <w:r w:rsidRPr="000733E7">
        <w:rPr>
          <w:sz w:val="24"/>
          <w:szCs w:val="24"/>
        </w:rPr>
        <w:t>.</w:t>
      </w:r>
      <w:r w:rsidR="00815211" w:rsidRPr="000733E7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....2</w:t>
      </w:r>
      <w:r w:rsidR="00C71270">
        <w:rPr>
          <w:sz w:val="24"/>
          <w:szCs w:val="24"/>
        </w:rPr>
        <w:t>1</w:t>
      </w:r>
    </w:p>
    <w:p w:rsidR="005B69D0" w:rsidRPr="000733E7" w:rsidRDefault="00C455E6" w:rsidP="00AF27D4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3.4</w:t>
      </w:r>
      <w:r w:rsidR="005B69D0"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 </w:t>
      </w:r>
      <w:r w:rsidR="005B69D0" w:rsidRPr="000733E7">
        <w:rPr>
          <w:sz w:val="24"/>
          <w:szCs w:val="24"/>
        </w:rPr>
        <w:t>Bezrobotni niepełnosprawni  .....................................................................................</w:t>
      </w:r>
      <w:r w:rsidR="00AF27D4">
        <w:rPr>
          <w:sz w:val="24"/>
          <w:szCs w:val="24"/>
        </w:rPr>
        <w:t>..</w:t>
      </w:r>
      <w:r w:rsidR="005B69D0" w:rsidRPr="000733E7">
        <w:rPr>
          <w:sz w:val="24"/>
          <w:szCs w:val="24"/>
        </w:rPr>
        <w:t>.</w:t>
      </w:r>
      <w:r w:rsidR="00815211" w:rsidRPr="000733E7">
        <w:rPr>
          <w:sz w:val="24"/>
          <w:szCs w:val="24"/>
        </w:rPr>
        <w:t>..</w:t>
      </w:r>
      <w:r w:rsidR="005B69D0" w:rsidRPr="000733E7">
        <w:rPr>
          <w:sz w:val="24"/>
          <w:szCs w:val="24"/>
        </w:rPr>
        <w:t>...</w:t>
      </w:r>
      <w:r w:rsidR="00815211" w:rsidRPr="000733E7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.</w:t>
      </w:r>
      <w:r w:rsidR="00182DC0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2</w:t>
      </w:r>
      <w:r w:rsidR="00370EAB">
        <w:rPr>
          <w:sz w:val="24"/>
          <w:szCs w:val="24"/>
        </w:rPr>
        <w:t>4</w:t>
      </w:r>
    </w:p>
    <w:p w:rsidR="005B69D0" w:rsidRPr="000733E7" w:rsidRDefault="00AF27D4" w:rsidP="00F3412B">
      <w:pPr>
        <w:numPr>
          <w:ilvl w:val="0"/>
          <w:numId w:val="18"/>
        </w:numPr>
        <w:tabs>
          <w:tab w:val="clear" w:pos="360"/>
          <w:tab w:val="num" w:pos="0"/>
        </w:tabs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 </w:t>
      </w:r>
      <w:r w:rsidR="004D3E9A">
        <w:rPr>
          <w:b/>
          <w:i/>
          <w:sz w:val="24"/>
          <w:szCs w:val="24"/>
        </w:rPr>
        <w:t xml:space="preserve">Rynek </w:t>
      </w:r>
      <w:r w:rsidR="00756D9D">
        <w:rPr>
          <w:b/>
          <w:i/>
          <w:sz w:val="24"/>
          <w:szCs w:val="24"/>
        </w:rPr>
        <w:t>P</w:t>
      </w:r>
      <w:r w:rsidR="005B69D0" w:rsidRPr="000733E7">
        <w:rPr>
          <w:b/>
          <w:i/>
          <w:sz w:val="24"/>
          <w:szCs w:val="24"/>
        </w:rPr>
        <w:t>racy  ........................</w:t>
      </w:r>
      <w:r w:rsidR="00756D9D">
        <w:rPr>
          <w:b/>
          <w:i/>
          <w:sz w:val="24"/>
          <w:szCs w:val="24"/>
        </w:rPr>
        <w:t>.............</w:t>
      </w:r>
      <w:r w:rsidR="005B69D0" w:rsidRPr="000733E7">
        <w:rPr>
          <w:b/>
          <w:i/>
          <w:sz w:val="24"/>
          <w:szCs w:val="24"/>
        </w:rPr>
        <w:t>...................................................</w:t>
      </w:r>
      <w:r w:rsidR="00815211" w:rsidRPr="000733E7">
        <w:rPr>
          <w:b/>
          <w:i/>
          <w:sz w:val="24"/>
          <w:szCs w:val="24"/>
        </w:rPr>
        <w:t>..</w:t>
      </w:r>
      <w:r w:rsidR="005B69D0" w:rsidRPr="000733E7">
        <w:rPr>
          <w:b/>
          <w:i/>
          <w:sz w:val="24"/>
          <w:szCs w:val="24"/>
        </w:rPr>
        <w:t>.</w:t>
      </w:r>
      <w:r w:rsidR="00815211" w:rsidRPr="000733E7">
        <w:rPr>
          <w:b/>
          <w:i/>
          <w:sz w:val="24"/>
          <w:szCs w:val="24"/>
        </w:rPr>
        <w:t>..</w:t>
      </w:r>
      <w:r>
        <w:rPr>
          <w:b/>
          <w:i/>
          <w:sz w:val="24"/>
          <w:szCs w:val="24"/>
        </w:rPr>
        <w:t>.</w:t>
      </w:r>
      <w:r w:rsidR="004D3E9A">
        <w:rPr>
          <w:b/>
          <w:i/>
          <w:sz w:val="24"/>
          <w:szCs w:val="24"/>
        </w:rPr>
        <w:t>.....................</w:t>
      </w:r>
      <w:r>
        <w:rPr>
          <w:b/>
          <w:i/>
          <w:sz w:val="24"/>
          <w:szCs w:val="24"/>
        </w:rPr>
        <w:t>.</w:t>
      </w:r>
      <w:r w:rsidR="00FF75AC" w:rsidRPr="000733E7">
        <w:rPr>
          <w:b/>
          <w:i/>
          <w:sz w:val="24"/>
          <w:szCs w:val="24"/>
        </w:rPr>
        <w:t>....</w:t>
      </w:r>
      <w:r w:rsidR="00182DC0">
        <w:rPr>
          <w:b/>
          <w:i/>
          <w:sz w:val="24"/>
          <w:szCs w:val="24"/>
        </w:rPr>
        <w:t>.</w:t>
      </w:r>
      <w:r w:rsidR="00FF75AC" w:rsidRPr="000733E7">
        <w:rPr>
          <w:b/>
          <w:i/>
          <w:sz w:val="24"/>
          <w:szCs w:val="24"/>
        </w:rPr>
        <w:t>2</w:t>
      </w:r>
      <w:r w:rsidR="00C71270">
        <w:rPr>
          <w:b/>
          <w:i/>
          <w:sz w:val="24"/>
          <w:szCs w:val="24"/>
        </w:rPr>
        <w:t>4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Pośrednictwo pracy  ........................................................................................</w:t>
      </w:r>
      <w:r w:rsidR="00815211" w:rsidRPr="000733E7">
        <w:rPr>
          <w:sz w:val="24"/>
          <w:szCs w:val="24"/>
        </w:rPr>
        <w:t>.</w:t>
      </w:r>
      <w:r w:rsidRPr="000733E7">
        <w:rPr>
          <w:sz w:val="24"/>
          <w:szCs w:val="24"/>
        </w:rPr>
        <w:t>............</w:t>
      </w:r>
      <w:r w:rsidR="00815211" w:rsidRPr="000733E7">
        <w:rPr>
          <w:sz w:val="24"/>
          <w:szCs w:val="24"/>
        </w:rPr>
        <w:t>.</w:t>
      </w:r>
      <w:r w:rsidR="00AF27D4">
        <w:rPr>
          <w:sz w:val="24"/>
          <w:szCs w:val="24"/>
        </w:rPr>
        <w:t>...</w:t>
      </w:r>
      <w:r w:rsidR="00815211" w:rsidRPr="000733E7">
        <w:rPr>
          <w:sz w:val="24"/>
          <w:szCs w:val="24"/>
        </w:rPr>
        <w:t>.</w:t>
      </w:r>
      <w:r w:rsidRPr="000733E7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..</w:t>
      </w:r>
      <w:r w:rsidR="00182DC0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2</w:t>
      </w:r>
      <w:r w:rsidR="00370EAB">
        <w:rPr>
          <w:sz w:val="24"/>
          <w:szCs w:val="24"/>
        </w:rPr>
        <w:t>5</w:t>
      </w:r>
    </w:p>
    <w:p w:rsidR="00756D9D" w:rsidRPr="000733E7" w:rsidRDefault="00AF27D4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756D9D">
        <w:rPr>
          <w:sz w:val="24"/>
          <w:szCs w:val="24"/>
        </w:rPr>
        <w:t xml:space="preserve">Zatrudnienie cudzoziemców </w:t>
      </w:r>
      <w:r w:rsidR="00E10C97" w:rsidRPr="000733E7">
        <w:rPr>
          <w:sz w:val="24"/>
          <w:szCs w:val="24"/>
        </w:rPr>
        <w:t>.................................................................................</w:t>
      </w:r>
      <w:r w:rsidR="00E10C97">
        <w:rPr>
          <w:sz w:val="24"/>
          <w:szCs w:val="24"/>
        </w:rPr>
        <w:t>................</w:t>
      </w:r>
      <w:r w:rsidR="00756D9D">
        <w:rPr>
          <w:sz w:val="24"/>
          <w:szCs w:val="24"/>
        </w:rPr>
        <w:t>2</w:t>
      </w:r>
      <w:r w:rsidR="004D3E9A">
        <w:rPr>
          <w:sz w:val="24"/>
          <w:szCs w:val="24"/>
        </w:rPr>
        <w:t>8</w:t>
      </w:r>
    </w:p>
    <w:p w:rsidR="005B69D0" w:rsidRPr="000733E7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>Poradnictwo zawodowe  ...........................................................................................</w:t>
      </w:r>
      <w:r w:rsidR="00815211" w:rsidRPr="000733E7">
        <w:rPr>
          <w:sz w:val="24"/>
          <w:szCs w:val="24"/>
        </w:rPr>
        <w:t>.</w:t>
      </w:r>
      <w:r w:rsidR="00AF27D4">
        <w:rPr>
          <w:sz w:val="24"/>
          <w:szCs w:val="24"/>
        </w:rPr>
        <w:t>...</w:t>
      </w:r>
      <w:r w:rsidR="00815211" w:rsidRPr="000733E7">
        <w:rPr>
          <w:sz w:val="24"/>
          <w:szCs w:val="24"/>
        </w:rPr>
        <w:t>.</w:t>
      </w:r>
      <w:r w:rsidRPr="000733E7">
        <w:rPr>
          <w:sz w:val="24"/>
          <w:szCs w:val="24"/>
        </w:rPr>
        <w:t>..</w:t>
      </w:r>
      <w:r w:rsidR="00815211" w:rsidRPr="000733E7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.</w:t>
      </w:r>
      <w:r w:rsidR="004C4EAF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..</w:t>
      </w:r>
      <w:r w:rsidR="00DF6D47">
        <w:rPr>
          <w:sz w:val="24"/>
          <w:szCs w:val="24"/>
        </w:rPr>
        <w:t>31</w:t>
      </w:r>
    </w:p>
    <w:p w:rsidR="005B69D0" w:rsidRPr="000733E7" w:rsidRDefault="005B69D0" w:rsidP="00F3412B">
      <w:pPr>
        <w:numPr>
          <w:ilvl w:val="1"/>
          <w:numId w:val="18"/>
        </w:numPr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="003C6314" w:rsidRPr="003C6314">
        <w:rPr>
          <w:sz w:val="24"/>
          <w:szCs w:val="24"/>
        </w:rPr>
        <w:t xml:space="preserve">Szkolenia i przekwalifikowania  </w:t>
      </w:r>
      <w:r w:rsidR="003C6314">
        <w:rPr>
          <w:sz w:val="24"/>
          <w:szCs w:val="24"/>
        </w:rPr>
        <w:t>………...</w:t>
      </w:r>
      <w:r w:rsidR="00E018BF">
        <w:rPr>
          <w:sz w:val="24"/>
          <w:szCs w:val="24"/>
        </w:rPr>
        <w:t>……………....</w:t>
      </w:r>
      <w:r w:rsidRPr="000733E7">
        <w:rPr>
          <w:sz w:val="24"/>
          <w:szCs w:val="24"/>
        </w:rPr>
        <w:t>...............</w:t>
      </w:r>
      <w:r w:rsidR="001A38B6" w:rsidRPr="000733E7">
        <w:rPr>
          <w:sz w:val="24"/>
          <w:szCs w:val="24"/>
        </w:rPr>
        <w:t>...........................</w:t>
      </w:r>
      <w:r w:rsidR="00AF27D4">
        <w:rPr>
          <w:sz w:val="24"/>
          <w:szCs w:val="24"/>
        </w:rPr>
        <w:t>...</w:t>
      </w:r>
      <w:r w:rsidR="00815211" w:rsidRPr="000733E7">
        <w:rPr>
          <w:sz w:val="24"/>
          <w:szCs w:val="24"/>
        </w:rPr>
        <w:t>..</w:t>
      </w:r>
      <w:r w:rsidR="001A38B6" w:rsidRPr="000733E7">
        <w:rPr>
          <w:sz w:val="24"/>
          <w:szCs w:val="24"/>
        </w:rPr>
        <w:t>..</w:t>
      </w:r>
      <w:r w:rsidR="00815211" w:rsidRPr="000733E7">
        <w:rPr>
          <w:sz w:val="24"/>
          <w:szCs w:val="24"/>
        </w:rPr>
        <w:t>.</w:t>
      </w:r>
      <w:r w:rsidR="004C4EAF">
        <w:rPr>
          <w:sz w:val="24"/>
          <w:szCs w:val="24"/>
        </w:rPr>
        <w:t>.</w:t>
      </w:r>
      <w:r w:rsidR="00370EAB">
        <w:rPr>
          <w:sz w:val="24"/>
          <w:szCs w:val="24"/>
        </w:rPr>
        <w:t>.32</w:t>
      </w:r>
    </w:p>
    <w:p w:rsidR="00756D9D" w:rsidRDefault="005B69D0" w:rsidP="00F3412B">
      <w:pPr>
        <w:numPr>
          <w:ilvl w:val="1"/>
          <w:numId w:val="18"/>
        </w:numPr>
        <w:tabs>
          <w:tab w:val="clear" w:pos="360"/>
          <w:tab w:val="num" w:pos="0"/>
        </w:tabs>
        <w:spacing w:line="360" w:lineRule="auto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AF27D4">
        <w:rPr>
          <w:sz w:val="24"/>
          <w:szCs w:val="24"/>
        </w:rPr>
        <w:t xml:space="preserve"> </w:t>
      </w:r>
      <w:r w:rsidR="00756D9D">
        <w:rPr>
          <w:sz w:val="24"/>
          <w:szCs w:val="24"/>
        </w:rPr>
        <w:t xml:space="preserve">Instrumenty Rynku Pracy </w:t>
      </w:r>
      <w:r w:rsidR="00E10C97" w:rsidRPr="000733E7">
        <w:rPr>
          <w:sz w:val="24"/>
          <w:szCs w:val="24"/>
        </w:rPr>
        <w:t>.................................................................................</w:t>
      </w:r>
      <w:r w:rsidR="00E10C97">
        <w:rPr>
          <w:sz w:val="24"/>
          <w:szCs w:val="24"/>
        </w:rPr>
        <w:t>....................</w:t>
      </w:r>
      <w:r w:rsidR="00756D9D">
        <w:rPr>
          <w:sz w:val="24"/>
          <w:szCs w:val="24"/>
        </w:rPr>
        <w:t>3</w:t>
      </w:r>
      <w:r w:rsidR="00115014">
        <w:rPr>
          <w:sz w:val="24"/>
          <w:szCs w:val="24"/>
        </w:rPr>
        <w:t>3</w:t>
      </w:r>
    </w:p>
    <w:p w:rsidR="005B69D0" w:rsidRPr="00184712" w:rsidRDefault="006270EB" w:rsidP="00184712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4.5</w:t>
      </w:r>
      <w:r w:rsidR="00184712">
        <w:rPr>
          <w:sz w:val="24"/>
          <w:szCs w:val="24"/>
        </w:rPr>
        <w:t>.1.</w:t>
      </w:r>
      <w:r w:rsidR="00327815">
        <w:rPr>
          <w:sz w:val="24"/>
          <w:szCs w:val="24"/>
        </w:rPr>
        <w:t xml:space="preserve">   </w:t>
      </w:r>
      <w:r w:rsidR="005B69D0" w:rsidRPr="00184712">
        <w:rPr>
          <w:sz w:val="24"/>
          <w:szCs w:val="24"/>
        </w:rPr>
        <w:t>Prace interw</w:t>
      </w:r>
      <w:r w:rsidR="00756D9D" w:rsidRPr="00184712">
        <w:rPr>
          <w:sz w:val="24"/>
          <w:szCs w:val="24"/>
        </w:rPr>
        <w:t xml:space="preserve">encyjne </w:t>
      </w:r>
      <w:r w:rsidR="005B69D0" w:rsidRPr="00184712">
        <w:rPr>
          <w:sz w:val="24"/>
          <w:szCs w:val="24"/>
        </w:rPr>
        <w:t>...............</w:t>
      </w:r>
      <w:r w:rsidR="00756D9D" w:rsidRPr="00184712">
        <w:rPr>
          <w:sz w:val="24"/>
          <w:szCs w:val="24"/>
        </w:rPr>
        <w:t>.......................</w:t>
      </w:r>
      <w:r w:rsidR="005B69D0" w:rsidRPr="00184712">
        <w:rPr>
          <w:sz w:val="24"/>
          <w:szCs w:val="24"/>
        </w:rPr>
        <w:t>...................................................</w:t>
      </w:r>
      <w:r w:rsidR="00815211" w:rsidRPr="00184712">
        <w:rPr>
          <w:sz w:val="24"/>
          <w:szCs w:val="24"/>
        </w:rPr>
        <w:t>...</w:t>
      </w:r>
      <w:r w:rsidR="00FA2C41" w:rsidRPr="00184712">
        <w:rPr>
          <w:sz w:val="24"/>
          <w:szCs w:val="24"/>
        </w:rPr>
        <w:t>...</w:t>
      </w:r>
      <w:r w:rsidR="00AF27D4" w:rsidRPr="00184712">
        <w:rPr>
          <w:sz w:val="24"/>
          <w:szCs w:val="24"/>
        </w:rPr>
        <w:t>........</w:t>
      </w:r>
      <w:r w:rsidR="004C4EAF" w:rsidRPr="00184712">
        <w:rPr>
          <w:sz w:val="24"/>
          <w:szCs w:val="24"/>
        </w:rPr>
        <w:t>.</w:t>
      </w:r>
      <w:r w:rsidR="00AF27D4" w:rsidRPr="00184712">
        <w:rPr>
          <w:sz w:val="24"/>
          <w:szCs w:val="24"/>
        </w:rPr>
        <w:t>.</w:t>
      </w:r>
      <w:r w:rsidR="00FA2C41" w:rsidRPr="00184712">
        <w:rPr>
          <w:sz w:val="24"/>
          <w:szCs w:val="24"/>
        </w:rPr>
        <w:t>.</w:t>
      </w:r>
      <w:r w:rsidR="00115014">
        <w:rPr>
          <w:sz w:val="24"/>
          <w:szCs w:val="24"/>
        </w:rPr>
        <w:t>34</w:t>
      </w:r>
    </w:p>
    <w:p w:rsidR="005B69D0" w:rsidRPr="000733E7" w:rsidRDefault="006270EB" w:rsidP="00AF27D4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4.5</w:t>
      </w:r>
      <w:r w:rsidR="00756D9D">
        <w:rPr>
          <w:sz w:val="24"/>
          <w:szCs w:val="24"/>
        </w:rPr>
        <w:t>.2.   Roboty publiczne  ....................</w:t>
      </w:r>
      <w:r w:rsidR="005B69D0" w:rsidRPr="000733E7">
        <w:rPr>
          <w:sz w:val="24"/>
          <w:szCs w:val="24"/>
        </w:rPr>
        <w:t>...................................................................</w:t>
      </w:r>
      <w:r w:rsidR="00AF27D4">
        <w:rPr>
          <w:sz w:val="24"/>
          <w:szCs w:val="24"/>
        </w:rPr>
        <w:t>..........</w:t>
      </w:r>
      <w:r w:rsidR="005B69D0" w:rsidRPr="000733E7">
        <w:rPr>
          <w:sz w:val="24"/>
          <w:szCs w:val="24"/>
        </w:rPr>
        <w:t>.....</w:t>
      </w:r>
      <w:r w:rsidR="00815211" w:rsidRPr="000733E7">
        <w:rPr>
          <w:sz w:val="24"/>
          <w:szCs w:val="24"/>
        </w:rPr>
        <w:t>.</w:t>
      </w:r>
      <w:r w:rsidR="004C4EAF">
        <w:rPr>
          <w:sz w:val="24"/>
          <w:szCs w:val="24"/>
        </w:rPr>
        <w:t>.</w:t>
      </w:r>
      <w:r w:rsidR="00815211" w:rsidRPr="000733E7">
        <w:rPr>
          <w:sz w:val="24"/>
          <w:szCs w:val="24"/>
        </w:rPr>
        <w:t>.</w:t>
      </w:r>
      <w:r w:rsidR="005B69D0" w:rsidRPr="000733E7">
        <w:rPr>
          <w:sz w:val="24"/>
          <w:szCs w:val="24"/>
        </w:rPr>
        <w:t>.</w:t>
      </w:r>
      <w:r w:rsidR="00815211" w:rsidRPr="000733E7">
        <w:rPr>
          <w:sz w:val="24"/>
          <w:szCs w:val="24"/>
        </w:rPr>
        <w:t>.</w:t>
      </w:r>
      <w:r w:rsidR="00FA2C41" w:rsidRPr="000733E7">
        <w:rPr>
          <w:sz w:val="24"/>
          <w:szCs w:val="24"/>
        </w:rPr>
        <w:t>..</w:t>
      </w:r>
      <w:r w:rsidR="00DF6D47">
        <w:rPr>
          <w:sz w:val="24"/>
          <w:szCs w:val="24"/>
        </w:rPr>
        <w:t>35</w:t>
      </w:r>
    </w:p>
    <w:p w:rsidR="005B69D0" w:rsidRPr="00756D9D" w:rsidRDefault="006270EB" w:rsidP="004C4EAF">
      <w:pPr>
        <w:pStyle w:val="Akapitzlist"/>
        <w:spacing w:line="360" w:lineRule="auto"/>
        <w:ind w:left="0"/>
        <w:rPr>
          <w:sz w:val="24"/>
          <w:szCs w:val="24"/>
        </w:rPr>
      </w:pPr>
      <w:r>
        <w:rPr>
          <w:sz w:val="24"/>
          <w:szCs w:val="24"/>
        </w:rPr>
        <w:t>4.5</w:t>
      </w:r>
      <w:r w:rsidR="004C4EAF">
        <w:rPr>
          <w:sz w:val="24"/>
          <w:szCs w:val="24"/>
        </w:rPr>
        <w:t xml:space="preserve">.3.   </w:t>
      </w:r>
      <w:r w:rsidR="0062564A" w:rsidRPr="00756D9D">
        <w:rPr>
          <w:sz w:val="24"/>
          <w:szCs w:val="24"/>
        </w:rPr>
        <w:t>Organizacja</w:t>
      </w:r>
      <w:r w:rsidR="004D3E9A">
        <w:rPr>
          <w:sz w:val="24"/>
          <w:szCs w:val="24"/>
        </w:rPr>
        <w:t xml:space="preserve"> stażu</w:t>
      </w:r>
      <w:r w:rsidR="005B69D0" w:rsidRPr="00756D9D">
        <w:rPr>
          <w:sz w:val="24"/>
          <w:szCs w:val="24"/>
        </w:rPr>
        <w:t>....</w:t>
      </w:r>
      <w:r w:rsidR="004D3E9A">
        <w:rPr>
          <w:sz w:val="24"/>
          <w:szCs w:val="24"/>
        </w:rPr>
        <w:t>...........................................................................</w:t>
      </w:r>
      <w:r w:rsidR="0062564A" w:rsidRPr="00756D9D">
        <w:rPr>
          <w:sz w:val="24"/>
          <w:szCs w:val="24"/>
        </w:rPr>
        <w:t>.....</w:t>
      </w:r>
      <w:r w:rsidR="00756D9D">
        <w:rPr>
          <w:sz w:val="24"/>
          <w:szCs w:val="24"/>
        </w:rPr>
        <w:t>........</w:t>
      </w:r>
      <w:r w:rsidR="00AF27D4">
        <w:rPr>
          <w:sz w:val="24"/>
          <w:szCs w:val="24"/>
        </w:rPr>
        <w:t>........</w:t>
      </w:r>
      <w:r w:rsidR="00756D9D">
        <w:rPr>
          <w:sz w:val="24"/>
          <w:szCs w:val="24"/>
        </w:rPr>
        <w:t>..</w:t>
      </w:r>
      <w:r w:rsidR="005B69D0" w:rsidRPr="00756D9D">
        <w:rPr>
          <w:sz w:val="24"/>
          <w:szCs w:val="24"/>
        </w:rPr>
        <w:t>..</w:t>
      </w:r>
      <w:r w:rsidR="00815211" w:rsidRPr="00756D9D">
        <w:rPr>
          <w:sz w:val="24"/>
          <w:szCs w:val="24"/>
        </w:rPr>
        <w:t>.</w:t>
      </w:r>
      <w:r w:rsidR="004C4EAF">
        <w:rPr>
          <w:sz w:val="24"/>
          <w:szCs w:val="24"/>
        </w:rPr>
        <w:t>.</w:t>
      </w:r>
      <w:r w:rsidR="00815211" w:rsidRPr="00756D9D">
        <w:rPr>
          <w:sz w:val="24"/>
          <w:szCs w:val="24"/>
        </w:rPr>
        <w:t>.</w:t>
      </w:r>
      <w:r w:rsidR="005B69D0" w:rsidRPr="00756D9D">
        <w:rPr>
          <w:sz w:val="24"/>
          <w:szCs w:val="24"/>
        </w:rPr>
        <w:t>..</w:t>
      </w:r>
      <w:r w:rsidR="00815211" w:rsidRPr="00756D9D">
        <w:rPr>
          <w:sz w:val="24"/>
          <w:szCs w:val="24"/>
        </w:rPr>
        <w:t>.</w:t>
      </w:r>
      <w:r w:rsidR="005B69D0" w:rsidRPr="00756D9D">
        <w:rPr>
          <w:sz w:val="24"/>
          <w:szCs w:val="24"/>
        </w:rPr>
        <w:t>.</w:t>
      </w:r>
      <w:r w:rsidR="00DF6D47">
        <w:rPr>
          <w:sz w:val="24"/>
          <w:szCs w:val="24"/>
        </w:rPr>
        <w:t>35</w:t>
      </w:r>
    </w:p>
    <w:p w:rsidR="00C455E6" w:rsidRPr="006270EB" w:rsidRDefault="00C455E6" w:rsidP="00F3412B">
      <w:pPr>
        <w:pStyle w:val="Akapitzlist"/>
        <w:numPr>
          <w:ilvl w:val="2"/>
          <w:numId w:val="64"/>
        </w:numPr>
        <w:spacing w:line="360" w:lineRule="auto"/>
        <w:jc w:val="both"/>
        <w:rPr>
          <w:sz w:val="24"/>
          <w:szCs w:val="24"/>
        </w:rPr>
      </w:pPr>
      <w:r w:rsidRPr="006270EB">
        <w:rPr>
          <w:sz w:val="24"/>
          <w:szCs w:val="24"/>
        </w:rPr>
        <w:t>Dodatkowe Instrumenty aktywizacyjne dla osób bezrobotnych do 30 r.</w:t>
      </w:r>
      <w:r w:rsidR="00327815" w:rsidRPr="006270EB">
        <w:rPr>
          <w:sz w:val="24"/>
          <w:szCs w:val="24"/>
        </w:rPr>
        <w:t xml:space="preserve"> </w:t>
      </w:r>
      <w:r w:rsidRPr="006270EB">
        <w:rPr>
          <w:sz w:val="24"/>
          <w:szCs w:val="24"/>
        </w:rPr>
        <w:t>ż</w:t>
      </w:r>
      <w:r w:rsidR="00E10C97" w:rsidRPr="006270EB">
        <w:rPr>
          <w:sz w:val="24"/>
          <w:szCs w:val="24"/>
        </w:rPr>
        <w:t>...................</w:t>
      </w:r>
      <w:r w:rsidR="00DF6D47" w:rsidRPr="006270EB">
        <w:rPr>
          <w:sz w:val="24"/>
          <w:szCs w:val="24"/>
        </w:rPr>
        <w:t>....36</w:t>
      </w:r>
    </w:p>
    <w:p w:rsidR="00C455E6" w:rsidRPr="006270EB" w:rsidRDefault="00C455E6" w:rsidP="00F3412B">
      <w:pPr>
        <w:pStyle w:val="Akapitzlist"/>
        <w:numPr>
          <w:ilvl w:val="2"/>
          <w:numId w:val="64"/>
        </w:numPr>
        <w:spacing w:line="360" w:lineRule="auto"/>
        <w:jc w:val="both"/>
        <w:rPr>
          <w:sz w:val="24"/>
          <w:szCs w:val="24"/>
        </w:rPr>
      </w:pPr>
      <w:r w:rsidRPr="006270EB">
        <w:rPr>
          <w:sz w:val="24"/>
          <w:szCs w:val="24"/>
        </w:rPr>
        <w:t xml:space="preserve">Dofinansowanie wynagrodzenia </w:t>
      </w:r>
      <w:r w:rsidR="004D3E9A" w:rsidRPr="006270EB">
        <w:rPr>
          <w:sz w:val="24"/>
          <w:szCs w:val="24"/>
        </w:rPr>
        <w:t xml:space="preserve">pracodawcy za zatrudnionego </w:t>
      </w:r>
      <w:r w:rsidRPr="006270EB">
        <w:rPr>
          <w:sz w:val="24"/>
          <w:szCs w:val="24"/>
        </w:rPr>
        <w:t xml:space="preserve">bezrobotnego powyżej </w:t>
      </w:r>
      <w:r w:rsidR="004D3E9A" w:rsidRPr="006270EB">
        <w:rPr>
          <w:sz w:val="24"/>
          <w:szCs w:val="24"/>
        </w:rPr>
        <w:br/>
      </w:r>
      <w:r w:rsidRPr="006270EB">
        <w:rPr>
          <w:sz w:val="24"/>
          <w:szCs w:val="24"/>
        </w:rPr>
        <w:t>50 r. ż</w:t>
      </w:r>
      <w:r w:rsidR="00E10C97" w:rsidRPr="006270EB">
        <w:rPr>
          <w:sz w:val="24"/>
          <w:szCs w:val="24"/>
        </w:rPr>
        <w:t>...............................................................................................................................</w:t>
      </w:r>
      <w:r w:rsidR="00115014" w:rsidRPr="006270EB">
        <w:rPr>
          <w:sz w:val="24"/>
          <w:szCs w:val="24"/>
        </w:rPr>
        <w:t>..37</w:t>
      </w:r>
    </w:p>
    <w:p w:rsidR="00AE6123" w:rsidRDefault="00FF75AC" w:rsidP="00F3412B">
      <w:pPr>
        <w:pStyle w:val="Akapitzlist"/>
        <w:numPr>
          <w:ilvl w:val="2"/>
          <w:numId w:val="64"/>
        </w:numPr>
        <w:spacing w:line="360" w:lineRule="auto"/>
        <w:ind w:left="0" w:firstLine="0"/>
        <w:jc w:val="both"/>
        <w:rPr>
          <w:sz w:val="24"/>
          <w:szCs w:val="24"/>
        </w:rPr>
      </w:pPr>
      <w:r w:rsidRPr="00756D9D">
        <w:rPr>
          <w:sz w:val="24"/>
          <w:szCs w:val="24"/>
        </w:rPr>
        <w:t xml:space="preserve">Prace społecznie użyteczne </w:t>
      </w:r>
      <w:r w:rsidR="00756D9D">
        <w:rPr>
          <w:sz w:val="24"/>
          <w:szCs w:val="24"/>
        </w:rPr>
        <w:t xml:space="preserve"> ..............</w:t>
      </w:r>
      <w:r w:rsidRPr="00756D9D">
        <w:rPr>
          <w:sz w:val="24"/>
          <w:szCs w:val="24"/>
        </w:rPr>
        <w:t>...........</w:t>
      </w:r>
      <w:r w:rsidR="005B69D0" w:rsidRPr="00756D9D">
        <w:rPr>
          <w:sz w:val="24"/>
          <w:szCs w:val="24"/>
        </w:rPr>
        <w:t>........</w:t>
      </w:r>
      <w:r w:rsidRPr="00756D9D">
        <w:rPr>
          <w:sz w:val="24"/>
          <w:szCs w:val="24"/>
        </w:rPr>
        <w:t>...........</w:t>
      </w:r>
      <w:r w:rsidR="0062564A" w:rsidRPr="00756D9D">
        <w:rPr>
          <w:sz w:val="24"/>
          <w:szCs w:val="24"/>
        </w:rPr>
        <w:t>....</w:t>
      </w:r>
      <w:r w:rsidRPr="00756D9D">
        <w:rPr>
          <w:sz w:val="24"/>
          <w:szCs w:val="24"/>
        </w:rPr>
        <w:t>......</w:t>
      </w:r>
      <w:r w:rsidR="00C17A92" w:rsidRPr="00756D9D">
        <w:rPr>
          <w:sz w:val="24"/>
          <w:szCs w:val="24"/>
        </w:rPr>
        <w:t>................</w:t>
      </w:r>
      <w:r w:rsidR="00FA2C41" w:rsidRPr="00756D9D">
        <w:rPr>
          <w:sz w:val="24"/>
          <w:szCs w:val="24"/>
        </w:rPr>
        <w:t>....</w:t>
      </w:r>
      <w:r w:rsidR="00AF27D4">
        <w:rPr>
          <w:sz w:val="24"/>
          <w:szCs w:val="24"/>
        </w:rPr>
        <w:t>..............</w:t>
      </w:r>
      <w:r w:rsidR="00FA2C41" w:rsidRPr="00756D9D">
        <w:rPr>
          <w:sz w:val="24"/>
          <w:szCs w:val="24"/>
        </w:rPr>
        <w:t>..</w:t>
      </w:r>
      <w:r w:rsidR="00280531">
        <w:rPr>
          <w:sz w:val="24"/>
          <w:szCs w:val="24"/>
        </w:rPr>
        <w:t>..</w:t>
      </w:r>
      <w:r w:rsidR="004C4EAF">
        <w:rPr>
          <w:sz w:val="24"/>
          <w:szCs w:val="24"/>
        </w:rPr>
        <w:t>.</w:t>
      </w:r>
      <w:r w:rsidR="00D71C24">
        <w:rPr>
          <w:sz w:val="24"/>
          <w:szCs w:val="24"/>
        </w:rPr>
        <w:t>.38</w:t>
      </w:r>
    </w:p>
    <w:p w:rsidR="00476FA9" w:rsidRDefault="005B69D0" w:rsidP="00F3412B">
      <w:pPr>
        <w:pStyle w:val="Akapitzlist"/>
        <w:numPr>
          <w:ilvl w:val="2"/>
          <w:numId w:val="64"/>
        </w:numPr>
        <w:spacing w:line="360" w:lineRule="auto"/>
        <w:ind w:left="0" w:firstLine="0"/>
        <w:rPr>
          <w:sz w:val="24"/>
          <w:szCs w:val="24"/>
        </w:rPr>
      </w:pPr>
      <w:r w:rsidRPr="00AE6123">
        <w:rPr>
          <w:sz w:val="24"/>
          <w:szCs w:val="24"/>
        </w:rPr>
        <w:t>Jednorazowe środki dla bezrobotnych na podjęcie działalności gospodarczej</w:t>
      </w:r>
      <w:r w:rsidR="004D3E9A">
        <w:rPr>
          <w:sz w:val="24"/>
          <w:szCs w:val="24"/>
        </w:rPr>
        <w:t xml:space="preserve"> </w:t>
      </w:r>
      <w:r w:rsidR="00E10C97">
        <w:rPr>
          <w:sz w:val="24"/>
          <w:szCs w:val="24"/>
        </w:rPr>
        <w:t>.......</w:t>
      </w:r>
      <w:r w:rsidR="00E10C97" w:rsidRPr="00756D9D">
        <w:rPr>
          <w:sz w:val="24"/>
          <w:szCs w:val="24"/>
        </w:rPr>
        <w:t>...</w:t>
      </w:r>
      <w:r w:rsidR="00E10C97">
        <w:rPr>
          <w:sz w:val="24"/>
          <w:szCs w:val="24"/>
        </w:rPr>
        <w:t>.</w:t>
      </w:r>
      <w:r w:rsidR="00E10C97" w:rsidRPr="00756D9D">
        <w:rPr>
          <w:sz w:val="24"/>
          <w:szCs w:val="24"/>
        </w:rPr>
        <w:t>.....</w:t>
      </w:r>
      <w:r w:rsidR="00DF6D47">
        <w:rPr>
          <w:sz w:val="24"/>
          <w:szCs w:val="24"/>
        </w:rPr>
        <w:t>38</w:t>
      </w:r>
      <w:r w:rsidR="00FF75AC" w:rsidRPr="00AE6123">
        <w:rPr>
          <w:sz w:val="24"/>
          <w:szCs w:val="24"/>
        </w:rPr>
        <w:t xml:space="preserve">  </w:t>
      </w:r>
    </w:p>
    <w:p w:rsidR="00476FA9" w:rsidRDefault="00476FA9" w:rsidP="00F3412B">
      <w:pPr>
        <w:pStyle w:val="Akapitzlist"/>
        <w:numPr>
          <w:ilvl w:val="2"/>
          <w:numId w:val="64"/>
        </w:numPr>
        <w:spacing w:line="36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R</w:t>
      </w:r>
      <w:r w:rsidR="005B69D0" w:rsidRPr="00AE6123">
        <w:rPr>
          <w:sz w:val="24"/>
          <w:szCs w:val="24"/>
        </w:rPr>
        <w:t xml:space="preserve">efundacja </w:t>
      </w:r>
      <w:r>
        <w:rPr>
          <w:sz w:val="24"/>
          <w:szCs w:val="24"/>
        </w:rPr>
        <w:t xml:space="preserve">kosztów </w:t>
      </w:r>
      <w:r w:rsidR="005B69D0" w:rsidRPr="00AE6123">
        <w:rPr>
          <w:sz w:val="24"/>
          <w:szCs w:val="24"/>
        </w:rPr>
        <w:t>wyposażenia lub doposa</w:t>
      </w:r>
      <w:r>
        <w:rPr>
          <w:sz w:val="24"/>
          <w:szCs w:val="24"/>
        </w:rPr>
        <w:t>żenia</w:t>
      </w:r>
      <w:r w:rsidR="00AE6123">
        <w:rPr>
          <w:sz w:val="24"/>
          <w:szCs w:val="24"/>
        </w:rPr>
        <w:t xml:space="preserve"> stanowisk</w:t>
      </w:r>
      <w:r>
        <w:rPr>
          <w:sz w:val="24"/>
          <w:szCs w:val="24"/>
        </w:rPr>
        <w:t>a</w:t>
      </w:r>
      <w:r w:rsidR="00AE6123">
        <w:rPr>
          <w:sz w:val="24"/>
          <w:szCs w:val="24"/>
        </w:rPr>
        <w:t xml:space="preserve"> pracy </w:t>
      </w:r>
      <w:r>
        <w:rPr>
          <w:sz w:val="24"/>
          <w:szCs w:val="24"/>
        </w:rPr>
        <w:t xml:space="preserve">dla osoby </w:t>
      </w:r>
    </w:p>
    <w:p w:rsidR="00AE6123" w:rsidRDefault="00476FA9" w:rsidP="00476FA9">
      <w:pPr>
        <w:pStyle w:val="Akapitzlist"/>
        <w:spacing w:line="360" w:lineRule="auto"/>
        <w:ind w:left="0" w:firstLine="708"/>
        <w:rPr>
          <w:sz w:val="24"/>
          <w:szCs w:val="24"/>
        </w:rPr>
      </w:pPr>
      <w:r>
        <w:rPr>
          <w:sz w:val="24"/>
          <w:szCs w:val="24"/>
        </w:rPr>
        <w:t>bezrobotnej</w:t>
      </w:r>
      <w:r w:rsidR="00182DC0">
        <w:rPr>
          <w:sz w:val="24"/>
          <w:szCs w:val="24"/>
        </w:rPr>
        <w:t xml:space="preserve"> </w:t>
      </w:r>
      <w:r w:rsidR="00E10C97">
        <w:rPr>
          <w:sz w:val="24"/>
          <w:szCs w:val="24"/>
        </w:rPr>
        <w:t>.............</w:t>
      </w:r>
      <w:r w:rsidR="00E10C97" w:rsidRPr="000733E7">
        <w:rPr>
          <w:sz w:val="24"/>
          <w:szCs w:val="24"/>
        </w:rPr>
        <w:t>......................................................</w:t>
      </w:r>
      <w:r w:rsidR="00E10C97">
        <w:rPr>
          <w:sz w:val="24"/>
          <w:szCs w:val="24"/>
        </w:rPr>
        <w:t>..............................</w:t>
      </w:r>
      <w:r w:rsidR="00E10C97" w:rsidRPr="000733E7">
        <w:rPr>
          <w:sz w:val="24"/>
          <w:szCs w:val="24"/>
        </w:rPr>
        <w:t>.............</w:t>
      </w:r>
      <w:r w:rsidR="00D71C24">
        <w:rPr>
          <w:sz w:val="24"/>
          <w:szCs w:val="24"/>
        </w:rPr>
        <w:t>..........40</w:t>
      </w:r>
    </w:p>
    <w:p w:rsidR="00AC533C" w:rsidRDefault="00AC533C" w:rsidP="00F3412B">
      <w:pPr>
        <w:pStyle w:val="Akapitzlist"/>
        <w:numPr>
          <w:ilvl w:val="0"/>
          <w:numId w:val="22"/>
        </w:numPr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Refundacja kosztów zatrudnienia osób do 30 roku </w:t>
      </w:r>
      <w:r w:rsidR="00D71C24">
        <w:rPr>
          <w:b/>
          <w:i/>
          <w:sz w:val="24"/>
          <w:szCs w:val="24"/>
        </w:rPr>
        <w:t>życia……………………………..……40</w:t>
      </w:r>
    </w:p>
    <w:p w:rsidR="00184712" w:rsidRPr="004D3E9A" w:rsidRDefault="00184712" w:rsidP="00F3412B">
      <w:pPr>
        <w:pStyle w:val="Akapitzlist"/>
        <w:numPr>
          <w:ilvl w:val="0"/>
          <w:numId w:val="22"/>
        </w:numPr>
        <w:spacing w:line="360" w:lineRule="auto"/>
        <w:rPr>
          <w:b/>
          <w:i/>
          <w:sz w:val="24"/>
          <w:szCs w:val="24"/>
        </w:rPr>
      </w:pPr>
      <w:r w:rsidRPr="004D3E9A">
        <w:rPr>
          <w:b/>
          <w:i/>
          <w:sz w:val="24"/>
          <w:szCs w:val="24"/>
        </w:rPr>
        <w:t>Krajowy Fundusz Szkoleniowy………………………………………………</w:t>
      </w:r>
      <w:r w:rsidR="00E10C97">
        <w:rPr>
          <w:b/>
          <w:i/>
          <w:sz w:val="24"/>
          <w:szCs w:val="24"/>
        </w:rPr>
        <w:t>…..</w:t>
      </w:r>
      <w:r w:rsidRPr="004D3E9A">
        <w:rPr>
          <w:b/>
          <w:i/>
          <w:sz w:val="24"/>
          <w:szCs w:val="24"/>
        </w:rPr>
        <w:t>………….</w:t>
      </w:r>
      <w:r w:rsidR="00D71C24">
        <w:rPr>
          <w:b/>
          <w:i/>
          <w:sz w:val="24"/>
          <w:szCs w:val="24"/>
        </w:rPr>
        <w:t>41</w:t>
      </w:r>
    </w:p>
    <w:p w:rsidR="005B69D0" w:rsidRDefault="005B69D0" w:rsidP="00F3412B">
      <w:pPr>
        <w:numPr>
          <w:ilvl w:val="0"/>
          <w:numId w:val="22"/>
        </w:numPr>
        <w:tabs>
          <w:tab w:val="clear" w:pos="360"/>
          <w:tab w:val="num" w:pos="0"/>
        </w:tabs>
        <w:spacing w:line="360" w:lineRule="auto"/>
        <w:rPr>
          <w:b/>
          <w:i/>
          <w:sz w:val="24"/>
          <w:szCs w:val="24"/>
        </w:rPr>
      </w:pPr>
      <w:r w:rsidRPr="000733E7">
        <w:rPr>
          <w:b/>
          <w:i/>
          <w:sz w:val="24"/>
          <w:szCs w:val="24"/>
        </w:rPr>
        <w:t>Realizacja projektów współfinansowanych z Europejskiego Fundusz</w:t>
      </w:r>
      <w:r w:rsidR="00756D9D">
        <w:rPr>
          <w:b/>
          <w:i/>
          <w:sz w:val="24"/>
          <w:szCs w:val="24"/>
        </w:rPr>
        <w:t>u</w:t>
      </w:r>
      <w:r w:rsidR="0039375D" w:rsidRPr="000733E7">
        <w:rPr>
          <w:b/>
          <w:i/>
          <w:sz w:val="24"/>
          <w:szCs w:val="24"/>
        </w:rPr>
        <w:t xml:space="preserve"> Społecznego</w:t>
      </w:r>
      <w:r w:rsidR="00756D9D">
        <w:rPr>
          <w:b/>
          <w:i/>
          <w:sz w:val="24"/>
          <w:szCs w:val="24"/>
        </w:rPr>
        <w:t xml:space="preserve"> </w:t>
      </w:r>
      <w:r w:rsidR="00F66A46">
        <w:rPr>
          <w:b/>
          <w:i/>
          <w:sz w:val="24"/>
          <w:szCs w:val="24"/>
        </w:rPr>
        <w:t>…</w:t>
      </w:r>
      <w:r w:rsidR="00FA2C41" w:rsidRPr="000733E7">
        <w:rPr>
          <w:b/>
          <w:i/>
          <w:sz w:val="24"/>
          <w:szCs w:val="24"/>
        </w:rPr>
        <w:t>....</w:t>
      </w:r>
      <w:r w:rsidR="001B4765">
        <w:rPr>
          <w:b/>
          <w:i/>
          <w:sz w:val="24"/>
          <w:szCs w:val="24"/>
        </w:rPr>
        <w:t>4</w:t>
      </w:r>
      <w:r w:rsidR="00370EAB">
        <w:rPr>
          <w:b/>
          <w:i/>
          <w:sz w:val="24"/>
          <w:szCs w:val="24"/>
        </w:rPr>
        <w:t>2</w:t>
      </w:r>
    </w:p>
    <w:p w:rsidR="00756D9D" w:rsidRPr="00AF27D4" w:rsidRDefault="00115014" w:rsidP="00AF27D4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7</w:t>
      </w:r>
      <w:r w:rsidR="00756D9D" w:rsidRPr="00AF27D4">
        <w:rPr>
          <w:sz w:val="24"/>
          <w:szCs w:val="24"/>
        </w:rPr>
        <w:t xml:space="preserve">.1. </w:t>
      </w:r>
      <w:r w:rsidR="00B46B42">
        <w:rPr>
          <w:sz w:val="24"/>
          <w:szCs w:val="24"/>
        </w:rPr>
        <w:t xml:space="preserve">Projekt </w:t>
      </w:r>
      <w:r w:rsidR="00B46B42" w:rsidRPr="00B46B42">
        <w:rPr>
          <w:sz w:val="24"/>
          <w:szCs w:val="24"/>
        </w:rPr>
        <w:t>„Aktywizacja osób młodych pozostających bez pracy w powiecie otwockim (I</w:t>
      </w:r>
      <w:r w:rsidR="00E87801">
        <w:rPr>
          <w:sz w:val="24"/>
          <w:szCs w:val="24"/>
        </w:rPr>
        <w:t>I</w:t>
      </w:r>
      <w:r w:rsidR="00A13CF6">
        <w:rPr>
          <w:sz w:val="24"/>
          <w:szCs w:val="24"/>
        </w:rPr>
        <w:t>I</w:t>
      </w:r>
      <w:r w:rsidR="00B46B42" w:rsidRPr="00B46B42">
        <w:rPr>
          <w:sz w:val="24"/>
          <w:szCs w:val="24"/>
        </w:rPr>
        <w:t>)”</w:t>
      </w:r>
      <w:r>
        <w:rPr>
          <w:sz w:val="24"/>
          <w:szCs w:val="24"/>
        </w:rPr>
        <w:t>4</w:t>
      </w:r>
      <w:r w:rsidR="00370EAB">
        <w:rPr>
          <w:sz w:val="24"/>
          <w:szCs w:val="24"/>
        </w:rPr>
        <w:t>2</w:t>
      </w:r>
    </w:p>
    <w:p w:rsidR="006B10A1" w:rsidRDefault="00115014" w:rsidP="006B10A1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7</w:t>
      </w:r>
      <w:r w:rsidR="00756D9D" w:rsidRPr="00AF27D4">
        <w:rPr>
          <w:sz w:val="24"/>
          <w:szCs w:val="24"/>
        </w:rPr>
        <w:t xml:space="preserve">.2. </w:t>
      </w:r>
      <w:r w:rsidR="006B10A1">
        <w:rPr>
          <w:sz w:val="24"/>
          <w:szCs w:val="24"/>
        </w:rPr>
        <w:t xml:space="preserve">Projekt „ Aktywizacja osób w wieku 30 lat i powyżej pozostających bez pracy w powiecie </w:t>
      </w:r>
    </w:p>
    <w:p w:rsidR="006B10A1" w:rsidRDefault="006B10A1" w:rsidP="006B10A1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        otwockim (</w:t>
      </w:r>
      <w:r w:rsidR="00E87801">
        <w:rPr>
          <w:sz w:val="24"/>
          <w:szCs w:val="24"/>
        </w:rPr>
        <w:t>I</w:t>
      </w:r>
      <w:r>
        <w:rPr>
          <w:sz w:val="24"/>
          <w:szCs w:val="24"/>
        </w:rPr>
        <w:t>I)”</w:t>
      </w:r>
      <w:r w:rsidR="00E10C97" w:rsidRPr="00E10C97">
        <w:rPr>
          <w:sz w:val="24"/>
          <w:szCs w:val="24"/>
        </w:rPr>
        <w:t xml:space="preserve"> </w:t>
      </w:r>
      <w:r w:rsidR="00E10C97">
        <w:rPr>
          <w:sz w:val="24"/>
          <w:szCs w:val="24"/>
        </w:rPr>
        <w:t>....</w:t>
      </w:r>
      <w:r w:rsidR="00E10C97" w:rsidRPr="000733E7">
        <w:rPr>
          <w:sz w:val="24"/>
          <w:szCs w:val="24"/>
        </w:rPr>
        <w:t>......................................................</w:t>
      </w:r>
      <w:r w:rsidR="00E10C97">
        <w:rPr>
          <w:sz w:val="24"/>
          <w:szCs w:val="24"/>
        </w:rPr>
        <w:t>................................................</w:t>
      </w:r>
      <w:r w:rsidR="00E10C97" w:rsidRPr="000733E7">
        <w:rPr>
          <w:sz w:val="24"/>
          <w:szCs w:val="24"/>
        </w:rPr>
        <w:t>............</w:t>
      </w:r>
      <w:r w:rsidR="00E10C97">
        <w:rPr>
          <w:sz w:val="24"/>
          <w:szCs w:val="24"/>
        </w:rPr>
        <w:t>4</w:t>
      </w:r>
      <w:r w:rsidR="00370EAB">
        <w:rPr>
          <w:sz w:val="24"/>
          <w:szCs w:val="24"/>
        </w:rPr>
        <w:t>5</w:t>
      </w:r>
    </w:p>
    <w:p w:rsidR="008A75C7" w:rsidRPr="008A75C7" w:rsidRDefault="004C4EAF" w:rsidP="00F3412B">
      <w:pPr>
        <w:pStyle w:val="Akapitzlist"/>
        <w:numPr>
          <w:ilvl w:val="0"/>
          <w:numId w:val="22"/>
        </w:numPr>
        <w:tabs>
          <w:tab w:val="num" w:pos="0"/>
        </w:tabs>
        <w:spacing w:line="360" w:lineRule="auto"/>
        <w:rPr>
          <w:b/>
          <w:i/>
          <w:sz w:val="24"/>
          <w:szCs w:val="24"/>
        </w:rPr>
      </w:pPr>
      <w:r w:rsidRPr="008A75C7">
        <w:rPr>
          <w:b/>
          <w:i/>
          <w:sz w:val="24"/>
          <w:szCs w:val="24"/>
        </w:rPr>
        <w:t>Realizacja programów finansowanych z rezerwy Minis</w:t>
      </w:r>
      <w:r w:rsidR="00182DC0" w:rsidRPr="008A75C7">
        <w:rPr>
          <w:b/>
          <w:i/>
          <w:sz w:val="24"/>
          <w:szCs w:val="24"/>
        </w:rPr>
        <w:t>tra</w:t>
      </w:r>
      <w:r w:rsidR="008A75C7" w:rsidRPr="008A75C7">
        <w:rPr>
          <w:b/>
          <w:i/>
          <w:sz w:val="24"/>
          <w:szCs w:val="24"/>
        </w:rPr>
        <w:t xml:space="preserve"> Rodziny, Pracy i Polityki   </w:t>
      </w:r>
    </w:p>
    <w:p w:rsidR="004C4EAF" w:rsidRPr="008A75C7" w:rsidRDefault="008A75C7" w:rsidP="008A75C7">
      <w:pPr>
        <w:pStyle w:val="Akapitzlist"/>
        <w:tabs>
          <w:tab w:val="num" w:pos="0"/>
        </w:tabs>
        <w:spacing w:line="360" w:lineRule="auto"/>
        <w:ind w:left="360"/>
        <w:rPr>
          <w:b/>
          <w:i/>
          <w:sz w:val="24"/>
          <w:szCs w:val="24"/>
        </w:rPr>
      </w:pPr>
      <w:r w:rsidRPr="008A75C7">
        <w:rPr>
          <w:b/>
          <w:i/>
          <w:sz w:val="24"/>
          <w:szCs w:val="24"/>
        </w:rPr>
        <w:t>Społecznej</w:t>
      </w:r>
      <w:r>
        <w:rPr>
          <w:b/>
          <w:i/>
          <w:sz w:val="24"/>
          <w:szCs w:val="24"/>
        </w:rPr>
        <w:t>……</w:t>
      </w:r>
      <w:r w:rsidR="00E10C97">
        <w:rPr>
          <w:b/>
          <w:i/>
          <w:sz w:val="24"/>
          <w:szCs w:val="24"/>
        </w:rPr>
        <w:t>………………………………………………………………………………4</w:t>
      </w:r>
      <w:r w:rsidR="00370EAB">
        <w:rPr>
          <w:b/>
          <w:i/>
          <w:sz w:val="24"/>
          <w:szCs w:val="24"/>
        </w:rPr>
        <w:t>7</w:t>
      </w:r>
    </w:p>
    <w:p w:rsidR="00AF27D4" w:rsidRPr="00E018BF" w:rsidRDefault="00115014" w:rsidP="00AF27D4">
      <w:pPr>
        <w:tabs>
          <w:tab w:val="num" w:pos="0"/>
        </w:tabs>
        <w:spacing w:line="360" w:lineRule="auto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9</w:t>
      </w:r>
      <w:r w:rsidR="00F27642">
        <w:rPr>
          <w:b/>
          <w:i/>
          <w:sz w:val="24"/>
          <w:szCs w:val="24"/>
        </w:rPr>
        <w:t xml:space="preserve">.  </w:t>
      </w:r>
      <w:r w:rsidR="00AF27D4" w:rsidRPr="00AF27D4">
        <w:rPr>
          <w:b/>
          <w:i/>
          <w:sz w:val="24"/>
          <w:szCs w:val="24"/>
        </w:rPr>
        <w:t>Zatrudnienie i s</w:t>
      </w:r>
      <w:r w:rsidR="00AC533C">
        <w:rPr>
          <w:b/>
          <w:i/>
          <w:sz w:val="24"/>
          <w:szCs w:val="24"/>
        </w:rPr>
        <w:t>zkolenie pracowników PUP ………………</w:t>
      </w:r>
      <w:r w:rsidR="00AF27D4" w:rsidRPr="00AF27D4">
        <w:rPr>
          <w:b/>
          <w:i/>
          <w:sz w:val="24"/>
          <w:szCs w:val="24"/>
        </w:rPr>
        <w:t>…</w:t>
      </w:r>
      <w:r w:rsidR="00F27642">
        <w:rPr>
          <w:b/>
          <w:i/>
          <w:sz w:val="24"/>
          <w:szCs w:val="24"/>
        </w:rPr>
        <w:t>.</w:t>
      </w:r>
      <w:r w:rsidR="00AF27D4" w:rsidRPr="00AF27D4">
        <w:rPr>
          <w:b/>
          <w:i/>
          <w:sz w:val="24"/>
          <w:szCs w:val="24"/>
        </w:rPr>
        <w:t>…………………</w:t>
      </w:r>
      <w:r w:rsidR="00AF27D4">
        <w:rPr>
          <w:b/>
          <w:i/>
          <w:sz w:val="24"/>
          <w:szCs w:val="24"/>
        </w:rPr>
        <w:t>.</w:t>
      </w:r>
      <w:r w:rsidR="00AF27D4" w:rsidRPr="00AF27D4">
        <w:rPr>
          <w:b/>
          <w:i/>
          <w:sz w:val="24"/>
          <w:szCs w:val="24"/>
        </w:rPr>
        <w:t>…</w:t>
      </w:r>
      <w:r w:rsidR="00F66A46">
        <w:rPr>
          <w:b/>
          <w:i/>
          <w:sz w:val="24"/>
          <w:szCs w:val="24"/>
        </w:rPr>
        <w:t>..</w:t>
      </w:r>
      <w:r w:rsidR="00AF27D4" w:rsidRPr="00AF27D4">
        <w:rPr>
          <w:b/>
          <w:i/>
          <w:sz w:val="24"/>
          <w:szCs w:val="24"/>
        </w:rPr>
        <w:t>…</w:t>
      </w:r>
      <w:r w:rsidR="00E10C97">
        <w:rPr>
          <w:b/>
          <w:i/>
          <w:sz w:val="24"/>
          <w:szCs w:val="24"/>
        </w:rPr>
        <w:t>..</w:t>
      </w:r>
      <w:r w:rsidR="00F27642">
        <w:rPr>
          <w:b/>
          <w:i/>
          <w:sz w:val="24"/>
          <w:szCs w:val="24"/>
        </w:rPr>
        <w:t>.</w:t>
      </w:r>
      <w:r w:rsidR="00B95405">
        <w:rPr>
          <w:b/>
          <w:i/>
          <w:sz w:val="24"/>
          <w:szCs w:val="24"/>
        </w:rPr>
        <w:t>.</w:t>
      </w:r>
      <w:r w:rsidR="00AF27D4" w:rsidRPr="00AF27D4">
        <w:rPr>
          <w:b/>
          <w:i/>
          <w:sz w:val="24"/>
          <w:szCs w:val="24"/>
        </w:rPr>
        <w:t>..</w:t>
      </w:r>
      <w:r w:rsidR="00370EAB">
        <w:rPr>
          <w:b/>
          <w:i/>
          <w:sz w:val="24"/>
          <w:szCs w:val="24"/>
        </w:rPr>
        <w:t>48</w:t>
      </w:r>
    </w:p>
    <w:p w:rsidR="004C4EAF" w:rsidRDefault="00115014" w:rsidP="004C4EAF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9</w:t>
      </w:r>
      <w:r w:rsidR="008A75C7">
        <w:rPr>
          <w:sz w:val="24"/>
          <w:szCs w:val="24"/>
        </w:rPr>
        <w:t>.1</w:t>
      </w:r>
      <w:r w:rsidR="00E10C97">
        <w:rPr>
          <w:sz w:val="24"/>
          <w:szCs w:val="24"/>
        </w:rPr>
        <w:t xml:space="preserve">.  </w:t>
      </w:r>
      <w:r w:rsidR="005B69D0" w:rsidRPr="00AF27D4">
        <w:rPr>
          <w:sz w:val="24"/>
          <w:szCs w:val="24"/>
        </w:rPr>
        <w:t>Decyzje administracyjne, zaświadczenia, deklaracje podatkowe ......</w:t>
      </w:r>
      <w:r w:rsidR="00815211" w:rsidRPr="00AF27D4">
        <w:rPr>
          <w:sz w:val="24"/>
          <w:szCs w:val="24"/>
        </w:rPr>
        <w:t>.</w:t>
      </w:r>
      <w:r w:rsidR="00076F50" w:rsidRPr="00AF27D4">
        <w:rPr>
          <w:sz w:val="24"/>
          <w:szCs w:val="24"/>
        </w:rPr>
        <w:t>.</w:t>
      </w:r>
      <w:r w:rsidR="00AC533C">
        <w:rPr>
          <w:sz w:val="24"/>
          <w:szCs w:val="24"/>
        </w:rPr>
        <w:t>......</w:t>
      </w:r>
      <w:r w:rsidR="005E7B3D" w:rsidRPr="00AF27D4">
        <w:rPr>
          <w:sz w:val="24"/>
          <w:szCs w:val="24"/>
        </w:rPr>
        <w:t>...............</w:t>
      </w:r>
      <w:r w:rsidR="00E10C97">
        <w:rPr>
          <w:sz w:val="24"/>
          <w:szCs w:val="24"/>
        </w:rPr>
        <w:t>.</w:t>
      </w:r>
      <w:r w:rsidR="005E7B3D" w:rsidRPr="00AF27D4">
        <w:rPr>
          <w:sz w:val="24"/>
          <w:szCs w:val="24"/>
        </w:rPr>
        <w:t>....</w:t>
      </w:r>
      <w:r w:rsidR="00F66A46">
        <w:rPr>
          <w:sz w:val="24"/>
          <w:szCs w:val="24"/>
        </w:rPr>
        <w:t>..</w:t>
      </w:r>
      <w:r w:rsidR="005E7B3D" w:rsidRPr="00AF27D4">
        <w:rPr>
          <w:sz w:val="24"/>
          <w:szCs w:val="24"/>
        </w:rPr>
        <w:t>...</w:t>
      </w:r>
      <w:r w:rsidR="00F70F34">
        <w:rPr>
          <w:sz w:val="24"/>
          <w:szCs w:val="24"/>
        </w:rPr>
        <w:t>..</w:t>
      </w:r>
      <w:r w:rsidR="00370EAB">
        <w:rPr>
          <w:sz w:val="24"/>
          <w:szCs w:val="24"/>
        </w:rPr>
        <w:t>49</w:t>
      </w:r>
    </w:p>
    <w:p w:rsidR="004A6EDB" w:rsidRPr="000733E7" w:rsidRDefault="00115014" w:rsidP="00AF27D4">
      <w:pPr>
        <w:tabs>
          <w:tab w:val="num" w:pos="0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9</w:t>
      </w:r>
      <w:r w:rsidR="004C4EAF">
        <w:rPr>
          <w:sz w:val="24"/>
          <w:szCs w:val="24"/>
        </w:rPr>
        <w:t>.</w:t>
      </w:r>
      <w:r w:rsidR="008A75C7">
        <w:rPr>
          <w:sz w:val="24"/>
          <w:szCs w:val="24"/>
        </w:rPr>
        <w:t>2</w:t>
      </w:r>
      <w:r w:rsidR="00E10C97">
        <w:rPr>
          <w:sz w:val="24"/>
          <w:szCs w:val="24"/>
        </w:rPr>
        <w:t xml:space="preserve">.  </w:t>
      </w:r>
      <w:r w:rsidR="005B69D0" w:rsidRPr="000733E7">
        <w:rPr>
          <w:sz w:val="24"/>
          <w:szCs w:val="24"/>
        </w:rPr>
        <w:t>Rozpatrywanie odwołań .....................................</w:t>
      </w:r>
      <w:r w:rsidR="00AC533C">
        <w:rPr>
          <w:sz w:val="24"/>
          <w:szCs w:val="24"/>
        </w:rPr>
        <w:t>..............</w:t>
      </w:r>
      <w:r w:rsidR="005B69D0" w:rsidRPr="000733E7">
        <w:rPr>
          <w:sz w:val="24"/>
          <w:szCs w:val="24"/>
        </w:rPr>
        <w:t>................</w:t>
      </w:r>
      <w:r w:rsidR="00815211" w:rsidRPr="000733E7">
        <w:rPr>
          <w:sz w:val="24"/>
          <w:szCs w:val="24"/>
        </w:rPr>
        <w:t>.</w:t>
      </w:r>
      <w:r w:rsidR="00076F50" w:rsidRPr="000733E7">
        <w:rPr>
          <w:sz w:val="24"/>
          <w:szCs w:val="24"/>
        </w:rPr>
        <w:t>.</w:t>
      </w:r>
      <w:r w:rsidR="005E7B3D" w:rsidRPr="000733E7">
        <w:rPr>
          <w:sz w:val="24"/>
          <w:szCs w:val="24"/>
        </w:rPr>
        <w:t>...................</w:t>
      </w:r>
      <w:r w:rsidR="006E2CFA">
        <w:rPr>
          <w:sz w:val="24"/>
          <w:szCs w:val="24"/>
        </w:rPr>
        <w:t>.</w:t>
      </w:r>
      <w:r w:rsidR="005E7B3D" w:rsidRPr="000733E7">
        <w:rPr>
          <w:sz w:val="24"/>
          <w:szCs w:val="24"/>
        </w:rPr>
        <w:t>......</w:t>
      </w:r>
      <w:r w:rsidR="00E10C97">
        <w:rPr>
          <w:sz w:val="24"/>
          <w:szCs w:val="24"/>
        </w:rPr>
        <w:t>.</w:t>
      </w:r>
      <w:r w:rsidR="00F66A46">
        <w:rPr>
          <w:sz w:val="24"/>
          <w:szCs w:val="24"/>
        </w:rPr>
        <w:t>..</w:t>
      </w:r>
      <w:r w:rsidR="005E7B3D" w:rsidRPr="000733E7">
        <w:rPr>
          <w:sz w:val="24"/>
          <w:szCs w:val="24"/>
        </w:rPr>
        <w:t>.....</w:t>
      </w:r>
      <w:r w:rsidR="00370EAB">
        <w:rPr>
          <w:sz w:val="24"/>
          <w:szCs w:val="24"/>
        </w:rPr>
        <w:t>50</w:t>
      </w:r>
    </w:p>
    <w:p w:rsidR="006E2CFA" w:rsidRPr="006E2CFA" w:rsidRDefault="00BE71A6" w:rsidP="00AF27D4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10</w:t>
      </w:r>
      <w:r w:rsidR="00423F3E">
        <w:rPr>
          <w:b/>
          <w:i/>
          <w:sz w:val="24"/>
          <w:szCs w:val="24"/>
        </w:rPr>
        <w:t xml:space="preserve">.    </w:t>
      </w:r>
      <w:r w:rsidR="005B69D0" w:rsidRPr="000733E7">
        <w:rPr>
          <w:b/>
          <w:i/>
          <w:sz w:val="24"/>
          <w:szCs w:val="24"/>
        </w:rPr>
        <w:t>Poziom i struktura wydat</w:t>
      </w:r>
      <w:r w:rsidR="00423F3E">
        <w:rPr>
          <w:b/>
          <w:i/>
          <w:sz w:val="24"/>
          <w:szCs w:val="24"/>
        </w:rPr>
        <w:t>ków z Funduszu Pracy ..........</w:t>
      </w:r>
      <w:r w:rsidR="006D2212">
        <w:rPr>
          <w:b/>
          <w:i/>
          <w:sz w:val="24"/>
          <w:szCs w:val="24"/>
        </w:rPr>
        <w:t>.........</w:t>
      </w:r>
      <w:r w:rsidR="005B69D0" w:rsidRPr="000733E7">
        <w:rPr>
          <w:b/>
          <w:i/>
          <w:sz w:val="24"/>
          <w:szCs w:val="24"/>
        </w:rPr>
        <w:t>.........</w:t>
      </w:r>
      <w:r w:rsidR="00815211" w:rsidRPr="000733E7">
        <w:rPr>
          <w:b/>
          <w:i/>
          <w:sz w:val="24"/>
          <w:szCs w:val="24"/>
        </w:rPr>
        <w:t>.</w:t>
      </w:r>
      <w:r w:rsidR="005E7B3D" w:rsidRPr="000733E7">
        <w:rPr>
          <w:b/>
          <w:i/>
          <w:sz w:val="24"/>
          <w:szCs w:val="24"/>
        </w:rPr>
        <w:t>...........</w:t>
      </w:r>
      <w:r w:rsidR="006E2CFA">
        <w:rPr>
          <w:b/>
          <w:i/>
          <w:sz w:val="24"/>
          <w:szCs w:val="24"/>
        </w:rPr>
        <w:t>.</w:t>
      </w:r>
      <w:r w:rsidR="005E7B3D" w:rsidRPr="000733E7">
        <w:rPr>
          <w:b/>
          <w:i/>
          <w:sz w:val="24"/>
          <w:szCs w:val="24"/>
        </w:rPr>
        <w:t>..................</w:t>
      </w:r>
      <w:r w:rsidR="00182DC0">
        <w:rPr>
          <w:b/>
          <w:i/>
          <w:sz w:val="24"/>
          <w:szCs w:val="24"/>
        </w:rPr>
        <w:t>.</w:t>
      </w:r>
      <w:r w:rsidR="00E018BF">
        <w:rPr>
          <w:b/>
          <w:i/>
          <w:sz w:val="24"/>
          <w:szCs w:val="24"/>
        </w:rPr>
        <w:t>.</w:t>
      </w:r>
      <w:r w:rsidR="005E7B3D" w:rsidRPr="000733E7">
        <w:rPr>
          <w:b/>
          <w:i/>
          <w:sz w:val="24"/>
          <w:szCs w:val="24"/>
        </w:rPr>
        <w:t>.</w:t>
      </w:r>
      <w:r w:rsidR="00370EAB">
        <w:rPr>
          <w:b/>
          <w:i/>
          <w:sz w:val="24"/>
          <w:szCs w:val="24"/>
        </w:rPr>
        <w:t>50</w:t>
      </w:r>
    </w:p>
    <w:p w:rsidR="008A75C7" w:rsidRDefault="006D2212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1</w:t>
      </w:r>
      <w:r w:rsidR="00BE71A6">
        <w:rPr>
          <w:b/>
          <w:i/>
          <w:sz w:val="24"/>
          <w:szCs w:val="24"/>
        </w:rPr>
        <w:t>1</w:t>
      </w:r>
      <w:r w:rsidR="005B69D0" w:rsidRPr="006E2CFA">
        <w:rPr>
          <w:b/>
          <w:i/>
          <w:sz w:val="24"/>
          <w:szCs w:val="24"/>
        </w:rPr>
        <w:t xml:space="preserve">. </w:t>
      </w:r>
      <w:r w:rsidR="00AF27D4" w:rsidRPr="006E2CFA">
        <w:rPr>
          <w:b/>
          <w:i/>
          <w:sz w:val="24"/>
          <w:szCs w:val="24"/>
        </w:rPr>
        <w:t xml:space="preserve">   </w:t>
      </w:r>
      <w:r w:rsidR="005B69D0" w:rsidRPr="006E2CFA">
        <w:rPr>
          <w:b/>
          <w:i/>
          <w:sz w:val="24"/>
          <w:szCs w:val="24"/>
        </w:rPr>
        <w:t>Podsumowanie ....................................................................................</w:t>
      </w:r>
      <w:r w:rsidR="00F27642">
        <w:rPr>
          <w:b/>
          <w:i/>
          <w:sz w:val="24"/>
          <w:szCs w:val="24"/>
        </w:rPr>
        <w:t>...............</w:t>
      </w:r>
      <w:r w:rsidR="006E2CFA">
        <w:rPr>
          <w:b/>
          <w:i/>
          <w:sz w:val="24"/>
          <w:szCs w:val="24"/>
        </w:rPr>
        <w:t>.</w:t>
      </w:r>
      <w:r w:rsidR="005B69D0" w:rsidRPr="006E2CFA">
        <w:rPr>
          <w:b/>
          <w:i/>
          <w:sz w:val="24"/>
          <w:szCs w:val="24"/>
        </w:rPr>
        <w:t>.........</w:t>
      </w:r>
      <w:r w:rsidR="00815211" w:rsidRPr="006E2CFA">
        <w:rPr>
          <w:b/>
          <w:i/>
          <w:sz w:val="24"/>
          <w:szCs w:val="24"/>
        </w:rPr>
        <w:t>...</w:t>
      </w:r>
      <w:r w:rsidR="00182DC0">
        <w:rPr>
          <w:b/>
          <w:i/>
          <w:sz w:val="24"/>
          <w:szCs w:val="24"/>
        </w:rPr>
        <w:t>.</w:t>
      </w:r>
      <w:r w:rsidR="00B95405">
        <w:rPr>
          <w:b/>
          <w:i/>
          <w:sz w:val="24"/>
          <w:szCs w:val="24"/>
        </w:rPr>
        <w:t>.</w:t>
      </w:r>
      <w:r w:rsidR="00B87E1E">
        <w:rPr>
          <w:b/>
          <w:i/>
          <w:sz w:val="24"/>
          <w:szCs w:val="24"/>
        </w:rPr>
        <w:t>.</w:t>
      </w:r>
      <w:r w:rsidR="00115014">
        <w:rPr>
          <w:b/>
          <w:i/>
          <w:sz w:val="24"/>
          <w:szCs w:val="24"/>
        </w:rPr>
        <w:t>5</w:t>
      </w:r>
      <w:r w:rsidR="00370EAB">
        <w:rPr>
          <w:b/>
          <w:i/>
          <w:sz w:val="24"/>
          <w:szCs w:val="24"/>
        </w:rPr>
        <w:t>4</w:t>
      </w:r>
    </w:p>
    <w:p w:rsidR="00717A6C" w:rsidRDefault="00717A6C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717A6C" w:rsidRDefault="00717A6C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717A6C" w:rsidRDefault="00717A6C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717A6C" w:rsidRDefault="00717A6C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D800B8" w:rsidRDefault="00D800B8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D800B8" w:rsidRDefault="00D800B8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D800B8" w:rsidRDefault="00D800B8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115014" w:rsidRDefault="00115014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717A6C" w:rsidRPr="004C0211" w:rsidRDefault="00717A6C" w:rsidP="006D2212">
      <w:pPr>
        <w:tabs>
          <w:tab w:val="num" w:pos="0"/>
        </w:tabs>
        <w:spacing w:line="360" w:lineRule="auto"/>
        <w:rPr>
          <w:b/>
          <w:i/>
          <w:sz w:val="24"/>
          <w:szCs w:val="24"/>
        </w:rPr>
      </w:pPr>
    </w:p>
    <w:p w:rsidR="000733E7" w:rsidRPr="000D4DA2" w:rsidRDefault="005B69D0" w:rsidP="00200914">
      <w:pPr>
        <w:spacing w:line="360" w:lineRule="auto"/>
        <w:rPr>
          <w:b/>
          <w:i/>
          <w:sz w:val="24"/>
          <w:szCs w:val="24"/>
        </w:rPr>
      </w:pPr>
      <w:r w:rsidRPr="000D4DA2">
        <w:rPr>
          <w:b/>
          <w:i/>
          <w:sz w:val="24"/>
          <w:szCs w:val="24"/>
        </w:rPr>
        <w:lastRenderedPageBreak/>
        <w:t>1.</w:t>
      </w:r>
      <w:r w:rsidR="000733E7" w:rsidRPr="000D4DA2">
        <w:rPr>
          <w:b/>
          <w:i/>
          <w:sz w:val="24"/>
          <w:szCs w:val="24"/>
        </w:rPr>
        <w:t xml:space="preserve"> </w:t>
      </w:r>
      <w:r w:rsidRPr="000D4DA2">
        <w:rPr>
          <w:b/>
          <w:i/>
          <w:sz w:val="24"/>
          <w:szCs w:val="24"/>
        </w:rPr>
        <w:t xml:space="preserve"> </w:t>
      </w:r>
      <w:r w:rsidR="000733E7" w:rsidRPr="000D4DA2">
        <w:rPr>
          <w:b/>
          <w:i/>
          <w:sz w:val="24"/>
          <w:szCs w:val="24"/>
        </w:rPr>
        <w:t xml:space="preserve"> </w:t>
      </w:r>
      <w:r w:rsidRPr="000D4DA2">
        <w:rPr>
          <w:b/>
          <w:i/>
          <w:sz w:val="24"/>
          <w:szCs w:val="24"/>
        </w:rPr>
        <w:t>Informacja o stanie bezrobocia</w:t>
      </w:r>
    </w:p>
    <w:p w:rsidR="005B69D0" w:rsidRPr="000733E7" w:rsidRDefault="005B69D0" w:rsidP="00200914">
      <w:pPr>
        <w:spacing w:line="360" w:lineRule="auto"/>
        <w:rPr>
          <w:b/>
          <w:i/>
          <w:sz w:val="24"/>
          <w:szCs w:val="24"/>
        </w:rPr>
      </w:pPr>
      <w:r w:rsidRPr="000733E7">
        <w:rPr>
          <w:sz w:val="24"/>
          <w:szCs w:val="24"/>
        </w:rPr>
        <w:t>Powiatowy Urząd Pracy w Otwocku obejmuje s</w:t>
      </w:r>
      <w:r w:rsidR="00EC1321" w:rsidRPr="000733E7">
        <w:rPr>
          <w:sz w:val="24"/>
          <w:szCs w:val="24"/>
        </w:rPr>
        <w:t>woim zasięgiem osiem gmin</w:t>
      </w:r>
      <w:r w:rsidRPr="000733E7">
        <w:rPr>
          <w:sz w:val="24"/>
          <w:szCs w:val="24"/>
        </w:rPr>
        <w:t>:</w:t>
      </w:r>
      <w:r w:rsidRPr="000733E7">
        <w:rPr>
          <w:i/>
          <w:sz w:val="24"/>
          <w:szCs w:val="24"/>
        </w:rPr>
        <w:t xml:space="preserve"> Otwock, Józefów, Karczew, Wiązowna, Celestynów, Osieck, Kołbiel oraz Sobienie-Jeziory.</w:t>
      </w:r>
    </w:p>
    <w:p w:rsidR="00AD3B07" w:rsidRDefault="005B69D0" w:rsidP="00AD3B07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Powiat otwocki zajmuje powierzchnię 615,</w:t>
      </w:r>
      <w:r w:rsidR="001F4378" w:rsidRPr="000733E7">
        <w:rPr>
          <w:szCs w:val="24"/>
        </w:rPr>
        <w:t xml:space="preserve">09 km kw., którą zamieszkuje </w:t>
      </w:r>
      <w:r w:rsidR="00BD698D">
        <w:rPr>
          <w:szCs w:val="24"/>
        </w:rPr>
        <w:t>121.232</w:t>
      </w:r>
      <w:r w:rsidR="00DB52FC">
        <w:rPr>
          <w:szCs w:val="24"/>
        </w:rPr>
        <w:t xml:space="preserve"> </w:t>
      </w:r>
      <w:r w:rsidR="00947F9B" w:rsidRPr="000733E7">
        <w:rPr>
          <w:szCs w:val="24"/>
        </w:rPr>
        <w:t>mieszkańców</w:t>
      </w:r>
      <w:r w:rsidR="00F006D7">
        <w:rPr>
          <w:szCs w:val="24"/>
        </w:rPr>
        <w:t>.</w:t>
      </w:r>
      <w:r w:rsidR="00552B3E">
        <w:rPr>
          <w:szCs w:val="24"/>
        </w:rPr>
        <w:t xml:space="preserve"> </w:t>
      </w:r>
    </w:p>
    <w:p w:rsidR="003F5007" w:rsidRPr="00AD3B07" w:rsidRDefault="003F5007" w:rsidP="00AD3B07">
      <w:pPr>
        <w:pStyle w:val="Tekstpodstawowywcity2"/>
        <w:spacing w:line="360" w:lineRule="auto"/>
        <w:ind w:left="0"/>
        <w:rPr>
          <w:szCs w:val="24"/>
        </w:rPr>
      </w:pPr>
    </w:p>
    <w:p w:rsidR="005B69D0" w:rsidRPr="000733E7" w:rsidRDefault="007966C3" w:rsidP="00F3412B">
      <w:pPr>
        <w:pStyle w:val="Tekstpodstawowywcity2"/>
        <w:numPr>
          <w:ilvl w:val="1"/>
          <w:numId w:val="26"/>
        </w:numPr>
        <w:spacing w:line="360" w:lineRule="auto"/>
        <w:rPr>
          <w:b/>
          <w:i/>
          <w:szCs w:val="24"/>
        </w:rPr>
      </w:pPr>
      <w:r>
        <w:rPr>
          <w:b/>
          <w:i/>
          <w:szCs w:val="24"/>
        </w:rPr>
        <w:t xml:space="preserve">  </w:t>
      </w:r>
      <w:r w:rsidR="005B69D0" w:rsidRPr="000733E7">
        <w:rPr>
          <w:b/>
          <w:i/>
          <w:szCs w:val="24"/>
        </w:rPr>
        <w:t>Liczba bezrobotnych</w:t>
      </w:r>
    </w:p>
    <w:p w:rsidR="000733E7" w:rsidRPr="003F5007" w:rsidRDefault="001F4378" w:rsidP="003F5007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Według stanu na dzień 31.12.20</w:t>
      </w:r>
      <w:r w:rsidR="00EC1321" w:rsidRPr="000733E7">
        <w:rPr>
          <w:szCs w:val="24"/>
        </w:rPr>
        <w:t>1</w:t>
      </w:r>
      <w:r w:rsidR="00BD698D">
        <w:rPr>
          <w:szCs w:val="24"/>
        </w:rPr>
        <w:t>9</w:t>
      </w:r>
      <w:r w:rsidR="005B69D0" w:rsidRPr="000733E7">
        <w:rPr>
          <w:szCs w:val="24"/>
        </w:rPr>
        <w:t>r. liczba bezrobotnych zarejestrowanych w Powiatowym Urzędz</w:t>
      </w:r>
      <w:r w:rsidR="00947F9B" w:rsidRPr="000733E7">
        <w:rPr>
          <w:szCs w:val="24"/>
        </w:rPr>
        <w:t>i</w:t>
      </w:r>
      <w:r w:rsidRPr="000733E7">
        <w:rPr>
          <w:szCs w:val="24"/>
        </w:rPr>
        <w:t>e Pracy w Otwocku wyn</w:t>
      </w:r>
      <w:r w:rsidR="00AD3B07">
        <w:rPr>
          <w:szCs w:val="24"/>
        </w:rPr>
        <w:t>osiła</w:t>
      </w:r>
      <w:r w:rsidRPr="000733E7">
        <w:rPr>
          <w:szCs w:val="24"/>
        </w:rPr>
        <w:t xml:space="preserve"> </w:t>
      </w:r>
      <w:r w:rsidR="00BD698D">
        <w:rPr>
          <w:szCs w:val="24"/>
        </w:rPr>
        <w:t>1804</w:t>
      </w:r>
      <w:r w:rsidR="00947F9B" w:rsidRPr="000733E7">
        <w:rPr>
          <w:szCs w:val="24"/>
        </w:rPr>
        <w:t xml:space="preserve"> os</w:t>
      </w:r>
      <w:r w:rsidR="00BD698D">
        <w:rPr>
          <w:szCs w:val="24"/>
        </w:rPr>
        <w:t>oby</w:t>
      </w:r>
      <w:r w:rsidR="005B69D0" w:rsidRPr="000733E7">
        <w:rPr>
          <w:szCs w:val="24"/>
        </w:rPr>
        <w:t>. W porównaniu z analogicznym okresem u</w:t>
      </w:r>
      <w:r w:rsidR="00160731" w:rsidRPr="000733E7">
        <w:rPr>
          <w:szCs w:val="24"/>
        </w:rPr>
        <w:t xml:space="preserve">biegłego roku była </w:t>
      </w:r>
      <w:r w:rsidR="00674805">
        <w:rPr>
          <w:szCs w:val="24"/>
        </w:rPr>
        <w:t>niższa</w:t>
      </w:r>
      <w:r w:rsidRPr="000733E7">
        <w:rPr>
          <w:szCs w:val="24"/>
        </w:rPr>
        <w:t xml:space="preserve"> o </w:t>
      </w:r>
      <w:r w:rsidR="00BD698D">
        <w:rPr>
          <w:szCs w:val="24"/>
        </w:rPr>
        <w:t>204</w:t>
      </w:r>
      <w:r w:rsidRPr="000733E7">
        <w:rPr>
          <w:szCs w:val="24"/>
        </w:rPr>
        <w:t xml:space="preserve"> os</w:t>
      </w:r>
      <w:r w:rsidR="00BD698D">
        <w:rPr>
          <w:szCs w:val="24"/>
        </w:rPr>
        <w:t>oby</w:t>
      </w:r>
      <w:r w:rsidRPr="000733E7">
        <w:rPr>
          <w:szCs w:val="24"/>
        </w:rPr>
        <w:t xml:space="preserve">, tj. o </w:t>
      </w:r>
      <w:r w:rsidR="00BD698D">
        <w:rPr>
          <w:szCs w:val="24"/>
        </w:rPr>
        <w:t>10,2</w:t>
      </w:r>
      <w:r w:rsidR="005B69D0" w:rsidRPr="000733E7">
        <w:rPr>
          <w:szCs w:val="24"/>
        </w:rPr>
        <w:t>%.</w:t>
      </w:r>
      <w:r w:rsidR="00D8389F">
        <w:rPr>
          <w:szCs w:val="24"/>
        </w:rPr>
        <w:t xml:space="preserve"> </w:t>
      </w:r>
    </w:p>
    <w:p w:rsidR="005B69D0" w:rsidRPr="000733E7" w:rsidRDefault="000733E7" w:rsidP="000733E7">
      <w:pPr>
        <w:pStyle w:val="Tekstpodstawowywcity2"/>
        <w:spacing w:line="276" w:lineRule="auto"/>
        <w:ind w:left="0"/>
        <w:rPr>
          <w:i/>
          <w:szCs w:val="24"/>
        </w:rPr>
      </w:pPr>
      <w:r>
        <w:rPr>
          <w:b/>
          <w:szCs w:val="24"/>
        </w:rPr>
        <w:t xml:space="preserve">Tabela 1. </w:t>
      </w:r>
      <w:r w:rsidR="005B69D0" w:rsidRPr="000733E7">
        <w:rPr>
          <w:b/>
          <w:szCs w:val="24"/>
        </w:rPr>
        <w:t xml:space="preserve">Liczba bezrobotnych w poszczególnych gminach  </w:t>
      </w:r>
    </w:p>
    <w:tbl>
      <w:tblPr>
        <w:tblW w:w="10213" w:type="dxa"/>
        <w:tblInd w:w="-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41"/>
        <w:gridCol w:w="1134"/>
        <w:gridCol w:w="1481"/>
        <w:gridCol w:w="1276"/>
        <w:gridCol w:w="1275"/>
        <w:gridCol w:w="1276"/>
        <w:gridCol w:w="1276"/>
        <w:gridCol w:w="1354"/>
      </w:tblGrid>
      <w:tr w:rsidR="001F4378" w:rsidRPr="000733E7" w:rsidTr="009D6981">
        <w:trPr>
          <w:cantSplit/>
        </w:trPr>
        <w:tc>
          <w:tcPr>
            <w:tcW w:w="1141" w:type="dxa"/>
            <w:vMerge w:val="restart"/>
            <w:shd w:val="clear" w:color="auto" w:fill="D6E3BC" w:themeFill="accent3" w:themeFillTint="66"/>
          </w:tcPr>
          <w:p w:rsidR="001F4378" w:rsidRPr="000D4DA2" w:rsidRDefault="001F4378" w:rsidP="000733E7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</w:p>
          <w:p w:rsidR="001F4378" w:rsidRPr="000D4DA2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1F4378" w:rsidRPr="000D4DA2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Gminy</w:t>
            </w:r>
          </w:p>
        </w:tc>
        <w:tc>
          <w:tcPr>
            <w:tcW w:w="2615" w:type="dxa"/>
            <w:gridSpan w:val="2"/>
            <w:shd w:val="clear" w:color="auto" w:fill="D6E3BC" w:themeFill="accent3" w:themeFillTint="66"/>
          </w:tcPr>
          <w:p w:rsidR="001F4378" w:rsidRPr="000733E7" w:rsidRDefault="001F4378" w:rsidP="00AD3B0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0733E7">
              <w:rPr>
                <w:b/>
                <w:sz w:val="20"/>
              </w:rPr>
              <w:t>Stan na 31.12.20</w:t>
            </w:r>
            <w:r w:rsidR="00A75534" w:rsidRPr="000733E7">
              <w:rPr>
                <w:b/>
                <w:sz w:val="20"/>
              </w:rPr>
              <w:t>1</w:t>
            </w:r>
            <w:r w:rsidR="00BD698D">
              <w:rPr>
                <w:b/>
                <w:sz w:val="20"/>
              </w:rPr>
              <w:t>8</w:t>
            </w:r>
          </w:p>
        </w:tc>
        <w:tc>
          <w:tcPr>
            <w:tcW w:w="2551" w:type="dxa"/>
            <w:gridSpan w:val="2"/>
            <w:shd w:val="clear" w:color="auto" w:fill="D6E3BC" w:themeFill="accent3" w:themeFillTint="66"/>
          </w:tcPr>
          <w:p w:rsidR="001F4378" w:rsidRPr="000733E7" w:rsidRDefault="001F4378" w:rsidP="00AD3B0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0733E7">
              <w:rPr>
                <w:b/>
                <w:sz w:val="20"/>
              </w:rPr>
              <w:t>Stan na 31.12.20</w:t>
            </w:r>
            <w:r w:rsidR="00EC1321" w:rsidRPr="000733E7">
              <w:rPr>
                <w:b/>
                <w:sz w:val="20"/>
              </w:rPr>
              <w:t>1</w:t>
            </w:r>
            <w:r w:rsidR="00BD698D">
              <w:rPr>
                <w:b/>
                <w:sz w:val="20"/>
              </w:rPr>
              <w:t>9</w:t>
            </w:r>
          </w:p>
        </w:tc>
        <w:tc>
          <w:tcPr>
            <w:tcW w:w="3906" w:type="dxa"/>
            <w:gridSpan w:val="3"/>
            <w:vMerge w:val="restart"/>
            <w:shd w:val="clear" w:color="auto" w:fill="D6E3BC" w:themeFill="accent3" w:themeFillTint="66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0733E7">
              <w:rPr>
                <w:b/>
                <w:sz w:val="20"/>
              </w:rPr>
              <w:t xml:space="preserve">Wzrost / spadek </w:t>
            </w:r>
          </w:p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0733E7">
              <w:rPr>
                <w:b/>
                <w:sz w:val="20"/>
              </w:rPr>
              <w:t>bezrobocia</w:t>
            </w:r>
          </w:p>
        </w:tc>
      </w:tr>
      <w:tr w:rsidR="001F4378" w:rsidRPr="000733E7" w:rsidTr="009D6981">
        <w:trPr>
          <w:cantSplit/>
        </w:trPr>
        <w:tc>
          <w:tcPr>
            <w:tcW w:w="1141" w:type="dxa"/>
            <w:vMerge/>
            <w:shd w:val="clear" w:color="auto" w:fill="D6E3BC" w:themeFill="accent3" w:themeFillTint="66"/>
          </w:tcPr>
          <w:p w:rsidR="001F4378" w:rsidRPr="000D4DA2" w:rsidRDefault="001F4378" w:rsidP="000733E7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</w:p>
        </w:tc>
        <w:tc>
          <w:tcPr>
            <w:tcW w:w="2615" w:type="dxa"/>
            <w:gridSpan w:val="2"/>
            <w:shd w:val="clear" w:color="auto" w:fill="C2D69B" w:themeFill="accent3" w:themeFillTint="99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0733E7">
              <w:rPr>
                <w:sz w:val="20"/>
              </w:rPr>
              <w:t>Liczba bezrobotnych ogółem</w:t>
            </w:r>
          </w:p>
        </w:tc>
        <w:tc>
          <w:tcPr>
            <w:tcW w:w="2551" w:type="dxa"/>
            <w:gridSpan w:val="2"/>
            <w:shd w:val="clear" w:color="auto" w:fill="C2D69B" w:themeFill="accent3" w:themeFillTint="99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0733E7">
              <w:rPr>
                <w:sz w:val="20"/>
              </w:rPr>
              <w:t>Liczba bezrobotnych ogółem</w:t>
            </w:r>
          </w:p>
        </w:tc>
        <w:tc>
          <w:tcPr>
            <w:tcW w:w="3906" w:type="dxa"/>
            <w:gridSpan w:val="3"/>
            <w:vMerge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</w:p>
        </w:tc>
      </w:tr>
      <w:tr w:rsidR="001F4378" w:rsidRPr="000733E7" w:rsidTr="009D6981">
        <w:trPr>
          <w:cantSplit/>
        </w:trPr>
        <w:tc>
          <w:tcPr>
            <w:tcW w:w="1141" w:type="dxa"/>
            <w:vMerge/>
            <w:shd w:val="clear" w:color="auto" w:fill="D6E3BC" w:themeFill="accent3" w:themeFillTint="66"/>
          </w:tcPr>
          <w:p w:rsidR="001F4378" w:rsidRPr="000D4DA2" w:rsidRDefault="001F4378" w:rsidP="000733E7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</w:p>
        </w:tc>
        <w:tc>
          <w:tcPr>
            <w:tcW w:w="1134" w:type="dxa"/>
            <w:shd w:val="clear" w:color="auto" w:fill="EAF1DD" w:themeFill="accent3" w:themeFillTint="33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6"/>
                <w:szCs w:val="16"/>
              </w:rPr>
            </w:pPr>
            <w:r w:rsidRPr="000733E7">
              <w:rPr>
                <w:i/>
                <w:sz w:val="16"/>
                <w:szCs w:val="16"/>
              </w:rPr>
              <w:t>w liczbach bezwzględnych</w:t>
            </w:r>
          </w:p>
        </w:tc>
        <w:tc>
          <w:tcPr>
            <w:tcW w:w="1481" w:type="dxa"/>
            <w:shd w:val="clear" w:color="auto" w:fill="EAF1DD" w:themeFill="accent3" w:themeFillTint="33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6"/>
                <w:szCs w:val="16"/>
              </w:rPr>
            </w:pPr>
            <w:r w:rsidRPr="000733E7">
              <w:rPr>
                <w:i/>
                <w:sz w:val="16"/>
                <w:szCs w:val="16"/>
              </w:rPr>
              <w:t>% do ogólnej liczby bezrobotnych</w:t>
            </w:r>
          </w:p>
        </w:tc>
        <w:tc>
          <w:tcPr>
            <w:tcW w:w="1276" w:type="dxa"/>
            <w:shd w:val="clear" w:color="auto" w:fill="EAF1DD" w:themeFill="accent3" w:themeFillTint="33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6"/>
                <w:szCs w:val="16"/>
              </w:rPr>
            </w:pPr>
            <w:r w:rsidRPr="000733E7">
              <w:rPr>
                <w:i/>
                <w:sz w:val="16"/>
                <w:szCs w:val="16"/>
              </w:rPr>
              <w:t>w liczbach bezwzględnych</w:t>
            </w:r>
          </w:p>
        </w:tc>
        <w:tc>
          <w:tcPr>
            <w:tcW w:w="1275" w:type="dxa"/>
            <w:shd w:val="clear" w:color="auto" w:fill="EAF1DD" w:themeFill="accent3" w:themeFillTint="33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6"/>
                <w:szCs w:val="16"/>
              </w:rPr>
            </w:pPr>
            <w:r w:rsidRPr="000733E7">
              <w:rPr>
                <w:i/>
                <w:sz w:val="16"/>
                <w:szCs w:val="16"/>
              </w:rPr>
              <w:t>% do ogólnej liczby bezrobotnych</w:t>
            </w:r>
          </w:p>
        </w:tc>
        <w:tc>
          <w:tcPr>
            <w:tcW w:w="1276" w:type="dxa"/>
            <w:shd w:val="clear" w:color="auto" w:fill="EAF1DD" w:themeFill="accent3" w:themeFillTint="33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6"/>
                <w:szCs w:val="16"/>
              </w:rPr>
            </w:pPr>
            <w:r w:rsidRPr="000733E7">
              <w:rPr>
                <w:i/>
                <w:sz w:val="16"/>
                <w:szCs w:val="16"/>
              </w:rPr>
              <w:t>w liczbach bezwzględnych</w:t>
            </w:r>
          </w:p>
        </w:tc>
        <w:tc>
          <w:tcPr>
            <w:tcW w:w="1276" w:type="dxa"/>
            <w:shd w:val="clear" w:color="auto" w:fill="EAF1DD" w:themeFill="accent3" w:themeFillTint="33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6"/>
                <w:szCs w:val="16"/>
              </w:rPr>
            </w:pPr>
            <w:r w:rsidRPr="000733E7">
              <w:rPr>
                <w:i/>
                <w:sz w:val="16"/>
                <w:szCs w:val="16"/>
              </w:rPr>
              <w:t>% do ogólnej liczby bezrobotnych</w:t>
            </w:r>
          </w:p>
        </w:tc>
        <w:tc>
          <w:tcPr>
            <w:tcW w:w="1354" w:type="dxa"/>
            <w:shd w:val="clear" w:color="auto" w:fill="EAF1DD" w:themeFill="accent3" w:themeFillTint="33"/>
          </w:tcPr>
          <w:p w:rsidR="001F4378" w:rsidRPr="000733E7" w:rsidRDefault="001F4378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6"/>
                <w:szCs w:val="16"/>
              </w:rPr>
            </w:pPr>
            <w:r w:rsidRPr="000733E7">
              <w:rPr>
                <w:i/>
                <w:sz w:val="16"/>
                <w:szCs w:val="16"/>
              </w:rPr>
              <w:t>% do ogólnej liczby bezrobotnych             z danej gminy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Otwock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827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41,2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748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41,5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-79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-3,9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-9,6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Józefów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298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14,8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269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14,9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-29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-1,5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-9,7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Karczew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288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238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13,2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-50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-2,5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-17,4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Wiązowna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184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9,2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164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9,1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-20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-1,0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-10,9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Celestynów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182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9,1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8,8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-24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-1,2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-13,2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Kołbiel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86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4,3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84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4,6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-2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-0,1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-2,3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Osieck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2,9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+7</w:t>
            </w:r>
          </w:p>
        </w:tc>
        <w:tc>
          <w:tcPr>
            <w:tcW w:w="1276" w:type="dxa"/>
          </w:tcPr>
          <w:p w:rsidR="00625B06" w:rsidRPr="000733E7" w:rsidRDefault="00BD698D" w:rsidP="000B0112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+0,4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+11,9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0D4DA2">
              <w:rPr>
                <w:b/>
                <w:sz w:val="20"/>
              </w:rPr>
              <w:t>Sobienie- Jeziory</w:t>
            </w:r>
          </w:p>
        </w:tc>
        <w:tc>
          <w:tcPr>
            <w:tcW w:w="1134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84</w:t>
            </w:r>
          </w:p>
        </w:tc>
        <w:tc>
          <w:tcPr>
            <w:tcW w:w="1481" w:type="dxa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4,2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77</w:t>
            </w:r>
          </w:p>
        </w:tc>
        <w:tc>
          <w:tcPr>
            <w:tcW w:w="1275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4,3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-7</w:t>
            </w:r>
          </w:p>
        </w:tc>
        <w:tc>
          <w:tcPr>
            <w:tcW w:w="1276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-0,4</w:t>
            </w:r>
          </w:p>
        </w:tc>
        <w:tc>
          <w:tcPr>
            <w:tcW w:w="1354" w:type="dxa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-8,3</w:t>
            </w:r>
          </w:p>
        </w:tc>
      </w:tr>
      <w:tr w:rsidR="00625B06" w:rsidRPr="000733E7" w:rsidTr="009D6981">
        <w:tc>
          <w:tcPr>
            <w:tcW w:w="1141" w:type="dxa"/>
            <w:shd w:val="clear" w:color="auto" w:fill="D6E3BC" w:themeFill="accent3" w:themeFillTint="66"/>
          </w:tcPr>
          <w:p w:rsidR="00625B06" w:rsidRPr="000D4DA2" w:rsidRDefault="00625B06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0D4DA2">
              <w:rPr>
                <w:b/>
                <w:i/>
                <w:sz w:val="20"/>
              </w:rPr>
              <w:t>RAZEM</w:t>
            </w:r>
          </w:p>
        </w:tc>
        <w:tc>
          <w:tcPr>
            <w:tcW w:w="1134" w:type="dxa"/>
            <w:shd w:val="clear" w:color="auto" w:fill="C2D69B" w:themeFill="accent3" w:themeFillTint="99"/>
          </w:tcPr>
          <w:p w:rsidR="00625B06" w:rsidRPr="000733E7" w:rsidRDefault="00BD698D" w:rsidP="00C71F9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2008</w:t>
            </w:r>
          </w:p>
        </w:tc>
        <w:tc>
          <w:tcPr>
            <w:tcW w:w="1481" w:type="dxa"/>
            <w:shd w:val="clear" w:color="auto" w:fill="C2D69B" w:themeFill="accent3" w:themeFillTint="99"/>
          </w:tcPr>
          <w:p w:rsidR="00625B06" w:rsidRPr="000733E7" w:rsidRDefault="00625B06" w:rsidP="00C71F9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</w:t>
            </w:r>
          </w:p>
        </w:tc>
        <w:tc>
          <w:tcPr>
            <w:tcW w:w="1276" w:type="dxa"/>
            <w:shd w:val="clear" w:color="auto" w:fill="C2D69B" w:themeFill="accent3" w:themeFillTint="99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1804</w:t>
            </w:r>
          </w:p>
        </w:tc>
        <w:tc>
          <w:tcPr>
            <w:tcW w:w="1275" w:type="dxa"/>
            <w:shd w:val="clear" w:color="auto" w:fill="C2D69B" w:themeFill="accent3" w:themeFillTint="99"/>
          </w:tcPr>
          <w:p w:rsidR="00625B06" w:rsidRPr="000733E7" w:rsidRDefault="00625B06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</w:t>
            </w:r>
          </w:p>
        </w:tc>
        <w:tc>
          <w:tcPr>
            <w:tcW w:w="1276" w:type="dxa"/>
            <w:shd w:val="clear" w:color="auto" w:fill="C2D69B" w:themeFill="accent3" w:themeFillTint="99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-204</w:t>
            </w:r>
          </w:p>
        </w:tc>
        <w:tc>
          <w:tcPr>
            <w:tcW w:w="1276" w:type="dxa"/>
            <w:shd w:val="clear" w:color="auto" w:fill="C2D69B" w:themeFill="accent3" w:themeFillTint="99"/>
          </w:tcPr>
          <w:p w:rsidR="00625B06" w:rsidRPr="000733E7" w:rsidRDefault="00BD698D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-10,2</w:t>
            </w:r>
          </w:p>
        </w:tc>
        <w:tc>
          <w:tcPr>
            <w:tcW w:w="1354" w:type="dxa"/>
            <w:shd w:val="clear" w:color="auto" w:fill="C2D69B" w:themeFill="accent3" w:themeFillTint="99"/>
          </w:tcPr>
          <w:p w:rsidR="00625B06" w:rsidRPr="000733E7" w:rsidRDefault="00625B06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</w:tr>
    </w:tbl>
    <w:p w:rsidR="003A44DA" w:rsidRDefault="003A44DA" w:rsidP="009D6981">
      <w:pPr>
        <w:pStyle w:val="Tekstpodstawowywcity2"/>
        <w:spacing w:line="276" w:lineRule="auto"/>
        <w:ind w:left="0"/>
        <w:rPr>
          <w:szCs w:val="24"/>
        </w:rPr>
      </w:pPr>
    </w:p>
    <w:p w:rsidR="00EA12E9" w:rsidRDefault="003806A3" w:rsidP="009D6981">
      <w:pPr>
        <w:pStyle w:val="Tekstpodstawowywcity2"/>
        <w:spacing w:line="276" w:lineRule="auto"/>
        <w:ind w:left="0"/>
        <w:rPr>
          <w:b/>
          <w:szCs w:val="24"/>
        </w:rPr>
      </w:pPr>
      <w:r w:rsidRPr="003806A3">
        <w:rPr>
          <w:b/>
          <w:szCs w:val="24"/>
        </w:rPr>
        <w:t>Wykres 1. Liczba bezrobotnych według gmin w latach 201</w:t>
      </w:r>
      <w:r w:rsidR="00BD698D">
        <w:rPr>
          <w:b/>
          <w:szCs w:val="24"/>
        </w:rPr>
        <w:t>8</w:t>
      </w:r>
      <w:r w:rsidRPr="003806A3">
        <w:rPr>
          <w:b/>
          <w:szCs w:val="24"/>
        </w:rPr>
        <w:t xml:space="preserve"> – 201</w:t>
      </w:r>
      <w:r w:rsidR="00BD698D">
        <w:rPr>
          <w:b/>
          <w:szCs w:val="24"/>
        </w:rPr>
        <w:t>9</w:t>
      </w:r>
      <w:r w:rsidRPr="003806A3">
        <w:rPr>
          <w:b/>
          <w:szCs w:val="24"/>
        </w:rPr>
        <w:t xml:space="preserve"> (</w:t>
      </w:r>
      <w:r w:rsidR="003F5007">
        <w:rPr>
          <w:b/>
          <w:szCs w:val="24"/>
        </w:rPr>
        <w:t xml:space="preserve">stan na koniec </w:t>
      </w:r>
      <w:r w:rsidRPr="003806A3">
        <w:rPr>
          <w:b/>
          <w:szCs w:val="24"/>
        </w:rPr>
        <w:t>grudnia)</w:t>
      </w:r>
    </w:p>
    <w:p w:rsidR="003A44DA" w:rsidRPr="007E37A5" w:rsidRDefault="003A44DA" w:rsidP="009D6981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5969203" cy="2157984"/>
            <wp:effectExtent l="0" t="0" r="12700" b="13970"/>
            <wp:docPr id="14" name="Wykres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B69D0" w:rsidRPr="000733E7" w:rsidRDefault="00EC1321" w:rsidP="009D698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lastRenderedPageBreak/>
        <w:t>W powiecie otwockim</w:t>
      </w:r>
      <w:r w:rsidR="005B69D0" w:rsidRPr="000733E7">
        <w:rPr>
          <w:szCs w:val="24"/>
        </w:rPr>
        <w:t xml:space="preserve"> występuje znaczne zróżnicowanie przestrzenne poziomu bezrobocia. Najwyższą liczbę bez</w:t>
      </w:r>
      <w:r w:rsidR="00B6416D" w:rsidRPr="000733E7">
        <w:rPr>
          <w:szCs w:val="24"/>
        </w:rPr>
        <w:t>robotnych na koniec grudnia 20</w:t>
      </w:r>
      <w:r w:rsidRPr="000733E7">
        <w:rPr>
          <w:szCs w:val="24"/>
        </w:rPr>
        <w:t>1</w:t>
      </w:r>
      <w:r w:rsidR="00BD698D">
        <w:rPr>
          <w:szCs w:val="24"/>
        </w:rPr>
        <w:t>9</w:t>
      </w:r>
      <w:r w:rsidR="005B69D0" w:rsidRPr="000733E7">
        <w:rPr>
          <w:szCs w:val="24"/>
        </w:rPr>
        <w:t>r. odnotowano w następujących gminach:</w:t>
      </w:r>
    </w:p>
    <w:p w:rsidR="005B69D0" w:rsidRPr="00AD78C1" w:rsidRDefault="00251F6F" w:rsidP="00F3412B">
      <w:pPr>
        <w:pStyle w:val="Tekstpodstawowywcity2"/>
        <w:numPr>
          <w:ilvl w:val="0"/>
          <w:numId w:val="10"/>
        </w:numPr>
        <w:tabs>
          <w:tab w:val="clear" w:pos="814"/>
          <w:tab w:val="num" w:pos="417"/>
        </w:tabs>
        <w:spacing w:line="360" w:lineRule="auto"/>
        <w:ind w:left="340"/>
        <w:rPr>
          <w:szCs w:val="24"/>
        </w:rPr>
      </w:pPr>
      <w:r w:rsidRPr="000733E7">
        <w:rPr>
          <w:szCs w:val="24"/>
        </w:rPr>
        <w:t xml:space="preserve">Otwock </w:t>
      </w:r>
      <w:r w:rsidRPr="000733E7">
        <w:rPr>
          <w:szCs w:val="24"/>
        </w:rPr>
        <w:tab/>
      </w:r>
      <w:r w:rsidRPr="000733E7">
        <w:rPr>
          <w:szCs w:val="24"/>
        </w:rPr>
        <w:tab/>
        <w:t xml:space="preserve">-  </w:t>
      </w:r>
      <w:r w:rsidR="00FB4D01" w:rsidRPr="000733E7">
        <w:rPr>
          <w:szCs w:val="24"/>
        </w:rPr>
        <w:t xml:space="preserve"> </w:t>
      </w:r>
      <w:r w:rsidRPr="000733E7">
        <w:rPr>
          <w:szCs w:val="24"/>
        </w:rPr>
        <w:t xml:space="preserve">  </w:t>
      </w:r>
      <w:r w:rsidR="00BD698D">
        <w:rPr>
          <w:szCs w:val="24"/>
        </w:rPr>
        <w:t>748</w:t>
      </w:r>
      <w:r w:rsidR="00B6416D" w:rsidRPr="000733E7">
        <w:rPr>
          <w:szCs w:val="24"/>
        </w:rPr>
        <w:t xml:space="preserve"> os</w:t>
      </w:r>
      <w:r w:rsidR="001B2654">
        <w:rPr>
          <w:szCs w:val="24"/>
        </w:rPr>
        <w:t>ób</w:t>
      </w:r>
      <w:r w:rsidR="003209D7">
        <w:rPr>
          <w:szCs w:val="24"/>
        </w:rPr>
        <w:t xml:space="preserve">, </w:t>
      </w:r>
      <w:r w:rsidR="00B6416D" w:rsidRPr="000733E7">
        <w:rPr>
          <w:szCs w:val="24"/>
        </w:rPr>
        <w:t xml:space="preserve">tj. </w:t>
      </w:r>
      <w:r w:rsidR="00EE4904">
        <w:rPr>
          <w:szCs w:val="24"/>
        </w:rPr>
        <w:t>4</w:t>
      </w:r>
      <w:r w:rsidR="006B0234">
        <w:rPr>
          <w:szCs w:val="24"/>
        </w:rPr>
        <w:t>1</w:t>
      </w:r>
      <w:r w:rsidR="00EE4904">
        <w:rPr>
          <w:szCs w:val="24"/>
        </w:rPr>
        <w:t>,</w:t>
      </w:r>
      <w:r w:rsidR="00BD698D">
        <w:rPr>
          <w:szCs w:val="24"/>
        </w:rPr>
        <w:t>5</w:t>
      </w:r>
      <w:r w:rsidR="005B69D0" w:rsidRPr="000733E7">
        <w:rPr>
          <w:szCs w:val="24"/>
        </w:rPr>
        <w:t xml:space="preserve">%    </w:t>
      </w:r>
      <w:r w:rsidR="005B69D0" w:rsidRPr="000733E7">
        <w:rPr>
          <w:i/>
          <w:szCs w:val="24"/>
        </w:rPr>
        <w:t>ogółu bezrobotnych</w:t>
      </w:r>
    </w:p>
    <w:p w:rsidR="00AD78C1" w:rsidRPr="00AD78C1" w:rsidRDefault="00751B97" w:rsidP="00F3412B">
      <w:pPr>
        <w:pStyle w:val="Tekstpodstawowywcity2"/>
        <w:numPr>
          <w:ilvl w:val="0"/>
          <w:numId w:val="10"/>
        </w:numPr>
        <w:tabs>
          <w:tab w:val="clear" w:pos="814"/>
          <w:tab w:val="num" w:pos="417"/>
        </w:tabs>
        <w:spacing w:line="360" w:lineRule="auto"/>
        <w:ind w:left="340"/>
        <w:rPr>
          <w:szCs w:val="24"/>
        </w:rPr>
      </w:pPr>
      <w:r>
        <w:rPr>
          <w:szCs w:val="24"/>
        </w:rPr>
        <w:t>Józefów</w:t>
      </w:r>
      <w:r w:rsidR="00AD78C1" w:rsidRPr="000733E7">
        <w:rPr>
          <w:szCs w:val="24"/>
        </w:rPr>
        <w:tab/>
      </w:r>
      <w:r w:rsidR="00AD78C1" w:rsidRPr="000733E7">
        <w:rPr>
          <w:szCs w:val="24"/>
        </w:rPr>
        <w:tab/>
        <w:t xml:space="preserve">-     </w:t>
      </w:r>
      <w:r w:rsidR="00BD698D">
        <w:rPr>
          <w:szCs w:val="24"/>
        </w:rPr>
        <w:t>269</w:t>
      </w:r>
      <w:r w:rsidR="003B70D8">
        <w:rPr>
          <w:szCs w:val="24"/>
        </w:rPr>
        <w:t xml:space="preserve"> </w:t>
      </w:r>
      <w:r w:rsidR="003209D7">
        <w:rPr>
          <w:szCs w:val="24"/>
        </w:rPr>
        <w:t>osób</w:t>
      </w:r>
      <w:r w:rsidR="001B2654">
        <w:rPr>
          <w:szCs w:val="24"/>
        </w:rPr>
        <w:t xml:space="preserve">, </w:t>
      </w:r>
      <w:r w:rsidR="00AD78C1" w:rsidRPr="000733E7">
        <w:rPr>
          <w:szCs w:val="24"/>
        </w:rPr>
        <w:t xml:space="preserve">tj. </w:t>
      </w:r>
      <w:r w:rsidR="003209D7">
        <w:rPr>
          <w:szCs w:val="24"/>
        </w:rPr>
        <w:t>14</w:t>
      </w:r>
      <w:r w:rsidR="00BD698D">
        <w:rPr>
          <w:szCs w:val="24"/>
        </w:rPr>
        <w:t>,9</w:t>
      </w:r>
      <w:r w:rsidR="00AD78C1" w:rsidRPr="000733E7">
        <w:rPr>
          <w:szCs w:val="24"/>
        </w:rPr>
        <w:t xml:space="preserve">%    </w:t>
      </w:r>
      <w:r w:rsidR="00AD78C1" w:rsidRPr="000733E7">
        <w:rPr>
          <w:i/>
          <w:szCs w:val="24"/>
        </w:rPr>
        <w:t>ogółu bezrobotnych</w:t>
      </w:r>
    </w:p>
    <w:p w:rsidR="005B69D0" w:rsidRPr="000733E7" w:rsidRDefault="00751B97" w:rsidP="00F3412B">
      <w:pPr>
        <w:pStyle w:val="Tekstpodstawowywcity2"/>
        <w:numPr>
          <w:ilvl w:val="0"/>
          <w:numId w:val="10"/>
        </w:numPr>
        <w:tabs>
          <w:tab w:val="clear" w:pos="814"/>
          <w:tab w:val="num" w:pos="417"/>
        </w:tabs>
        <w:spacing w:line="360" w:lineRule="auto"/>
        <w:ind w:left="340"/>
        <w:rPr>
          <w:szCs w:val="24"/>
        </w:rPr>
      </w:pPr>
      <w:r>
        <w:rPr>
          <w:szCs w:val="24"/>
        </w:rPr>
        <w:t>Karczew</w:t>
      </w:r>
      <w:r w:rsidR="00251F6F" w:rsidRPr="000733E7">
        <w:rPr>
          <w:szCs w:val="24"/>
        </w:rPr>
        <w:tab/>
      </w:r>
      <w:r w:rsidR="00251F6F" w:rsidRPr="000733E7">
        <w:rPr>
          <w:szCs w:val="24"/>
        </w:rPr>
        <w:tab/>
        <w:t>-</w:t>
      </w:r>
      <w:r w:rsidR="00FB4D01" w:rsidRPr="000733E7">
        <w:rPr>
          <w:szCs w:val="24"/>
        </w:rPr>
        <w:t xml:space="preserve">  </w:t>
      </w:r>
      <w:r w:rsidR="00251F6F" w:rsidRPr="000733E7">
        <w:rPr>
          <w:szCs w:val="24"/>
        </w:rPr>
        <w:t xml:space="preserve">   </w:t>
      </w:r>
      <w:r w:rsidR="00BD698D">
        <w:rPr>
          <w:szCs w:val="24"/>
        </w:rPr>
        <w:t>238</w:t>
      </w:r>
      <w:r w:rsidR="00FB4D01" w:rsidRPr="000733E7">
        <w:rPr>
          <w:szCs w:val="24"/>
        </w:rPr>
        <w:t xml:space="preserve"> </w:t>
      </w:r>
      <w:r w:rsidR="00B6416D" w:rsidRPr="000733E7">
        <w:rPr>
          <w:szCs w:val="24"/>
        </w:rPr>
        <w:t>os</w:t>
      </w:r>
      <w:r w:rsidR="001B2654">
        <w:rPr>
          <w:szCs w:val="24"/>
        </w:rPr>
        <w:t xml:space="preserve">ób, </w:t>
      </w:r>
      <w:r w:rsidR="00B6416D" w:rsidRPr="000733E7">
        <w:rPr>
          <w:szCs w:val="24"/>
        </w:rPr>
        <w:t xml:space="preserve">tj. </w:t>
      </w:r>
      <w:r w:rsidR="00BD698D">
        <w:rPr>
          <w:szCs w:val="24"/>
        </w:rPr>
        <w:t>13,2</w:t>
      </w:r>
      <w:r w:rsidR="005B69D0" w:rsidRPr="000733E7">
        <w:rPr>
          <w:szCs w:val="24"/>
        </w:rPr>
        <w:t xml:space="preserve">%    </w:t>
      </w:r>
      <w:r w:rsidR="005B69D0" w:rsidRPr="000733E7">
        <w:rPr>
          <w:i/>
          <w:szCs w:val="24"/>
        </w:rPr>
        <w:t>ogółu bezrobotnych</w:t>
      </w:r>
    </w:p>
    <w:p w:rsidR="005B69D0" w:rsidRPr="000733E7" w:rsidRDefault="001B2654" w:rsidP="00F3412B">
      <w:pPr>
        <w:pStyle w:val="Tekstpodstawowywcity2"/>
        <w:numPr>
          <w:ilvl w:val="0"/>
          <w:numId w:val="10"/>
        </w:numPr>
        <w:tabs>
          <w:tab w:val="clear" w:pos="814"/>
          <w:tab w:val="num" w:pos="417"/>
        </w:tabs>
        <w:spacing w:line="360" w:lineRule="auto"/>
        <w:ind w:left="340"/>
        <w:rPr>
          <w:szCs w:val="24"/>
        </w:rPr>
      </w:pPr>
      <w:r>
        <w:rPr>
          <w:szCs w:val="24"/>
        </w:rPr>
        <w:t xml:space="preserve">Wiązowna </w:t>
      </w:r>
      <w:r w:rsidR="005B69D0" w:rsidRPr="000733E7">
        <w:rPr>
          <w:szCs w:val="24"/>
        </w:rPr>
        <w:tab/>
      </w:r>
      <w:r w:rsidR="00FB4D01" w:rsidRPr="000733E7">
        <w:rPr>
          <w:szCs w:val="24"/>
        </w:rPr>
        <w:t xml:space="preserve">-   </w:t>
      </w:r>
      <w:r w:rsidR="00251F6F" w:rsidRPr="000733E7">
        <w:rPr>
          <w:szCs w:val="24"/>
        </w:rPr>
        <w:t xml:space="preserve"> </w:t>
      </w:r>
      <w:r w:rsidR="00B6416D" w:rsidRPr="000733E7">
        <w:rPr>
          <w:szCs w:val="24"/>
        </w:rPr>
        <w:t xml:space="preserve"> </w:t>
      </w:r>
      <w:r w:rsidR="00BD698D">
        <w:rPr>
          <w:szCs w:val="24"/>
        </w:rPr>
        <w:t>164</w:t>
      </w:r>
      <w:r w:rsidR="00B6416D" w:rsidRPr="000733E7">
        <w:rPr>
          <w:szCs w:val="24"/>
        </w:rPr>
        <w:t xml:space="preserve"> os</w:t>
      </w:r>
      <w:r>
        <w:rPr>
          <w:szCs w:val="24"/>
        </w:rPr>
        <w:t xml:space="preserve">oby, </w:t>
      </w:r>
      <w:r w:rsidR="00B6416D" w:rsidRPr="000733E7">
        <w:rPr>
          <w:szCs w:val="24"/>
        </w:rPr>
        <w:t xml:space="preserve">tj. </w:t>
      </w:r>
      <w:r w:rsidR="00BD698D">
        <w:rPr>
          <w:szCs w:val="24"/>
        </w:rPr>
        <w:t>9,1</w:t>
      </w:r>
      <w:r w:rsidR="005B69D0" w:rsidRPr="000733E7">
        <w:rPr>
          <w:szCs w:val="24"/>
        </w:rPr>
        <w:t xml:space="preserve">%    </w:t>
      </w:r>
      <w:r w:rsidR="005B69D0" w:rsidRPr="000733E7">
        <w:rPr>
          <w:i/>
          <w:szCs w:val="24"/>
        </w:rPr>
        <w:t>ogółu bezrobotnych</w:t>
      </w:r>
    </w:p>
    <w:p w:rsidR="00125D91" w:rsidRDefault="00B6416D" w:rsidP="009D698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W odniesieniu do grudnia </w:t>
      </w:r>
      <w:r w:rsidR="00BD698D">
        <w:rPr>
          <w:szCs w:val="24"/>
        </w:rPr>
        <w:t>2018</w:t>
      </w:r>
      <w:r w:rsidR="001B2654">
        <w:rPr>
          <w:szCs w:val="24"/>
        </w:rPr>
        <w:t xml:space="preserve">r. </w:t>
      </w:r>
      <w:r w:rsidR="00BD698D">
        <w:rPr>
          <w:szCs w:val="24"/>
        </w:rPr>
        <w:t>n</w:t>
      </w:r>
      <w:r w:rsidR="003B70D8">
        <w:rPr>
          <w:szCs w:val="24"/>
        </w:rPr>
        <w:t xml:space="preserve">ajwyższy spadek bezrobocia w liczbach bezwzględnych </w:t>
      </w:r>
      <w:r w:rsidR="001B2654">
        <w:rPr>
          <w:szCs w:val="24"/>
        </w:rPr>
        <w:t>wystąpił</w:t>
      </w:r>
      <w:r w:rsidR="003B70D8">
        <w:rPr>
          <w:szCs w:val="24"/>
        </w:rPr>
        <w:t xml:space="preserve"> w gminach: </w:t>
      </w:r>
      <w:r w:rsidR="00125D91">
        <w:rPr>
          <w:szCs w:val="24"/>
        </w:rPr>
        <w:t xml:space="preserve"> </w:t>
      </w:r>
      <w:r w:rsidR="003B70D8">
        <w:rPr>
          <w:szCs w:val="24"/>
        </w:rPr>
        <w:t>Otwock</w:t>
      </w:r>
      <w:r w:rsidR="00125D91">
        <w:rPr>
          <w:szCs w:val="24"/>
        </w:rPr>
        <w:t xml:space="preserve"> o </w:t>
      </w:r>
      <w:r w:rsidR="00BD698D">
        <w:rPr>
          <w:szCs w:val="24"/>
        </w:rPr>
        <w:t>79</w:t>
      </w:r>
      <w:r w:rsidR="00125D91">
        <w:rPr>
          <w:szCs w:val="24"/>
        </w:rPr>
        <w:t xml:space="preserve"> os</w:t>
      </w:r>
      <w:r w:rsidR="00541F12">
        <w:rPr>
          <w:szCs w:val="24"/>
        </w:rPr>
        <w:t>ób</w:t>
      </w:r>
      <w:r w:rsidR="00751B97">
        <w:rPr>
          <w:szCs w:val="24"/>
        </w:rPr>
        <w:t xml:space="preserve">, </w:t>
      </w:r>
      <w:r w:rsidR="00BD698D">
        <w:rPr>
          <w:szCs w:val="24"/>
        </w:rPr>
        <w:t>Karczew</w:t>
      </w:r>
      <w:r w:rsidR="00541F12">
        <w:rPr>
          <w:szCs w:val="24"/>
        </w:rPr>
        <w:t xml:space="preserve"> </w:t>
      </w:r>
      <w:r w:rsidR="00751B97">
        <w:rPr>
          <w:szCs w:val="24"/>
        </w:rPr>
        <w:t xml:space="preserve"> o </w:t>
      </w:r>
      <w:r w:rsidR="00BD698D">
        <w:rPr>
          <w:szCs w:val="24"/>
        </w:rPr>
        <w:t>50</w:t>
      </w:r>
      <w:r w:rsidR="003B70D8">
        <w:rPr>
          <w:szCs w:val="24"/>
        </w:rPr>
        <w:t xml:space="preserve"> osób,</w:t>
      </w:r>
      <w:r w:rsidR="00E65BA1">
        <w:rPr>
          <w:szCs w:val="24"/>
        </w:rPr>
        <w:t xml:space="preserve"> </w:t>
      </w:r>
      <w:r w:rsidR="00751B97">
        <w:rPr>
          <w:szCs w:val="24"/>
        </w:rPr>
        <w:t xml:space="preserve"> </w:t>
      </w:r>
      <w:r w:rsidR="00BD698D">
        <w:rPr>
          <w:szCs w:val="24"/>
        </w:rPr>
        <w:t>Józefów o 29</w:t>
      </w:r>
      <w:r w:rsidR="003B70D8">
        <w:rPr>
          <w:szCs w:val="24"/>
        </w:rPr>
        <w:t xml:space="preserve"> osób</w:t>
      </w:r>
      <w:r w:rsidR="00BD698D">
        <w:rPr>
          <w:szCs w:val="24"/>
        </w:rPr>
        <w:t>, Celestynów o 24</w:t>
      </w:r>
      <w:r w:rsidR="001B2654">
        <w:rPr>
          <w:szCs w:val="24"/>
        </w:rPr>
        <w:t xml:space="preserve"> osoby</w:t>
      </w:r>
      <w:r w:rsidR="00BD698D">
        <w:rPr>
          <w:szCs w:val="24"/>
        </w:rPr>
        <w:t xml:space="preserve"> oraz Wiązowna o 20 osób. </w:t>
      </w:r>
      <w:r w:rsidR="00541F12">
        <w:rPr>
          <w:szCs w:val="24"/>
        </w:rPr>
        <w:t xml:space="preserve"> </w:t>
      </w:r>
      <w:r w:rsidR="00125D91">
        <w:rPr>
          <w:szCs w:val="24"/>
        </w:rPr>
        <w:t xml:space="preserve"> </w:t>
      </w:r>
    </w:p>
    <w:p w:rsidR="00C738FB" w:rsidRPr="000733E7" w:rsidRDefault="00C738FB" w:rsidP="009D6981">
      <w:pPr>
        <w:pStyle w:val="Tekstpodstawowywcity2"/>
        <w:spacing w:line="360" w:lineRule="auto"/>
        <w:ind w:left="0"/>
        <w:rPr>
          <w:szCs w:val="24"/>
        </w:rPr>
      </w:pPr>
    </w:p>
    <w:p w:rsidR="005B69D0" w:rsidRPr="000733E7" w:rsidRDefault="007966C3" w:rsidP="00F3412B">
      <w:pPr>
        <w:pStyle w:val="Tekstpodstawowywcity2"/>
        <w:numPr>
          <w:ilvl w:val="1"/>
          <w:numId w:val="26"/>
        </w:numPr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 xml:space="preserve">  </w:t>
      </w:r>
      <w:r w:rsidR="005B69D0" w:rsidRPr="000733E7">
        <w:rPr>
          <w:b/>
          <w:i/>
          <w:szCs w:val="24"/>
        </w:rPr>
        <w:t>Stopa bezrobocia</w:t>
      </w:r>
    </w:p>
    <w:p w:rsidR="005B69D0" w:rsidRDefault="00E80C9F" w:rsidP="009D6981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Jednym ze wskaźników definiującym poziom bezrobocia jest </w:t>
      </w:r>
      <w:r w:rsidRPr="00E80C9F">
        <w:rPr>
          <w:b/>
          <w:szCs w:val="24"/>
        </w:rPr>
        <w:t>stopa bezrobocia rejestrowanego</w:t>
      </w:r>
      <w:r>
        <w:rPr>
          <w:szCs w:val="24"/>
        </w:rPr>
        <w:t xml:space="preserve">, czyli stosunek liczby bezrobotnych zarejestrowanych do liczby osób aktywnych zawodowo. </w:t>
      </w:r>
    </w:p>
    <w:p w:rsidR="00E80C9F" w:rsidRDefault="00E80C9F" w:rsidP="009D6981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Wskaźnik stopy bezrobocia dla powiatu otwockiego wyniósł w grudniu 2019r. 3,7%. W porównaniu z grudniem 2018r. stopa w powiecie zmniejszyła się o 0,4 punktu procentowego. W tym samym czasie w</w:t>
      </w:r>
      <w:r w:rsidR="00277956">
        <w:rPr>
          <w:szCs w:val="24"/>
        </w:rPr>
        <w:t xml:space="preserve"> Polsce wskaźnik ten zmalał o 0,</w:t>
      </w:r>
      <w:r>
        <w:rPr>
          <w:szCs w:val="24"/>
        </w:rPr>
        <w:t xml:space="preserve">6 punktu procentowego i wyniósł 5,2%, natomiast w województwie mazowieckim zmalał o 0,5 punktu procentowego i wyniósł 4,4%. </w:t>
      </w:r>
    </w:p>
    <w:p w:rsidR="00E80C9F" w:rsidRDefault="00E80C9F" w:rsidP="009D6981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W 2019r. w powiecie otwockim </w:t>
      </w:r>
      <w:r w:rsidR="00277956">
        <w:rPr>
          <w:szCs w:val="24"/>
        </w:rPr>
        <w:t>najniższe</w:t>
      </w:r>
      <w:r>
        <w:rPr>
          <w:szCs w:val="24"/>
        </w:rPr>
        <w:t xml:space="preserve"> wartości stopy bezrobocia </w:t>
      </w:r>
      <w:r w:rsidR="00277956">
        <w:rPr>
          <w:szCs w:val="24"/>
        </w:rPr>
        <w:t xml:space="preserve">odnotowano </w:t>
      </w:r>
      <w:r>
        <w:rPr>
          <w:szCs w:val="24"/>
        </w:rPr>
        <w:t>w październiku i listopadzie. Osiągnęły one wówczas poziom 3,6%. Natomiast najwyższe wartości tego wskaźnika wystąpiły w lutym i marcu wynosząc 4,3%. Przyczyną tego zjawiska jest sezonowość zatrudnienia. Okres zimowy jest bowiem „martwym” sezonem dla wielu branż co powo</w:t>
      </w:r>
      <w:r w:rsidR="00277956">
        <w:rPr>
          <w:szCs w:val="24"/>
        </w:rPr>
        <w:t>duje zmniejszenie zatrudnienia. S</w:t>
      </w:r>
      <w:r>
        <w:rPr>
          <w:szCs w:val="24"/>
        </w:rPr>
        <w:t>tąd też w okresie od grudnia do marca poziom stopy bezrobocia wzrasta. Natomiast w okresie od kwietnia do listopada wartości tego wskaźnika mają tendencję spadkową.</w:t>
      </w:r>
    </w:p>
    <w:p w:rsidR="00C738FB" w:rsidRDefault="00F324F8" w:rsidP="00F324F8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Zmiany i wielkości stóp bezrobocia w poszczególnych miesiącach obrazuje poniższy wykres wraz z tabelą.</w:t>
      </w:r>
      <w:r w:rsidR="00E80C9F">
        <w:rPr>
          <w:szCs w:val="24"/>
        </w:rPr>
        <w:t xml:space="preserve"> </w:t>
      </w:r>
    </w:p>
    <w:p w:rsidR="00F324F8" w:rsidRDefault="00F324F8" w:rsidP="00F324F8">
      <w:pPr>
        <w:pStyle w:val="Tekstpodstawowywcity2"/>
        <w:spacing w:line="360" w:lineRule="auto"/>
        <w:ind w:left="0"/>
        <w:rPr>
          <w:szCs w:val="24"/>
        </w:rPr>
      </w:pPr>
    </w:p>
    <w:p w:rsidR="00F324F8" w:rsidRDefault="00F324F8" w:rsidP="00F324F8">
      <w:pPr>
        <w:pStyle w:val="Tekstpodstawowywcity2"/>
        <w:spacing w:line="360" w:lineRule="auto"/>
        <w:ind w:left="0"/>
        <w:rPr>
          <w:szCs w:val="24"/>
        </w:rPr>
      </w:pPr>
    </w:p>
    <w:p w:rsidR="00C738FB" w:rsidRDefault="00C738FB" w:rsidP="009D6981">
      <w:pPr>
        <w:pStyle w:val="Tekstpodstawowywcity2"/>
        <w:spacing w:line="276" w:lineRule="auto"/>
        <w:ind w:left="0"/>
        <w:rPr>
          <w:szCs w:val="24"/>
        </w:rPr>
      </w:pPr>
    </w:p>
    <w:p w:rsidR="00F324F8" w:rsidRDefault="00F324F8" w:rsidP="009D6981">
      <w:pPr>
        <w:pStyle w:val="Tekstpodstawowywcity2"/>
        <w:spacing w:line="276" w:lineRule="auto"/>
        <w:ind w:left="0"/>
        <w:rPr>
          <w:szCs w:val="24"/>
        </w:rPr>
      </w:pPr>
    </w:p>
    <w:p w:rsidR="00EA12E9" w:rsidRDefault="00EA12E9" w:rsidP="009D6981">
      <w:pPr>
        <w:pStyle w:val="Tekstpodstawowywcity2"/>
        <w:spacing w:line="276" w:lineRule="auto"/>
        <w:ind w:left="0"/>
        <w:rPr>
          <w:b/>
          <w:szCs w:val="24"/>
        </w:rPr>
      </w:pPr>
      <w:r w:rsidRPr="00EA12E9">
        <w:rPr>
          <w:b/>
          <w:szCs w:val="24"/>
        </w:rPr>
        <w:lastRenderedPageBreak/>
        <w:t xml:space="preserve">Wykres </w:t>
      </w:r>
      <w:r w:rsidR="003806A3">
        <w:rPr>
          <w:b/>
          <w:szCs w:val="24"/>
        </w:rPr>
        <w:t>2</w:t>
      </w:r>
      <w:r w:rsidRPr="00EA12E9">
        <w:rPr>
          <w:b/>
          <w:szCs w:val="24"/>
        </w:rPr>
        <w:t xml:space="preserve">. </w:t>
      </w:r>
      <w:r w:rsidR="00F324F8">
        <w:rPr>
          <w:b/>
          <w:szCs w:val="24"/>
        </w:rPr>
        <w:t>Poziom stopy bezrobocia</w:t>
      </w:r>
    </w:p>
    <w:p w:rsidR="00F324F8" w:rsidRDefault="00F324F8" w:rsidP="009D6981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6003235" cy="3474720"/>
            <wp:effectExtent l="0" t="0" r="0" b="0"/>
            <wp:docPr id="6" name="Wykres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254F1C" w:rsidRDefault="00254F1C" w:rsidP="009D6981">
      <w:pPr>
        <w:pStyle w:val="Tekstpodstawowywcity2"/>
        <w:spacing w:line="276" w:lineRule="auto"/>
        <w:ind w:left="0"/>
        <w:rPr>
          <w:b/>
          <w:szCs w:val="24"/>
        </w:rPr>
      </w:pPr>
    </w:p>
    <w:p w:rsidR="00A30713" w:rsidRDefault="00A30713" w:rsidP="009D6981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szCs w:val="24"/>
        </w:rPr>
        <w:t>Tabela 2. Poziom stopy bezrobocia</w:t>
      </w:r>
    </w:p>
    <w:tbl>
      <w:tblPr>
        <w:tblStyle w:val="Tabela-Siatka"/>
        <w:tblW w:w="9610" w:type="dxa"/>
        <w:tblLook w:val="04A0" w:firstRow="1" w:lastRow="0" w:firstColumn="1" w:lastColumn="0" w:noHBand="0" w:noVBand="1"/>
      </w:tblPr>
      <w:tblGrid>
        <w:gridCol w:w="2024"/>
        <w:gridCol w:w="699"/>
        <w:gridCol w:w="555"/>
        <w:gridCol w:w="555"/>
        <w:gridCol w:w="556"/>
        <w:gridCol w:w="556"/>
        <w:gridCol w:w="556"/>
        <w:gridCol w:w="556"/>
        <w:gridCol w:w="603"/>
        <w:gridCol w:w="676"/>
        <w:gridCol w:w="556"/>
        <w:gridCol w:w="556"/>
        <w:gridCol w:w="556"/>
        <w:gridCol w:w="606"/>
      </w:tblGrid>
      <w:tr w:rsidR="00254F1C" w:rsidTr="00254F1C">
        <w:trPr>
          <w:trHeight w:val="778"/>
        </w:trPr>
        <w:tc>
          <w:tcPr>
            <w:tcW w:w="2024" w:type="dxa"/>
            <w:vMerge w:val="restart"/>
            <w:shd w:val="clear" w:color="auto" w:fill="E5DFEC" w:themeFill="accent4" w:themeFillTint="33"/>
            <w:vAlign w:val="center"/>
          </w:tcPr>
          <w:p w:rsid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Wyszczególnienie</w:t>
            </w:r>
          </w:p>
        </w:tc>
        <w:tc>
          <w:tcPr>
            <w:tcW w:w="699" w:type="dxa"/>
            <w:shd w:val="clear" w:color="auto" w:fill="E5DFEC" w:themeFill="accent4" w:themeFillTint="33"/>
            <w:vAlign w:val="center"/>
          </w:tcPr>
          <w:p w:rsid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2018</w:t>
            </w:r>
          </w:p>
        </w:tc>
        <w:tc>
          <w:tcPr>
            <w:tcW w:w="6887" w:type="dxa"/>
            <w:gridSpan w:val="12"/>
            <w:shd w:val="clear" w:color="auto" w:fill="E5DFEC" w:themeFill="accent4" w:themeFillTint="33"/>
            <w:vAlign w:val="center"/>
          </w:tcPr>
          <w:p w:rsid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2019</w:t>
            </w:r>
          </w:p>
        </w:tc>
      </w:tr>
      <w:tr w:rsidR="00254F1C" w:rsidTr="00254F1C">
        <w:trPr>
          <w:trHeight w:val="280"/>
        </w:trPr>
        <w:tc>
          <w:tcPr>
            <w:tcW w:w="2024" w:type="dxa"/>
            <w:vMerge/>
            <w:shd w:val="clear" w:color="auto" w:fill="E5DFEC" w:themeFill="accent4" w:themeFillTint="33"/>
            <w:vAlign w:val="center"/>
          </w:tcPr>
          <w:p w:rsidR="00A30713" w:rsidRDefault="00A30713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</w:p>
        </w:tc>
        <w:tc>
          <w:tcPr>
            <w:tcW w:w="699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XII</w:t>
            </w:r>
          </w:p>
        </w:tc>
        <w:tc>
          <w:tcPr>
            <w:tcW w:w="555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I</w:t>
            </w:r>
          </w:p>
        </w:tc>
        <w:tc>
          <w:tcPr>
            <w:tcW w:w="555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II</w:t>
            </w:r>
          </w:p>
        </w:tc>
        <w:tc>
          <w:tcPr>
            <w:tcW w:w="55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III</w:t>
            </w:r>
          </w:p>
        </w:tc>
        <w:tc>
          <w:tcPr>
            <w:tcW w:w="55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IV</w:t>
            </w:r>
          </w:p>
        </w:tc>
        <w:tc>
          <w:tcPr>
            <w:tcW w:w="55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V</w:t>
            </w:r>
          </w:p>
        </w:tc>
        <w:tc>
          <w:tcPr>
            <w:tcW w:w="55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VI</w:t>
            </w:r>
          </w:p>
        </w:tc>
        <w:tc>
          <w:tcPr>
            <w:tcW w:w="603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VII</w:t>
            </w:r>
          </w:p>
        </w:tc>
        <w:tc>
          <w:tcPr>
            <w:tcW w:w="67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VIII</w:t>
            </w:r>
          </w:p>
        </w:tc>
        <w:tc>
          <w:tcPr>
            <w:tcW w:w="55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IX</w:t>
            </w:r>
          </w:p>
        </w:tc>
        <w:tc>
          <w:tcPr>
            <w:tcW w:w="55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X</w:t>
            </w:r>
          </w:p>
        </w:tc>
        <w:tc>
          <w:tcPr>
            <w:tcW w:w="556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XI</w:t>
            </w:r>
          </w:p>
        </w:tc>
        <w:tc>
          <w:tcPr>
            <w:tcW w:w="603" w:type="dxa"/>
            <w:shd w:val="clear" w:color="auto" w:fill="E5DFEC" w:themeFill="accent4" w:themeFillTint="33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XII</w:t>
            </w:r>
          </w:p>
        </w:tc>
      </w:tr>
      <w:tr w:rsidR="00254F1C" w:rsidTr="00254F1C">
        <w:trPr>
          <w:trHeight w:val="778"/>
        </w:trPr>
        <w:tc>
          <w:tcPr>
            <w:tcW w:w="2024" w:type="dxa"/>
            <w:shd w:val="clear" w:color="auto" w:fill="548DD4" w:themeFill="text2" w:themeFillTint="99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Powiat Otwocki</w:t>
            </w:r>
          </w:p>
        </w:tc>
        <w:tc>
          <w:tcPr>
            <w:tcW w:w="699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4,1</w:t>
            </w:r>
          </w:p>
        </w:tc>
        <w:tc>
          <w:tcPr>
            <w:tcW w:w="555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4,2</w:t>
            </w:r>
          </w:p>
        </w:tc>
        <w:tc>
          <w:tcPr>
            <w:tcW w:w="555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4,3</w:t>
            </w:r>
          </w:p>
        </w:tc>
        <w:tc>
          <w:tcPr>
            <w:tcW w:w="556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4,3</w:t>
            </w:r>
          </w:p>
        </w:tc>
        <w:tc>
          <w:tcPr>
            <w:tcW w:w="556" w:type="dxa"/>
            <w:shd w:val="clear" w:color="auto" w:fill="548DD4" w:themeFill="text2" w:themeFillTint="99"/>
            <w:vAlign w:val="center"/>
          </w:tcPr>
          <w:p w:rsidR="00A30713" w:rsidRPr="00254F1C" w:rsidRDefault="00277956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4,1</w:t>
            </w:r>
          </w:p>
        </w:tc>
        <w:tc>
          <w:tcPr>
            <w:tcW w:w="556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4,0</w:t>
            </w:r>
          </w:p>
        </w:tc>
        <w:tc>
          <w:tcPr>
            <w:tcW w:w="556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3,9</w:t>
            </w:r>
          </w:p>
        </w:tc>
        <w:tc>
          <w:tcPr>
            <w:tcW w:w="603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3,9</w:t>
            </w:r>
          </w:p>
        </w:tc>
        <w:tc>
          <w:tcPr>
            <w:tcW w:w="676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3,9</w:t>
            </w:r>
          </w:p>
        </w:tc>
        <w:tc>
          <w:tcPr>
            <w:tcW w:w="556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3,8</w:t>
            </w:r>
          </w:p>
        </w:tc>
        <w:tc>
          <w:tcPr>
            <w:tcW w:w="556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3,6</w:t>
            </w:r>
          </w:p>
        </w:tc>
        <w:tc>
          <w:tcPr>
            <w:tcW w:w="556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3,6</w:t>
            </w:r>
          </w:p>
        </w:tc>
        <w:tc>
          <w:tcPr>
            <w:tcW w:w="603" w:type="dxa"/>
            <w:shd w:val="clear" w:color="auto" w:fill="548DD4" w:themeFill="text2" w:themeFillTint="99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3,7</w:t>
            </w:r>
          </w:p>
        </w:tc>
      </w:tr>
      <w:tr w:rsidR="00254F1C" w:rsidTr="00254F1C">
        <w:trPr>
          <w:trHeight w:val="1385"/>
        </w:trPr>
        <w:tc>
          <w:tcPr>
            <w:tcW w:w="2024" w:type="dxa"/>
            <w:shd w:val="clear" w:color="auto" w:fill="B94441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Województwo Mazowieckie</w:t>
            </w:r>
          </w:p>
        </w:tc>
        <w:tc>
          <w:tcPr>
            <w:tcW w:w="699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4,9</w:t>
            </w:r>
          </w:p>
        </w:tc>
        <w:tc>
          <w:tcPr>
            <w:tcW w:w="555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5,1</w:t>
            </w:r>
          </w:p>
        </w:tc>
        <w:tc>
          <w:tcPr>
            <w:tcW w:w="555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5,0</w:t>
            </w:r>
          </w:p>
        </w:tc>
        <w:tc>
          <w:tcPr>
            <w:tcW w:w="556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4,9</w:t>
            </w:r>
          </w:p>
        </w:tc>
        <w:tc>
          <w:tcPr>
            <w:tcW w:w="556" w:type="dxa"/>
            <w:shd w:val="clear" w:color="auto" w:fill="B94441"/>
            <w:vAlign w:val="center"/>
          </w:tcPr>
          <w:p w:rsidR="00A30713" w:rsidRPr="00254F1C" w:rsidRDefault="00277956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4,7</w:t>
            </w:r>
          </w:p>
        </w:tc>
        <w:tc>
          <w:tcPr>
            <w:tcW w:w="556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4,6</w:t>
            </w:r>
          </w:p>
        </w:tc>
        <w:tc>
          <w:tcPr>
            <w:tcW w:w="556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4,5</w:t>
            </w:r>
          </w:p>
        </w:tc>
        <w:tc>
          <w:tcPr>
            <w:tcW w:w="603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4,5</w:t>
            </w:r>
          </w:p>
        </w:tc>
        <w:tc>
          <w:tcPr>
            <w:tcW w:w="676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4,5</w:t>
            </w:r>
          </w:p>
        </w:tc>
        <w:tc>
          <w:tcPr>
            <w:tcW w:w="556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4,4</w:t>
            </w:r>
          </w:p>
        </w:tc>
        <w:tc>
          <w:tcPr>
            <w:tcW w:w="556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4,3</w:t>
            </w:r>
          </w:p>
        </w:tc>
        <w:tc>
          <w:tcPr>
            <w:tcW w:w="556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4,3</w:t>
            </w:r>
          </w:p>
        </w:tc>
        <w:tc>
          <w:tcPr>
            <w:tcW w:w="603" w:type="dxa"/>
            <w:shd w:val="clear" w:color="auto" w:fill="B94441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4,4</w:t>
            </w:r>
          </w:p>
        </w:tc>
      </w:tr>
      <w:tr w:rsidR="00254F1C" w:rsidTr="00254F1C">
        <w:trPr>
          <w:trHeight w:val="778"/>
        </w:trPr>
        <w:tc>
          <w:tcPr>
            <w:tcW w:w="2024" w:type="dxa"/>
            <w:shd w:val="clear" w:color="auto" w:fill="76923C" w:themeFill="accent3" w:themeFillShade="BF"/>
            <w:vAlign w:val="center"/>
          </w:tcPr>
          <w:p w:rsidR="00A30713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Polska</w:t>
            </w:r>
          </w:p>
        </w:tc>
        <w:tc>
          <w:tcPr>
            <w:tcW w:w="699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5,8</w:t>
            </w:r>
          </w:p>
        </w:tc>
        <w:tc>
          <w:tcPr>
            <w:tcW w:w="555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6,1</w:t>
            </w:r>
          </w:p>
        </w:tc>
        <w:tc>
          <w:tcPr>
            <w:tcW w:w="555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6,1</w:t>
            </w:r>
          </w:p>
        </w:tc>
        <w:tc>
          <w:tcPr>
            <w:tcW w:w="55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5,9</w:t>
            </w:r>
          </w:p>
        </w:tc>
        <w:tc>
          <w:tcPr>
            <w:tcW w:w="55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5,6</w:t>
            </w:r>
          </w:p>
        </w:tc>
        <w:tc>
          <w:tcPr>
            <w:tcW w:w="55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5,4</w:t>
            </w:r>
          </w:p>
        </w:tc>
        <w:tc>
          <w:tcPr>
            <w:tcW w:w="55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5,3</w:t>
            </w:r>
          </w:p>
        </w:tc>
        <w:tc>
          <w:tcPr>
            <w:tcW w:w="603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5,2</w:t>
            </w:r>
          </w:p>
        </w:tc>
        <w:tc>
          <w:tcPr>
            <w:tcW w:w="67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5,2</w:t>
            </w:r>
          </w:p>
        </w:tc>
        <w:tc>
          <w:tcPr>
            <w:tcW w:w="55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5,1</w:t>
            </w:r>
          </w:p>
        </w:tc>
        <w:tc>
          <w:tcPr>
            <w:tcW w:w="55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5,0</w:t>
            </w:r>
          </w:p>
        </w:tc>
        <w:tc>
          <w:tcPr>
            <w:tcW w:w="556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5,1</w:t>
            </w:r>
          </w:p>
        </w:tc>
        <w:tc>
          <w:tcPr>
            <w:tcW w:w="603" w:type="dxa"/>
            <w:shd w:val="clear" w:color="auto" w:fill="76923C" w:themeFill="accent3" w:themeFillShade="BF"/>
            <w:vAlign w:val="center"/>
          </w:tcPr>
          <w:p w:rsidR="00A30713" w:rsidRPr="00254F1C" w:rsidRDefault="00254F1C" w:rsidP="00254F1C">
            <w:pPr>
              <w:pStyle w:val="Tekstpodstawowywcity2"/>
              <w:spacing w:line="276" w:lineRule="auto"/>
              <w:ind w:left="0"/>
              <w:jc w:val="center"/>
              <w:rPr>
                <w:szCs w:val="24"/>
              </w:rPr>
            </w:pPr>
            <w:r w:rsidRPr="00254F1C">
              <w:rPr>
                <w:szCs w:val="24"/>
              </w:rPr>
              <w:t>5,2</w:t>
            </w:r>
          </w:p>
        </w:tc>
      </w:tr>
    </w:tbl>
    <w:p w:rsidR="00A30713" w:rsidRDefault="00A30713" w:rsidP="009D6981">
      <w:pPr>
        <w:pStyle w:val="Tekstpodstawowywcity2"/>
        <w:spacing w:line="276" w:lineRule="auto"/>
        <w:ind w:left="0"/>
        <w:rPr>
          <w:b/>
          <w:szCs w:val="24"/>
        </w:rPr>
      </w:pPr>
    </w:p>
    <w:p w:rsidR="007E37A5" w:rsidRPr="000733E7" w:rsidRDefault="007E37A5" w:rsidP="009D6981">
      <w:pPr>
        <w:pStyle w:val="Tekstpodstawowywcity2"/>
        <w:spacing w:line="276" w:lineRule="auto"/>
        <w:ind w:left="0"/>
        <w:rPr>
          <w:szCs w:val="24"/>
        </w:rPr>
      </w:pPr>
    </w:p>
    <w:p w:rsidR="005B69D0" w:rsidRPr="000733E7" w:rsidRDefault="007966C3" w:rsidP="00F3412B">
      <w:pPr>
        <w:pStyle w:val="Tekstpodstawowywcity2"/>
        <w:numPr>
          <w:ilvl w:val="1"/>
          <w:numId w:val="26"/>
        </w:numPr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 xml:space="preserve">  </w:t>
      </w:r>
      <w:r w:rsidR="005B69D0" w:rsidRPr="000733E7">
        <w:rPr>
          <w:b/>
          <w:i/>
          <w:szCs w:val="24"/>
        </w:rPr>
        <w:t>Zmiany w poziomie bezrobocia</w:t>
      </w:r>
    </w:p>
    <w:p w:rsidR="005B69D0" w:rsidRPr="000733E7" w:rsidRDefault="005B69D0" w:rsidP="009D698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Zmiany w poziomie bezrobocia stanowią wypadkową działania dwóch zmiennych: napływu do bezrobocia i odpływu z bezrobocia.</w:t>
      </w:r>
    </w:p>
    <w:p w:rsidR="005B69D0" w:rsidRPr="000733E7" w:rsidRDefault="00026E45" w:rsidP="009D698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A46A46" w:rsidRPr="000733E7">
        <w:rPr>
          <w:szCs w:val="24"/>
        </w:rPr>
        <w:t>1</w:t>
      </w:r>
      <w:r w:rsidR="003457C9">
        <w:rPr>
          <w:szCs w:val="24"/>
        </w:rPr>
        <w:t>9</w:t>
      </w:r>
      <w:r w:rsidR="005B69D0" w:rsidRPr="000733E7">
        <w:rPr>
          <w:szCs w:val="24"/>
        </w:rPr>
        <w:t>r. ruch bezrobotnych – „przypływy” i „odpływy” kształtował się następująco:</w:t>
      </w:r>
    </w:p>
    <w:p w:rsidR="005B69D0" w:rsidRPr="000733E7" w:rsidRDefault="005B69D0" w:rsidP="00F3412B">
      <w:pPr>
        <w:pStyle w:val="Tekstpodstawowywcity2"/>
        <w:numPr>
          <w:ilvl w:val="0"/>
          <w:numId w:val="11"/>
        </w:numPr>
        <w:tabs>
          <w:tab w:val="clear" w:pos="737"/>
          <w:tab w:val="num" w:pos="340"/>
        </w:tabs>
        <w:spacing w:line="360" w:lineRule="auto"/>
        <w:ind w:left="340"/>
        <w:rPr>
          <w:szCs w:val="24"/>
        </w:rPr>
      </w:pPr>
      <w:r w:rsidRPr="000733E7">
        <w:rPr>
          <w:szCs w:val="24"/>
        </w:rPr>
        <w:t>Liczba bezrobotnych no</w:t>
      </w:r>
      <w:r w:rsidR="00026E45" w:rsidRPr="000733E7">
        <w:rPr>
          <w:szCs w:val="24"/>
        </w:rPr>
        <w:t>wozarej</w:t>
      </w:r>
      <w:r w:rsidR="008255BF" w:rsidRPr="000733E7">
        <w:rPr>
          <w:szCs w:val="24"/>
        </w:rPr>
        <w:t xml:space="preserve">estrowanych wyniosła </w:t>
      </w:r>
      <w:r w:rsidR="003457C9">
        <w:rPr>
          <w:szCs w:val="24"/>
        </w:rPr>
        <w:t>3297</w:t>
      </w:r>
      <w:r w:rsidR="008255BF" w:rsidRPr="000733E7">
        <w:rPr>
          <w:szCs w:val="24"/>
        </w:rPr>
        <w:t xml:space="preserve"> os</w:t>
      </w:r>
      <w:r w:rsidR="00523DF7">
        <w:rPr>
          <w:szCs w:val="24"/>
        </w:rPr>
        <w:t>ób</w:t>
      </w:r>
      <w:r w:rsidR="00026E45" w:rsidRPr="000733E7">
        <w:rPr>
          <w:szCs w:val="24"/>
        </w:rPr>
        <w:t xml:space="preserve"> tj. o </w:t>
      </w:r>
      <w:r w:rsidR="003457C9">
        <w:rPr>
          <w:szCs w:val="24"/>
        </w:rPr>
        <w:t>194</w:t>
      </w:r>
      <w:r w:rsidR="00026E45" w:rsidRPr="000733E7">
        <w:rPr>
          <w:szCs w:val="24"/>
        </w:rPr>
        <w:t xml:space="preserve"> os</w:t>
      </w:r>
      <w:r w:rsidR="003457C9">
        <w:rPr>
          <w:szCs w:val="24"/>
        </w:rPr>
        <w:t>oby</w:t>
      </w:r>
      <w:r w:rsidRPr="000733E7">
        <w:rPr>
          <w:szCs w:val="24"/>
        </w:rPr>
        <w:t xml:space="preserve"> </w:t>
      </w:r>
      <w:r w:rsidR="00064922">
        <w:rPr>
          <w:szCs w:val="24"/>
        </w:rPr>
        <w:t>mnie</w:t>
      </w:r>
      <w:r w:rsidR="000022F4">
        <w:rPr>
          <w:szCs w:val="24"/>
        </w:rPr>
        <w:t xml:space="preserve">j </w:t>
      </w:r>
      <w:r w:rsidRPr="000733E7">
        <w:rPr>
          <w:szCs w:val="24"/>
        </w:rPr>
        <w:t>niż w analogicznym okresie roku ubiegłego, w tym:</w:t>
      </w:r>
    </w:p>
    <w:p w:rsidR="005B69D0" w:rsidRPr="000733E7" w:rsidRDefault="003457C9" w:rsidP="00F3412B">
      <w:pPr>
        <w:pStyle w:val="Tekstpodstawowywcity2"/>
        <w:numPr>
          <w:ilvl w:val="0"/>
          <w:numId w:val="25"/>
        </w:numPr>
        <w:spacing w:line="360" w:lineRule="auto"/>
        <w:ind w:left="312"/>
        <w:rPr>
          <w:szCs w:val="24"/>
        </w:rPr>
      </w:pPr>
      <w:r>
        <w:rPr>
          <w:szCs w:val="24"/>
        </w:rPr>
        <w:lastRenderedPageBreak/>
        <w:t>835</w:t>
      </w:r>
      <w:r w:rsidR="005B69D0" w:rsidRPr="000733E7">
        <w:rPr>
          <w:szCs w:val="24"/>
        </w:rPr>
        <w:t xml:space="preserve"> os</w:t>
      </w:r>
      <w:r w:rsidR="000A1B6D">
        <w:rPr>
          <w:szCs w:val="24"/>
        </w:rPr>
        <w:t>ób</w:t>
      </w:r>
      <w:r w:rsidR="005B69D0" w:rsidRPr="000733E7">
        <w:rPr>
          <w:szCs w:val="24"/>
        </w:rPr>
        <w:t xml:space="preserve"> został</w:t>
      </w:r>
      <w:r w:rsidR="000A1B6D">
        <w:rPr>
          <w:szCs w:val="24"/>
        </w:rPr>
        <w:t>o</w:t>
      </w:r>
      <w:r w:rsidR="005B69D0" w:rsidRPr="000733E7">
        <w:rPr>
          <w:szCs w:val="24"/>
        </w:rPr>
        <w:t xml:space="preserve"> zarejestrowan</w:t>
      </w:r>
      <w:r w:rsidR="000A1B6D">
        <w:rPr>
          <w:szCs w:val="24"/>
        </w:rPr>
        <w:t>ych</w:t>
      </w:r>
      <w:r w:rsidR="005B69D0" w:rsidRPr="000733E7">
        <w:rPr>
          <w:szCs w:val="24"/>
        </w:rPr>
        <w:t xml:space="preserve"> </w:t>
      </w:r>
      <w:r w:rsidR="00026E45" w:rsidRPr="000733E7">
        <w:rPr>
          <w:szCs w:val="24"/>
        </w:rPr>
        <w:t xml:space="preserve">po raz pierwszy, co stanowiło </w:t>
      </w:r>
      <w:r>
        <w:rPr>
          <w:szCs w:val="24"/>
        </w:rPr>
        <w:t>25,3</w:t>
      </w:r>
      <w:r w:rsidR="005B69D0" w:rsidRPr="000733E7">
        <w:rPr>
          <w:szCs w:val="24"/>
        </w:rPr>
        <w:t>% ogółu nowo</w:t>
      </w:r>
      <w:r w:rsidR="006F0331">
        <w:rPr>
          <w:szCs w:val="24"/>
        </w:rPr>
        <w:t xml:space="preserve"> </w:t>
      </w:r>
      <w:r w:rsidR="005B69D0" w:rsidRPr="000733E7">
        <w:rPr>
          <w:szCs w:val="24"/>
        </w:rPr>
        <w:t>zarejestrowanych</w:t>
      </w:r>
    </w:p>
    <w:p w:rsidR="005B69D0" w:rsidRPr="000733E7" w:rsidRDefault="003457C9" w:rsidP="00F3412B">
      <w:pPr>
        <w:pStyle w:val="Tekstpodstawowywcity2"/>
        <w:numPr>
          <w:ilvl w:val="0"/>
          <w:numId w:val="25"/>
        </w:numPr>
        <w:spacing w:line="360" w:lineRule="auto"/>
        <w:ind w:left="312"/>
        <w:rPr>
          <w:szCs w:val="24"/>
        </w:rPr>
      </w:pPr>
      <w:r>
        <w:rPr>
          <w:szCs w:val="24"/>
        </w:rPr>
        <w:t>2462</w:t>
      </w:r>
      <w:r w:rsidR="00026E45" w:rsidRPr="000733E7">
        <w:rPr>
          <w:szCs w:val="24"/>
        </w:rPr>
        <w:t xml:space="preserve"> os</w:t>
      </w:r>
      <w:r>
        <w:rPr>
          <w:szCs w:val="24"/>
        </w:rPr>
        <w:t>oby</w:t>
      </w:r>
      <w:r w:rsidR="00026E45" w:rsidRPr="000733E7">
        <w:rPr>
          <w:szCs w:val="24"/>
        </w:rPr>
        <w:t xml:space="preserve"> bezrobotn</w:t>
      </w:r>
      <w:r>
        <w:rPr>
          <w:szCs w:val="24"/>
        </w:rPr>
        <w:t>e</w:t>
      </w:r>
      <w:r w:rsidR="00026E45" w:rsidRPr="000733E7">
        <w:rPr>
          <w:szCs w:val="24"/>
        </w:rPr>
        <w:t xml:space="preserve"> powrócił</w:t>
      </w:r>
      <w:r>
        <w:rPr>
          <w:szCs w:val="24"/>
        </w:rPr>
        <w:t>y</w:t>
      </w:r>
      <w:r w:rsidR="005B69D0" w:rsidRPr="000733E7">
        <w:rPr>
          <w:szCs w:val="24"/>
        </w:rPr>
        <w:t xml:space="preserve"> do rejestracji po raz kole</w:t>
      </w:r>
      <w:r w:rsidR="00026E45" w:rsidRPr="000733E7">
        <w:rPr>
          <w:szCs w:val="24"/>
        </w:rPr>
        <w:t xml:space="preserve">jny (od 1990r.), co stanowiło </w:t>
      </w:r>
      <w:r>
        <w:rPr>
          <w:szCs w:val="24"/>
        </w:rPr>
        <w:t>74,7</w:t>
      </w:r>
      <w:r w:rsidR="005B69D0" w:rsidRPr="000733E7">
        <w:rPr>
          <w:szCs w:val="24"/>
        </w:rPr>
        <w:t>%</w:t>
      </w:r>
      <w:r w:rsidR="00EA1274">
        <w:rPr>
          <w:szCs w:val="24"/>
        </w:rPr>
        <w:t>.</w:t>
      </w:r>
    </w:p>
    <w:p w:rsidR="005B69D0" w:rsidRPr="000733E7" w:rsidRDefault="005B69D0" w:rsidP="009D698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populacji bezrob</w:t>
      </w:r>
      <w:r w:rsidR="00AE3ED7" w:rsidRPr="000733E7">
        <w:rPr>
          <w:szCs w:val="24"/>
        </w:rPr>
        <w:t xml:space="preserve">otnych </w:t>
      </w:r>
      <w:r w:rsidR="000A08EF">
        <w:rPr>
          <w:szCs w:val="24"/>
        </w:rPr>
        <w:t>nowo</w:t>
      </w:r>
      <w:r w:rsidR="00C76033" w:rsidRPr="000733E7">
        <w:rPr>
          <w:szCs w:val="24"/>
        </w:rPr>
        <w:t>zarejestrowanych</w:t>
      </w:r>
      <w:r w:rsidR="00026E45" w:rsidRPr="000733E7">
        <w:rPr>
          <w:szCs w:val="24"/>
        </w:rPr>
        <w:t xml:space="preserve"> </w:t>
      </w:r>
      <w:r w:rsidR="00660CA2">
        <w:rPr>
          <w:szCs w:val="24"/>
        </w:rPr>
        <w:t>znajdują się</w:t>
      </w:r>
      <w:r w:rsidR="00EA1274">
        <w:rPr>
          <w:szCs w:val="24"/>
        </w:rPr>
        <w:t xml:space="preserve"> </w:t>
      </w:r>
      <w:r w:rsidRPr="000733E7">
        <w:rPr>
          <w:szCs w:val="24"/>
        </w:rPr>
        <w:t>osob</w:t>
      </w:r>
      <w:r w:rsidR="00026E45" w:rsidRPr="000733E7">
        <w:rPr>
          <w:szCs w:val="24"/>
        </w:rPr>
        <w:t xml:space="preserve">y poprzednio pracujące </w:t>
      </w:r>
      <w:r w:rsidR="003457C9">
        <w:rPr>
          <w:szCs w:val="24"/>
        </w:rPr>
        <w:t>(2896</w:t>
      </w:r>
      <w:r w:rsidR="00660CA2">
        <w:rPr>
          <w:szCs w:val="24"/>
        </w:rPr>
        <w:t>) o</w:t>
      </w:r>
      <w:r w:rsidR="00401C3D">
        <w:rPr>
          <w:szCs w:val="24"/>
        </w:rPr>
        <w:t>raz osoby</w:t>
      </w:r>
      <w:r w:rsidRPr="000733E7">
        <w:rPr>
          <w:szCs w:val="24"/>
        </w:rPr>
        <w:t>, które dotychczas nie pracowały</w:t>
      </w:r>
      <w:r w:rsidR="003457C9">
        <w:rPr>
          <w:szCs w:val="24"/>
        </w:rPr>
        <w:t xml:space="preserve"> (401</w:t>
      </w:r>
      <w:r w:rsidR="00660CA2">
        <w:rPr>
          <w:szCs w:val="24"/>
        </w:rPr>
        <w:t>)</w:t>
      </w:r>
      <w:r w:rsidRPr="000733E7">
        <w:rPr>
          <w:szCs w:val="24"/>
        </w:rPr>
        <w:t>.</w:t>
      </w:r>
    </w:p>
    <w:p w:rsidR="005B69D0" w:rsidRPr="000733E7" w:rsidRDefault="005B69D0" w:rsidP="00F3412B">
      <w:pPr>
        <w:pStyle w:val="Tekstpodstawowywcity2"/>
        <w:numPr>
          <w:ilvl w:val="0"/>
          <w:numId w:val="12"/>
        </w:numPr>
        <w:tabs>
          <w:tab w:val="clear" w:pos="737"/>
          <w:tab w:val="num" w:pos="340"/>
        </w:tabs>
        <w:spacing w:line="360" w:lineRule="auto"/>
        <w:ind w:left="340"/>
        <w:rPr>
          <w:szCs w:val="24"/>
        </w:rPr>
      </w:pPr>
      <w:r w:rsidRPr="000733E7">
        <w:rPr>
          <w:szCs w:val="24"/>
        </w:rPr>
        <w:t>Z ewide</w:t>
      </w:r>
      <w:r w:rsidR="00026E45" w:rsidRPr="000733E7">
        <w:rPr>
          <w:szCs w:val="24"/>
        </w:rPr>
        <w:t>ncji</w:t>
      </w:r>
      <w:r w:rsidR="008255BF" w:rsidRPr="000733E7">
        <w:rPr>
          <w:szCs w:val="24"/>
        </w:rPr>
        <w:t xml:space="preserve"> bezrobotnych wyłączono </w:t>
      </w:r>
      <w:r w:rsidR="003457C9">
        <w:rPr>
          <w:szCs w:val="24"/>
        </w:rPr>
        <w:t>3501</w:t>
      </w:r>
      <w:r w:rsidR="008255BF" w:rsidRPr="000733E7">
        <w:rPr>
          <w:szCs w:val="24"/>
        </w:rPr>
        <w:t xml:space="preserve"> os</w:t>
      </w:r>
      <w:r w:rsidR="003457C9">
        <w:rPr>
          <w:szCs w:val="24"/>
        </w:rPr>
        <w:t>ób</w:t>
      </w:r>
      <w:r w:rsidR="00026E45" w:rsidRPr="000733E7">
        <w:rPr>
          <w:szCs w:val="24"/>
        </w:rPr>
        <w:t xml:space="preserve">, tj. o </w:t>
      </w:r>
      <w:r w:rsidR="003457C9">
        <w:rPr>
          <w:szCs w:val="24"/>
        </w:rPr>
        <w:t>381</w:t>
      </w:r>
      <w:r w:rsidR="00026E45" w:rsidRPr="000733E7">
        <w:rPr>
          <w:szCs w:val="24"/>
        </w:rPr>
        <w:t xml:space="preserve"> os</w:t>
      </w:r>
      <w:r w:rsidR="003457C9">
        <w:rPr>
          <w:szCs w:val="24"/>
        </w:rPr>
        <w:t>ób</w:t>
      </w:r>
      <w:r w:rsidR="00A55039">
        <w:rPr>
          <w:szCs w:val="24"/>
        </w:rPr>
        <w:t xml:space="preserve"> mniej</w:t>
      </w:r>
      <w:r w:rsidRPr="000733E7">
        <w:rPr>
          <w:szCs w:val="24"/>
        </w:rPr>
        <w:t xml:space="preserve"> niż w analogicznym okresie roku ubiegłego.</w:t>
      </w:r>
    </w:p>
    <w:p w:rsidR="00403D93" w:rsidRPr="000733E7" w:rsidRDefault="005B69D0" w:rsidP="009D6981">
      <w:pPr>
        <w:pStyle w:val="Tekstpodstawowywcity2"/>
        <w:spacing w:line="360" w:lineRule="auto"/>
        <w:ind w:left="311"/>
        <w:rPr>
          <w:szCs w:val="24"/>
        </w:rPr>
      </w:pPr>
      <w:r w:rsidRPr="000733E7">
        <w:rPr>
          <w:szCs w:val="24"/>
        </w:rPr>
        <w:t>Odpływ bezrobotnych spowodowany był:</w:t>
      </w:r>
    </w:p>
    <w:p w:rsidR="005B69D0" w:rsidRPr="000733E7" w:rsidRDefault="005B69D0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 w:rsidRPr="000733E7">
        <w:rPr>
          <w:szCs w:val="24"/>
        </w:rPr>
        <w:t>po</w:t>
      </w:r>
      <w:r w:rsidR="00AE3ED7" w:rsidRPr="000733E7">
        <w:rPr>
          <w:szCs w:val="24"/>
        </w:rPr>
        <w:t>djęciem zatrudnienia</w:t>
      </w:r>
      <w:r w:rsidR="00AE3ED7" w:rsidRPr="000733E7">
        <w:rPr>
          <w:szCs w:val="24"/>
        </w:rPr>
        <w:tab/>
      </w:r>
      <w:r w:rsidR="004B2209">
        <w:rPr>
          <w:szCs w:val="24"/>
        </w:rPr>
        <w:tab/>
      </w:r>
      <w:r w:rsidR="004B2209">
        <w:rPr>
          <w:szCs w:val="24"/>
        </w:rPr>
        <w:tab/>
      </w:r>
      <w:r w:rsidR="004B2209">
        <w:rPr>
          <w:szCs w:val="24"/>
        </w:rPr>
        <w:tab/>
      </w:r>
      <w:r w:rsidR="004B2209">
        <w:rPr>
          <w:szCs w:val="24"/>
        </w:rPr>
        <w:tab/>
      </w:r>
      <w:r w:rsidR="004B2209">
        <w:rPr>
          <w:szCs w:val="24"/>
        </w:rPr>
        <w:tab/>
      </w:r>
      <w:r w:rsidR="00026E45" w:rsidRPr="000733E7">
        <w:rPr>
          <w:szCs w:val="24"/>
        </w:rPr>
        <w:t>-</w:t>
      </w:r>
      <w:r w:rsidR="00D401A5" w:rsidRPr="000733E7">
        <w:rPr>
          <w:szCs w:val="24"/>
        </w:rPr>
        <w:t xml:space="preserve"> </w:t>
      </w:r>
      <w:r w:rsidR="003457C9">
        <w:rPr>
          <w:szCs w:val="24"/>
        </w:rPr>
        <w:t>1613</w:t>
      </w:r>
      <w:r w:rsidR="00026E45" w:rsidRPr="000733E7">
        <w:rPr>
          <w:szCs w:val="24"/>
        </w:rPr>
        <w:t xml:space="preserve"> os</w:t>
      </w:r>
      <w:r w:rsidR="00A55039">
        <w:rPr>
          <w:szCs w:val="24"/>
        </w:rPr>
        <w:t>ób</w:t>
      </w:r>
    </w:p>
    <w:p w:rsidR="005B69D0" w:rsidRPr="000733E7" w:rsidRDefault="005B69D0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 w:rsidRPr="000733E7">
        <w:rPr>
          <w:szCs w:val="24"/>
        </w:rPr>
        <w:t>rozpoczę</w:t>
      </w:r>
      <w:r w:rsidR="00AE3ED7" w:rsidRPr="000733E7">
        <w:rPr>
          <w:szCs w:val="24"/>
        </w:rPr>
        <w:t>c</w:t>
      </w:r>
      <w:r w:rsidR="00D401A5" w:rsidRPr="000733E7">
        <w:rPr>
          <w:szCs w:val="24"/>
        </w:rPr>
        <w:t>iem szkolenia</w:t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  <w:t xml:space="preserve">        </w:t>
      </w:r>
      <w:r w:rsidR="004B2209">
        <w:rPr>
          <w:szCs w:val="24"/>
        </w:rPr>
        <w:tab/>
      </w:r>
      <w:r w:rsidR="00026E45" w:rsidRPr="000733E7">
        <w:rPr>
          <w:szCs w:val="24"/>
        </w:rPr>
        <w:t>-</w:t>
      </w:r>
      <w:r w:rsidR="00D401A5" w:rsidRPr="000733E7">
        <w:rPr>
          <w:szCs w:val="24"/>
        </w:rPr>
        <w:t xml:space="preserve"> </w:t>
      </w:r>
      <w:r w:rsidR="000F5E1F">
        <w:rPr>
          <w:szCs w:val="24"/>
        </w:rPr>
        <w:t>52</w:t>
      </w:r>
      <w:r w:rsidR="00EA1274">
        <w:rPr>
          <w:szCs w:val="24"/>
        </w:rPr>
        <w:t xml:space="preserve"> </w:t>
      </w:r>
      <w:r w:rsidR="00AE3ED7" w:rsidRPr="000733E7">
        <w:rPr>
          <w:szCs w:val="24"/>
        </w:rPr>
        <w:t>os</w:t>
      </w:r>
      <w:r w:rsidR="003457C9">
        <w:rPr>
          <w:szCs w:val="24"/>
        </w:rPr>
        <w:t>oby</w:t>
      </w:r>
    </w:p>
    <w:p w:rsidR="005B69D0" w:rsidRDefault="007E37A5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>
        <w:rPr>
          <w:szCs w:val="24"/>
        </w:rPr>
        <w:t>rozpoczęciem stażu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="00026E45" w:rsidRPr="000733E7">
        <w:rPr>
          <w:szCs w:val="24"/>
        </w:rPr>
        <w:t>-</w:t>
      </w:r>
      <w:r w:rsidR="00D401A5" w:rsidRPr="000733E7">
        <w:rPr>
          <w:szCs w:val="24"/>
        </w:rPr>
        <w:t xml:space="preserve"> </w:t>
      </w:r>
      <w:r w:rsidR="003457C9">
        <w:rPr>
          <w:szCs w:val="24"/>
        </w:rPr>
        <w:t>121</w:t>
      </w:r>
      <w:r w:rsidR="00AE3ED7" w:rsidRPr="000733E7">
        <w:rPr>
          <w:szCs w:val="24"/>
        </w:rPr>
        <w:t xml:space="preserve"> os</w:t>
      </w:r>
      <w:r w:rsidR="000B30D8">
        <w:rPr>
          <w:szCs w:val="24"/>
        </w:rPr>
        <w:t>ób</w:t>
      </w:r>
    </w:p>
    <w:p w:rsidR="000022F4" w:rsidRPr="000733E7" w:rsidRDefault="000022F4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>
        <w:rPr>
          <w:szCs w:val="24"/>
        </w:rPr>
        <w:t>podjęciem pr</w:t>
      </w:r>
      <w:r w:rsidR="000F5E1F">
        <w:rPr>
          <w:szCs w:val="24"/>
        </w:rPr>
        <w:t>ac społecznie użytecznych</w:t>
      </w:r>
      <w:r w:rsidR="000F5E1F">
        <w:rPr>
          <w:szCs w:val="24"/>
        </w:rPr>
        <w:tab/>
      </w:r>
      <w:r w:rsidR="000F5E1F">
        <w:rPr>
          <w:szCs w:val="24"/>
        </w:rPr>
        <w:tab/>
      </w:r>
      <w:r w:rsidR="000F5E1F">
        <w:rPr>
          <w:szCs w:val="24"/>
        </w:rPr>
        <w:tab/>
      </w:r>
      <w:r w:rsidR="000F5E1F">
        <w:rPr>
          <w:szCs w:val="24"/>
        </w:rPr>
        <w:tab/>
        <w:t xml:space="preserve">- </w:t>
      </w:r>
      <w:r w:rsidR="003457C9">
        <w:rPr>
          <w:szCs w:val="24"/>
        </w:rPr>
        <w:t>28</w:t>
      </w:r>
      <w:r w:rsidR="000B30D8">
        <w:rPr>
          <w:szCs w:val="24"/>
        </w:rPr>
        <w:t xml:space="preserve"> o</w:t>
      </w:r>
      <w:r w:rsidR="003457C9">
        <w:rPr>
          <w:szCs w:val="24"/>
        </w:rPr>
        <w:t>sób</w:t>
      </w:r>
    </w:p>
    <w:p w:rsidR="005B69D0" w:rsidRPr="000733E7" w:rsidRDefault="005B69D0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 w:rsidRPr="000733E7">
        <w:rPr>
          <w:szCs w:val="24"/>
        </w:rPr>
        <w:t>niepotwierdzeniem gotowości do podjęcia pra</w:t>
      </w:r>
      <w:r w:rsidR="007E37A5">
        <w:rPr>
          <w:szCs w:val="24"/>
        </w:rPr>
        <w:t>cy</w:t>
      </w:r>
      <w:r w:rsidR="007E37A5">
        <w:rPr>
          <w:szCs w:val="24"/>
        </w:rPr>
        <w:tab/>
      </w:r>
      <w:r w:rsidR="007E37A5">
        <w:rPr>
          <w:szCs w:val="24"/>
        </w:rPr>
        <w:tab/>
      </w:r>
      <w:r w:rsidR="00026E45" w:rsidRPr="000733E7">
        <w:rPr>
          <w:szCs w:val="24"/>
        </w:rPr>
        <w:t>-</w:t>
      </w:r>
      <w:r w:rsidR="00D401A5" w:rsidRPr="000733E7">
        <w:rPr>
          <w:szCs w:val="24"/>
        </w:rPr>
        <w:t xml:space="preserve"> </w:t>
      </w:r>
      <w:r w:rsidR="003457C9">
        <w:rPr>
          <w:szCs w:val="24"/>
        </w:rPr>
        <w:t>1052</w:t>
      </w:r>
      <w:r w:rsidRPr="000733E7">
        <w:rPr>
          <w:szCs w:val="24"/>
        </w:rPr>
        <w:t xml:space="preserve"> os</w:t>
      </w:r>
      <w:r w:rsidR="001356AE">
        <w:rPr>
          <w:szCs w:val="24"/>
        </w:rPr>
        <w:t>oby</w:t>
      </w:r>
    </w:p>
    <w:p w:rsidR="005B69D0" w:rsidRPr="000733E7" w:rsidRDefault="005B69D0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 w:rsidRPr="000733E7">
        <w:rPr>
          <w:szCs w:val="24"/>
        </w:rPr>
        <w:t>dobrowolną rezygnacj</w:t>
      </w:r>
      <w:r w:rsidR="00AE3ED7" w:rsidRPr="000733E7">
        <w:rPr>
          <w:szCs w:val="24"/>
        </w:rPr>
        <w:t>ą</w:t>
      </w:r>
      <w:r w:rsidR="00D401A5" w:rsidRPr="000733E7">
        <w:rPr>
          <w:szCs w:val="24"/>
        </w:rPr>
        <w:t xml:space="preserve"> ze statusu bezrobotnego</w:t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  <w:t xml:space="preserve">- </w:t>
      </w:r>
      <w:r w:rsidR="003457C9">
        <w:rPr>
          <w:szCs w:val="24"/>
        </w:rPr>
        <w:t>224</w:t>
      </w:r>
      <w:r w:rsidR="00026E45" w:rsidRPr="000733E7">
        <w:rPr>
          <w:szCs w:val="24"/>
        </w:rPr>
        <w:t xml:space="preserve"> </w:t>
      </w:r>
      <w:r w:rsidR="00AE3ED7" w:rsidRPr="000733E7">
        <w:rPr>
          <w:szCs w:val="24"/>
        </w:rPr>
        <w:t>os</w:t>
      </w:r>
      <w:r w:rsidR="00C302AA">
        <w:rPr>
          <w:szCs w:val="24"/>
        </w:rPr>
        <w:t>oby</w:t>
      </w:r>
    </w:p>
    <w:p w:rsidR="005B69D0" w:rsidRDefault="005B69D0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 w:rsidRPr="000733E7">
        <w:rPr>
          <w:szCs w:val="24"/>
        </w:rPr>
        <w:t>nabyciem praw emer</w:t>
      </w:r>
      <w:r w:rsidR="00D401A5" w:rsidRPr="000733E7">
        <w:rPr>
          <w:szCs w:val="24"/>
        </w:rPr>
        <w:t>ytalnych lub rentowych</w:t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</w:r>
      <w:r w:rsidR="00D401A5" w:rsidRPr="000733E7">
        <w:rPr>
          <w:szCs w:val="24"/>
        </w:rPr>
        <w:tab/>
        <w:t xml:space="preserve">- </w:t>
      </w:r>
      <w:r w:rsidR="003457C9">
        <w:rPr>
          <w:szCs w:val="24"/>
        </w:rPr>
        <w:t>21</w:t>
      </w:r>
      <w:r w:rsidR="001356AE">
        <w:rPr>
          <w:szCs w:val="24"/>
        </w:rPr>
        <w:t xml:space="preserve"> osób</w:t>
      </w:r>
    </w:p>
    <w:p w:rsidR="000B30D8" w:rsidRPr="000733E7" w:rsidRDefault="000B30D8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>
        <w:rPr>
          <w:szCs w:val="24"/>
        </w:rPr>
        <w:t>osiągnięc</w:t>
      </w:r>
      <w:r w:rsidR="003457C9">
        <w:rPr>
          <w:szCs w:val="24"/>
        </w:rPr>
        <w:t xml:space="preserve">iem wieku emerytalnego </w:t>
      </w:r>
      <w:r w:rsidR="003457C9">
        <w:rPr>
          <w:szCs w:val="24"/>
        </w:rPr>
        <w:tab/>
      </w:r>
      <w:r w:rsidR="003457C9">
        <w:rPr>
          <w:szCs w:val="24"/>
        </w:rPr>
        <w:tab/>
      </w:r>
      <w:r w:rsidR="003457C9">
        <w:rPr>
          <w:szCs w:val="24"/>
        </w:rPr>
        <w:tab/>
      </w:r>
      <w:r w:rsidR="003457C9">
        <w:rPr>
          <w:szCs w:val="24"/>
        </w:rPr>
        <w:tab/>
        <w:t>- 74 osoby</w:t>
      </w:r>
    </w:p>
    <w:p w:rsidR="00026E45" w:rsidRPr="000733E7" w:rsidRDefault="008255BF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 w:rsidRPr="000733E7">
        <w:rPr>
          <w:szCs w:val="24"/>
        </w:rPr>
        <w:t>odmową</w:t>
      </w:r>
      <w:r w:rsidR="00026E45" w:rsidRPr="000733E7">
        <w:rPr>
          <w:szCs w:val="24"/>
        </w:rPr>
        <w:t xml:space="preserve"> bez uzasadnionej przyczyny przyjęcia propozycji</w:t>
      </w:r>
      <w:r w:rsidRPr="000733E7">
        <w:rPr>
          <w:szCs w:val="24"/>
        </w:rPr>
        <w:t xml:space="preserve"> </w:t>
      </w:r>
      <w:r w:rsidR="004B2209">
        <w:rPr>
          <w:szCs w:val="24"/>
        </w:rPr>
        <w:tab/>
      </w:r>
    </w:p>
    <w:p w:rsidR="00026E45" w:rsidRPr="000733E7" w:rsidRDefault="00026E45" w:rsidP="009D6981">
      <w:pPr>
        <w:pStyle w:val="Tekstpodstawowywcity2"/>
        <w:spacing w:line="360" w:lineRule="auto"/>
        <w:ind w:left="323"/>
        <w:rPr>
          <w:szCs w:val="24"/>
        </w:rPr>
      </w:pPr>
      <w:r w:rsidRPr="000733E7">
        <w:rPr>
          <w:szCs w:val="24"/>
        </w:rPr>
        <w:t>odpowiednie</w:t>
      </w:r>
      <w:r w:rsidR="00A46A46" w:rsidRPr="000733E7">
        <w:rPr>
          <w:szCs w:val="24"/>
        </w:rPr>
        <w:t>j</w:t>
      </w:r>
      <w:r w:rsidRPr="000733E7">
        <w:rPr>
          <w:szCs w:val="24"/>
        </w:rPr>
        <w:t xml:space="preserve"> </w:t>
      </w:r>
      <w:r w:rsidR="00A46A46" w:rsidRPr="000733E7">
        <w:rPr>
          <w:szCs w:val="24"/>
        </w:rPr>
        <w:t xml:space="preserve">pracy </w:t>
      </w:r>
      <w:r w:rsidRPr="000733E7">
        <w:rPr>
          <w:szCs w:val="24"/>
        </w:rPr>
        <w:t xml:space="preserve">lub </w:t>
      </w:r>
      <w:r w:rsidR="00A46A46" w:rsidRPr="000733E7">
        <w:rPr>
          <w:szCs w:val="24"/>
        </w:rPr>
        <w:t xml:space="preserve">innej formy pomocy </w:t>
      </w:r>
      <w:r w:rsidRPr="000733E7">
        <w:rPr>
          <w:szCs w:val="24"/>
        </w:rPr>
        <w:tab/>
      </w:r>
      <w:r w:rsidRPr="000733E7">
        <w:rPr>
          <w:szCs w:val="24"/>
        </w:rPr>
        <w:tab/>
      </w:r>
      <w:r w:rsidRPr="000733E7">
        <w:rPr>
          <w:szCs w:val="24"/>
        </w:rPr>
        <w:tab/>
      </w:r>
      <w:r w:rsidR="003457C9">
        <w:rPr>
          <w:szCs w:val="24"/>
        </w:rPr>
        <w:t>- 44 osoby</w:t>
      </w:r>
    </w:p>
    <w:p w:rsidR="004B2209" w:rsidRDefault="000B30D8" w:rsidP="00F3412B">
      <w:pPr>
        <w:pStyle w:val="Tekstpodstawowywcity2"/>
        <w:numPr>
          <w:ilvl w:val="0"/>
          <w:numId w:val="24"/>
        </w:numPr>
        <w:spacing w:line="360" w:lineRule="auto"/>
        <w:ind w:left="323"/>
        <w:rPr>
          <w:szCs w:val="24"/>
        </w:rPr>
      </w:pPr>
      <w:r>
        <w:rPr>
          <w:szCs w:val="24"/>
        </w:rPr>
        <w:t>nabyciem</w:t>
      </w:r>
      <w:r w:rsidR="000022F4">
        <w:rPr>
          <w:szCs w:val="24"/>
        </w:rPr>
        <w:t xml:space="preserve"> praw do świadczenia przedemerytalnego</w:t>
      </w:r>
      <w:r w:rsidR="007E37A5">
        <w:rPr>
          <w:szCs w:val="24"/>
        </w:rPr>
        <w:tab/>
      </w:r>
      <w:r w:rsidR="007E37A5">
        <w:rPr>
          <w:szCs w:val="24"/>
        </w:rPr>
        <w:tab/>
      </w:r>
      <w:r w:rsidR="00A46A46" w:rsidRPr="000733E7">
        <w:rPr>
          <w:szCs w:val="24"/>
        </w:rPr>
        <w:t xml:space="preserve">- </w:t>
      </w:r>
      <w:r w:rsidR="003457C9">
        <w:rPr>
          <w:szCs w:val="24"/>
        </w:rPr>
        <w:t>14</w:t>
      </w:r>
      <w:r w:rsidR="00A46A46" w:rsidRPr="000733E7">
        <w:rPr>
          <w:szCs w:val="24"/>
        </w:rPr>
        <w:t xml:space="preserve"> os</w:t>
      </w:r>
      <w:r w:rsidR="00EA1274">
        <w:rPr>
          <w:szCs w:val="24"/>
        </w:rPr>
        <w:t>ób</w:t>
      </w:r>
    </w:p>
    <w:p w:rsidR="000D38B0" w:rsidRPr="000733E7" w:rsidRDefault="000D38B0" w:rsidP="009D6981">
      <w:pPr>
        <w:pStyle w:val="Tekstpodstawowywcity2"/>
        <w:spacing w:line="276" w:lineRule="auto"/>
        <w:ind w:left="0"/>
        <w:rPr>
          <w:szCs w:val="24"/>
        </w:rPr>
      </w:pPr>
    </w:p>
    <w:p w:rsidR="005B69D0" w:rsidRPr="004B2209" w:rsidRDefault="004B2209" w:rsidP="009D6981">
      <w:pPr>
        <w:pStyle w:val="Tekstpodstawowywcity2"/>
        <w:spacing w:line="276" w:lineRule="auto"/>
        <w:ind w:left="0"/>
        <w:rPr>
          <w:i/>
          <w:szCs w:val="24"/>
        </w:rPr>
      </w:pPr>
      <w:r>
        <w:rPr>
          <w:b/>
          <w:szCs w:val="24"/>
        </w:rPr>
        <w:t xml:space="preserve">Tabela 3. </w:t>
      </w:r>
      <w:r w:rsidR="005B69D0" w:rsidRPr="000733E7">
        <w:rPr>
          <w:b/>
          <w:szCs w:val="24"/>
        </w:rPr>
        <w:t>Napływ</w:t>
      </w:r>
      <w:r w:rsidR="00AE3ED7" w:rsidRPr="000733E7">
        <w:rPr>
          <w:b/>
          <w:szCs w:val="24"/>
        </w:rPr>
        <w:t xml:space="preserve"> i odpływ be</w:t>
      </w:r>
      <w:r w:rsidR="00026E45" w:rsidRPr="000733E7">
        <w:rPr>
          <w:b/>
          <w:szCs w:val="24"/>
        </w:rPr>
        <w:t>zrobotnych w 20</w:t>
      </w:r>
      <w:r w:rsidR="00A46A46" w:rsidRPr="000733E7">
        <w:rPr>
          <w:b/>
          <w:szCs w:val="24"/>
        </w:rPr>
        <w:t>1</w:t>
      </w:r>
      <w:r w:rsidR="00FF5C53">
        <w:rPr>
          <w:b/>
          <w:szCs w:val="24"/>
        </w:rPr>
        <w:t>9</w:t>
      </w:r>
      <w:r w:rsidR="005B69D0" w:rsidRPr="000733E7">
        <w:rPr>
          <w:b/>
          <w:szCs w:val="24"/>
        </w:rPr>
        <w:t>r.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51"/>
        <w:gridCol w:w="1152"/>
        <w:gridCol w:w="1151"/>
        <w:gridCol w:w="1152"/>
        <w:gridCol w:w="1151"/>
        <w:gridCol w:w="1152"/>
        <w:gridCol w:w="1151"/>
        <w:gridCol w:w="1152"/>
      </w:tblGrid>
      <w:tr w:rsidR="005B69D0" w:rsidRPr="000733E7" w:rsidTr="009D6981">
        <w:trPr>
          <w:cantSplit/>
          <w:trHeight w:val="234"/>
        </w:trPr>
        <w:tc>
          <w:tcPr>
            <w:tcW w:w="1151" w:type="dxa"/>
            <w:vMerge w:val="restart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MIESIĄC</w:t>
            </w:r>
          </w:p>
        </w:tc>
        <w:tc>
          <w:tcPr>
            <w:tcW w:w="2303" w:type="dxa"/>
            <w:gridSpan w:val="2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Bezrobotni zarejestrowani w m-cu sprawozdawczym</w:t>
            </w:r>
          </w:p>
        </w:tc>
        <w:tc>
          <w:tcPr>
            <w:tcW w:w="2303" w:type="dxa"/>
            <w:gridSpan w:val="2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Bezrobotni zarejestrowani w m-cu sprawozdawczym</w:t>
            </w:r>
          </w:p>
        </w:tc>
        <w:tc>
          <w:tcPr>
            <w:tcW w:w="2303" w:type="dxa"/>
            <w:gridSpan w:val="2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 xml:space="preserve">Bezrobotni wyłączeni </w:t>
            </w: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z ewidencji w m-cu sprawozdawczym</w:t>
            </w:r>
          </w:p>
        </w:tc>
        <w:tc>
          <w:tcPr>
            <w:tcW w:w="1152" w:type="dxa"/>
            <w:vMerge w:val="restart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Wzrost / spadek bezrobocia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vMerge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152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>ogółem</w:t>
            </w:r>
          </w:p>
        </w:tc>
        <w:tc>
          <w:tcPr>
            <w:tcW w:w="1151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>kobiety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>po raz pierwszy</w:t>
            </w:r>
          </w:p>
        </w:tc>
        <w:tc>
          <w:tcPr>
            <w:tcW w:w="1151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>po raz kolejny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 xml:space="preserve">ogółem </w:t>
            </w:r>
          </w:p>
        </w:tc>
        <w:tc>
          <w:tcPr>
            <w:tcW w:w="1151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>kobiety</w:t>
            </w:r>
          </w:p>
        </w:tc>
        <w:tc>
          <w:tcPr>
            <w:tcW w:w="1152" w:type="dxa"/>
            <w:vMerge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Styczeń</w:t>
            </w:r>
          </w:p>
        </w:tc>
        <w:tc>
          <w:tcPr>
            <w:tcW w:w="1152" w:type="dxa"/>
          </w:tcPr>
          <w:p w:rsidR="005B69D0" w:rsidRPr="004B2209" w:rsidRDefault="00FF5C53" w:rsidP="00C77843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362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174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286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258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1152" w:type="dxa"/>
          </w:tcPr>
          <w:p w:rsidR="00EB3145" w:rsidRPr="004B2209" w:rsidRDefault="00FF5C53" w:rsidP="00EB31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+104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Luty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285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214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247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102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+38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Marzec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286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211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293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132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-7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Kwiecień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260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122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62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198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336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134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-76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Maj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243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120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182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284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128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-41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Czerwiec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234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101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162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299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147</w:t>
            </w:r>
          </w:p>
        </w:tc>
        <w:tc>
          <w:tcPr>
            <w:tcW w:w="1152" w:type="dxa"/>
          </w:tcPr>
          <w:p w:rsidR="00EB3145" w:rsidRPr="004B2209" w:rsidRDefault="00FF5C53" w:rsidP="00EB31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-65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Lipiec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138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225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313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144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-13</w:t>
            </w:r>
          </w:p>
        </w:tc>
      </w:tr>
      <w:tr w:rsidR="005B69D0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lastRenderedPageBreak/>
              <w:t>Sierpień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251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113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187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268</w:t>
            </w:r>
          </w:p>
        </w:tc>
        <w:tc>
          <w:tcPr>
            <w:tcW w:w="1151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129</w:t>
            </w:r>
          </w:p>
        </w:tc>
        <w:tc>
          <w:tcPr>
            <w:tcW w:w="1152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-17</w:t>
            </w:r>
          </w:p>
        </w:tc>
      </w:tr>
      <w:tr w:rsidR="009334BB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9334BB" w:rsidRPr="004B2209" w:rsidRDefault="009334BB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Wrzesień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271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138</w:t>
            </w:r>
          </w:p>
        </w:tc>
        <w:tc>
          <w:tcPr>
            <w:tcW w:w="1152" w:type="dxa"/>
          </w:tcPr>
          <w:p w:rsidR="009334BB" w:rsidRPr="004B2209" w:rsidRDefault="00FF5C53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188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351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199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-80</w:t>
            </w:r>
          </w:p>
        </w:tc>
      </w:tr>
      <w:tr w:rsidR="009334BB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9334BB" w:rsidRPr="004B2209" w:rsidRDefault="009334BB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Październik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294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131</w:t>
            </w:r>
          </w:p>
        </w:tc>
        <w:tc>
          <w:tcPr>
            <w:tcW w:w="1152" w:type="dxa"/>
          </w:tcPr>
          <w:p w:rsidR="009334BB" w:rsidRPr="004B2209" w:rsidRDefault="00FF5C53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209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364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174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-70</w:t>
            </w:r>
          </w:p>
        </w:tc>
      </w:tr>
      <w:tr w:rsidR="009334BB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9334BB" w:rsidRPr="004B2209" w:rsidRDefault="009334BB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Listopad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241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1152" w:type="dxa"/>
          </w:tcPr>
          <w:p w:rsidR="009334BB" w:rsidRPr="004B2209" w:rsidRDefault="00FF5C53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184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253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-12</w:t>
            </w:r>
          </w:p>
        </w:tc>
      </w:tr>
      <w:tr w:rsidR="009334BB" w:rsidRPr="000733E7" w:rsidTr="009D6981">
        <w:trPr>
          <w:cantSplit/>
          <w:trHeight w:val="229"/>
        </w:trPr>
        <w:tc>
          <w:tcPr>
            <w:tcW w:w="1151" w:type="dxa"/>
            <w:shd w:val="clear" w:color="auto" w:fill="C2D69B" w:themeFill="accent3" w:themeFillTint="99"/>
          </w:tcPr>
          <w:p w:rsidR="009334BB" w:rsidRPr="004B2209" w:rsidRDefault="009334BB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Grudzień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270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109</w:t>
            </w:r>
          </w:p>
        </w:tc>
        <w:tc>
          <w:tcPr>
            <w:tcW w:w="1152" w:type="dxa"/>
          </w:tcPr>
          <w:p w:rsidR="009334BB" w:rsidRPr="004B2209" w:rsidRDefault="00FF5C53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54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216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235</w:t>
            </w:r>
          </w:p>
        </w:tc>
        <w:tc>
          <w:tcPr>
            <w:tcW w:w="1151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107</w:t>
            </w:r>
          </w:p>
        </w:tc>
        <w:tc>
          <w:tcPr>
            <w:tcW w:w="1152" w:type="dxa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+35</w:t>
            </w:r>
          </w:p>
        </w:tc>
      </w:tr>
      <w:tr w:rsidR="009334BB" w:rsidRPr="000733E7" w:rsidTr="009D6981">
        <w:trPr>
          <w:cantSplit/>
          <w:trHeight w:val="229"/>
        </w:trPr>
        <w:tc>
          <w:tcPr>
            <w:tcW w:w="1151" w:type="dxa"/>
            <w:tcBorders>
              <w:bottom w:val="single" w:sz="4" w:space="0" w:color="auto"/>
            </w:tcBorders>
            <w:shd w:val="clear" w:color="auto" w:fill="C2D69B" w:themeFill="accent3" w:themeFillTint="99"/>
          </w:tcPr>
          <w:p w:rsidR="009334BB" w:rsidRPr="004B2209" w:rsidRDefault="009334BB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B2209">
              <w:rPr>
                <w:b/>
                <w:i/>
                <w:sz w:val="20"/>
              </w:rPr>
              <w:t>OGÓŁEM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shd w:val="clear" w:color="auto" w:fill="D6E3BC" w:themeFill="accent3" w:themeFillTint="66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3297</w:t>
            </w:r>
          </w:p>
        </w:tc>
        <w:tc>
          <w:tcPr>
            <w:tcW w:w="1151" w:type="dxa"/>
            <w:tcBorders>
              <w:bottom w:val="single" w:sz="4" w:space="0" w:color="auto"/>
            </w:tcBorders>
            <w:shd w:val="clear" w:color="auto" w:fill="D6E3BC" w:themeFill="accent3" w:themeFillTint="66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1479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shd w:val="clear" w:color="auto" w:fill="D6E3BC" w:themeFill="accent3" w:themeFillTint="66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835</w:t>
            </w:r>
          </w:p>
        </w:tc>
        <w:tc>
          <w:tcPr>
            <w:tcW w:w="1151" w:type="dxa"/>
            <w:tcBorders>
              <w:bottom w:val="single" w:sz="4" w:space="0" w:color="auto"/>
            </w:tcBorders>
            <w:shd w:val="clear" w:color="auto" w:fill="D6E3BC" w:themeFill="accent3" w:themeFillTint="66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2462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shd w:val="clear" w:color="auto" w:fill="D6E3BC" w:themeFill="accent3" w:themeFillTint="66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3501</w:t>
            </w:r>
          </w:p>
        </w:tc>
        <w:tc>
          <w:tcPr>
            <w:tcW w:w="1151" w:type="dxa"/>
            <w:tcBorders>
              <w:bottom w:val="single" w:sz="4" w:space="0" w:color="auto"/>
            </w:tcBorders>
            <w:shd w:val="clear" w:color="auto" w:fill="D6E3BC" w:themeFill="accent3" w:themeFillTint="66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1624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shd w:val="clear" w:color="auto" w:fill="D6E3BC" w:themeFill="accent3" w:themeFillTint="66"/>
          </w:tcPr>
          <w:p w:rsidR="009334BB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-204</w:t>
            </w:r>
          </w:p>
        </w:tc>
      </w:tr>
    </w:tbl>
    <w:p w:rsidR="00CC7776" w:rsidRDefault="00CC7776" w:rsidP="009D6981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4B2209" w:rsidRPr="0069407C" w:rsidRDefault="005B69D0" w:rsidP="009D6981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69407C">
        <w:rPr>
          <w:b/>
          <w:i/>
          <w:szCs w:val="24"/>
        </w:rPr>
        <w:t xml:space="preserve">2. </w:t>
      </w:r>
      <w:r w:rsidR="00200914">
        <w:rPr>
          <w:b/>
          <w:i/>
          <w:szCs w:val="24"/>
        </w:rPr>
        <w:t xml:space="preserve">  </w:t>
      </w:r>
      <w:r w:rsidRPr="0069407C">
        <w:rPr>
          <w:b/>
          <w:i/>
          <w:szCs w:val="24"/>
        </w:rPr>
        <w:t>Wybrane kategorie bezrobotnych</w:t>
      </w:r>
    </w:p>
    <w:p w:rsidR="005B69D0" w:rsidRPr="000733E7" w:rsidRDefault="005B69D0" w:rsidP="009D6981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2.1</w:t>
      </w:r>
      <w:r w:rsidR="007966C3">
        <w:rPr>
          <w:b/>
          <w:i/>
          <w:szCs w:val="24"/>
        </w:rPr>
        <w:t>.</w:t>
      </w:r>
      <w:r w:rsidR="004B2209">
        <w:rPr>
          <w:b/>
          <w:i/>
          <w:szCs w:val="24"/>
        </w:rPr>
        <w:t xml:space="preserve"> </w:t>
      </w:r>
      <w:r w:rsidRPr="000733E7">
        <w:rPr>
          <w:b/>
          <w:i/>
          <w:szCs w:val="24"/>
        </w:rPr>
        <w:t xml:space="preserve"> Kobiety</w:t>
      </w:r>
    </w:p>
    <w:p w:rsidR="00FF5C53" w:rsidRDefault="0073689A" w:rsidP="009D698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 koniec grudnia 20</w:t>
      </w:r>
      <w:r w:rsidR="00A46A46" w:rsidRPr="000733E7">
        <w:rPr>
          <w:szCs w:val="24"/>
        </w:rPr>
        <w:t>1</w:t>
      </w:r>
      <w:r w:rsidR="00FF5C53">
        <w:rPr>
          <w:szCs w:val="24"/>
        </w:rPr>
        <w:t>9</w:t>
      </w:r>
      <w:r w:rsidR="005B69D0" w:rsidRPr="000733E7">
        <w:rPr>
          <w:szCs w:val="24"/>
        </w:rPr>
        <w:t xml:space="preserve">r. w urzędzie </w:t>
      </w:r>
      <w:r w:rsidRPr="000733E7">
        <w:rPr>
          <w:szCs w:val="24"/>
        </w:rPr>
        <w:t>pracy był</w:t>
      </w:r>
      <w:r w:rsidR="00FF5C53">
        <w:rPr>
          <w:szCs w:val="24"/>
        </w:rPr>
        <w:t>y</w:t>
      </w:r>
      <w:r w:rsidRPr="000733E7">
        <w:rPr>
          <w:szCs w:val="24"/>
        </w:rPr>
        <w:t xml:space="preserve"> zarejestrowan</w:t>
      </w:r>
      <w:r w:rsidR="00FF5C53">
        <w:rPr>
          <w:szCs w:val="24"/>
        </w:rPr>
        <w:t>e</w:t>
      </w:r>
      <w:r w:rsidRPr="000733E7">
        <w:rPr>
          <w:szCs w:val="24"/>
        </w:rPr>
        <w:t xml:space="preserve"> </w:t>
      </w:r>
      <w:r w:rsidR="00FF5C53">
        <w:rPr>
          <w:szCs w:val="24"/>
        </w:rPr>
        <w:t>804</w:t>
      </w:r>
      <w:r w:rsidR="005B69D0" w:rsidRPr="000733E7">
        <w:rPr>
          <w:szCs w:val="24"/>
        </w:rPr>
        <w:t xml:space="preserve"> kobiet</w:t>
      </w:r>
      <w:r w:rsidR="000A08EF">
        <w:rPr>
          <w:szCs w:val="24"/>
        </w:rPr>
        <w:t>y</w:t>
      </w:r>
      <w:r w:rsidR="005B69D0" w:rsidRPr="000733E7">
        <w:rPr>
          <w:szCs w:val="24"/>
        </w:rPr>
        <w:t xml:space="preserve">. Procentowy udział kobiet w liczbie </w:t>
      </w:r>
      <w:r w:rsidRPr="000733E7">
        <w:rPr>
          <w:szCs w:val="24"/>
        </w:rPr>
        <w:t xml:space="preserve">bezrobotnych ogółem wyniósł </w:t>
      </w:r>
      <w:r w:rsidR="00FF5C53">
        <w:rPr>
          <w:szCs w:val="24"/>
        </w:rPr>
        <w:t>44,6</w:t>
      </w:r>
      <w:r w:rsidR="005B69D0" w:rsidRPr="000733E7">
        <w:rPr>
          <w:szCs w:val="24"/>
        </w:rPr>
        <w:t>% (mężczyźni stanow</w:t>
      </w:r>
      <w:r w:rsidRPr="000733E7">
        <w:rPr>
          <w:szCs w:val="24"/>
        </w:rPr>
        <w:t xml:space="preserve">ili </w:t>
      </w:r>
      <w:r w:rsidR="00504499">
        <w:rPr>
          <w:szCs w:val="24"/>
        </w:rPr>
        <w:t>5</w:t>
      </w:r>
      <w:r w:rsidR="00FF5C53">
        <w:rPr>
          <w:szCs w:val="24"/>
        </w:rPr>
        <w:t xml:space="preserve">5,4%). </w:t>
      </w:r>
    </w:p>
    <w:p w:rsidR="005B69D0" w:rsidRPr="000733E7" w:rsidRDefault="0073689A" w:rsidP="009D698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porównaniu z grudniem 20</w:t>
      </w:r>
      <w:r w:rsidR="00273D78" w:rsidRPr="000733E7">
        <w:rPr>
          <w:szCs w:val="24"/>
        </w:rPr>
        <w:t>1</w:t>
      </w:r>
      <w:r w:rsidR="00FF5C53">
        <w:rPr>
          <w:szCs w:val="24"/>
        </w:rPr>
        <w:t>8</w:t>
      </w:r>
      <w:r w:rsidR="005B69D0" w:rsidRPr="000733E7">
        <w:rPr>
          <w:szCs w:val="24"/>
        </w:rPr>
        <w:t>r.</w:t>
      </w:r>
      <w:r w:rsidR="007D6C38" w:rsidRPr="000733E7">
        <w:rPr>
          <w:szCs w:val="24"/>
        </w:rPr>
        <w:t xml:space="preserve"> omawiana populacja </w:t>
      </w:r>
      <w:r w:rsidR="00EB3145">
        <w:rPr>
          <w:szCs w:val="24"/>
        </w:rPr>
        <w:t>spadła</w:t>
      </w:r>
      <w:r w:rsidR="00CF2F2A" w:rsidRPr="000733E7">
        <w:rPr>
          <w:szCs w:val="24"/>
        </w:rPr>
        <w:t xml:space="preserve"> o </w:t>
      </w:r>
      <w:r w:rsidR="00FF5C53">
        <w:rPr>
          <w:szCs w:val="24"/>
        </w:rPr>
        <w:t>145</w:t>
      </w:r>
      <w:r w:rsidR="00CF2F2A" w:rsidRPr="000733E7">
        <w:rPr>
          <w:szCs w:val="24"/>
        </w:rPr>
        <w:t xml:space="preserve"> osób (tj. o </w:t>
      </w:r>
      <w:r w:rsidR="00FF5C53">
        <w:rPr>
          <w:szCs w:val="24"/>
        </w:rPr>
        <w:t>15,3</w:t>
      </w:r>
      <w:r w:rsidR="005B69D0" w:rsidRPr="000733E7">
        <w:rPr>
          <w:szCs w:val="24"/>
        </w:rPr>
        <w:t>%).</w:t>
      </w:r>
    </w:p>
    <w:p w:rsidR="00950CEC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Najwyższy udział ko</w:t>
      </w:r>
      <w:r w:rsidR="007D6C38" w:rsidRPr="000733E7">
        <w:rPr>
          <w:szCs w:val="24"/>
        </w:rPr>
        <w:t xml:space="preserve">biet </w:t>
      </w:r>
      <w:r w:rsidR="00504499">
        <w:rPr>
          <w:szCs w:val="24"/>
        </w:rPr>
        <w:t>odnotowano</w:t>
      </w:r>
      <w:r w:rsidR="007D6C38" w:rsidRPr="000733E7">
        <w:rPr>
          <w:szCs w:val="24"/>
        </w:rPr>
        <w:t xml:space="preserve"> w </w:t>
      </w:r>
      <w:r w:rsidR="00660CA2">
        <w:rPr>
          <w:szCs w:val="24"/>
        </w:rPr>
        <w:t xml:space="preserve">gm. </w:t>
      </w:r>
      <w:r w:rsidR="00FF5C53">
        <w:rPr>
          <w:szCs w:val="24"/>
        </w:rPr>
        <w:t>Józefów</w:t>
      </w:r>
      <w:r w:rsidR="00CF2F2A" w:rsidRPr="000733E7">
        <w:rPr>
          <w:szCs w:val="24"/>
        </w:rPr>
        <w:t xml:space="preserve"> – </w:t>
      </w:r>
      <w:r w:rsidR="00FF5C53">
        <w:rPr>
          <w:szCs w:val="24"/>
        </w:rPr>
        <w:t>54,3</w:t>
      </w:r>
      <w:r w:rsidRPr="000733E7">
        <w:rPr>
          <w:szCs w:val="24"/>
        </w:rPr>
        <w:t>%</w:t>
      </w:r>
      <w:r w:rsidR="00504499">
        <w:rPr>
          <w:szCs w:val="24"/>
        </w:rPr>
        <w:t xml:space="preserve"> w stosunku do ogółu bezrobotnych tej gminy</w:t>
      </w:r>
      <w:r w:rsidRPr="000733E7">
        <w:rPr>
          <w:szCs w:val="24"/>
        </w:rPr>
        <w:t>,</w:t>
      </w:r>
      <w:r w:rsidR="00E65BA1">
        <w:rPr>
          <w:szCs w:val="24"/>
        </w:rPr>
        <w:t xml:space="preserve"> </w:t>
      </w:r>
      <w:r w:rsidRPr="000733E7">
        <w:rPr>
          <w:szCs w:val="24"/>
        </w:rPr>
        <w:t>w</w:t>
      </w:r>
      <w:r w:rsidR="00660CA2">
        <w:rPr>
          <w:szCs w:val="24"/>
        </w:rPr>
        <w:t xml:space="preserve"> </w:t>
      </w:r>
      <w:r w:rsidR="00504499">
        <w:rPr>
          <w:szCs w:val="24"/>
        </w:rPr>
        <w:t>gm.</w:t>
      </w:r>
      <w:r w:rsidRPr="000733E7">
        <w:rPr>
          <w:szCs w:val="24"/>
        </w:rPr>
        <w:t xml:space="preserve"> </w:t>
      </w:r>
      <w:r w:rsidR="00FF5C53">
        <w:rPr>
          <w:szCs w:val="24"/>
        </w:rPr>
        <w:t>Sobienie-Jeziory</w:t>
      </w:r>
      <w:r w:rsidR="005E65F6">
        <w:rPr>
          <w:szCs w:val="24"/>
        </w:rPr>
        <w:t xml:space="preserve"> </w:t>
      </w:r>
      <w:r w:rsidR="00FF5C53">
        <w:rPr>
          <w:szCs w:val="24"/>
        </w:rPr>
        <w:t>50</w:t>
      </w:r>
      <w:r w:rsidR="00504499">
        <w:rPr>
          <w:szCs w:val="24"/>
        </w:rPr>
        <w:t>,7</w:t>
      </w:r>
      <w:r w:rsidR="00067324">
        <w:rPr>
          <w:szCs w:val="24"/>
        </w:rPr>
        <w:t>%</w:t>
      </w:r>
      <w:r w:rsidR="00874DDA">
        <w:rPr>
          <w:szCs w:val="24"/>
        </w:rPr>
        <w:t xml:space="preserve">, w </w:t>
      </w:r>
      <w:r w:rsidR="00504499">
        <w:rPr>
          <w:szCs w:val="24"/>
        </w:rPr>
        <w:t xml:space="preserve">gm. </w:t>
      </w:r>
      <w:r w:rsidR="00FF5C53">
        <w:rPr>
          <w:szCs w:val="24"/>
        </w:rPr>
        <w:t>Kołbiel 47</w:t>
      </w:r>
      <w:r w:rsidR="00504499">
        <w:rPr>
          <w:szCs w:val="24"/>
        </w:rPr>
        <w:t>,6</w:t>
      </w:r>
      <w:r w:rsidR="00874DDA">
        <w:rPr>
          <w:szCs w:val="24"/>
        </w:rPr>
        <w:t>%</w:t>
      </w:r>
      <w:r w:rsidR="0033521F">
        <w:rPr>
          <w:szCs w:val="24"/>
        </w:rPr>
        <w:t xml:space="preserve"> oraz w </w:t>
      </w:r>
      <w:r w:rsidR="00504499">
        <w:rPr>
          <w:szCs w:val="24"/>
        </w:rPr>
        <w:t xml:space="preserve">gm. </w:t>
      </w:r>
      <w:r w:rsidR="00FF5C53">
        <w:rPr>
          <w:szCs w:val="24"/>
        </w:rPr>
        <w:t>Wiązowna  – 45,7</w:t>
      </w:r>
      <w:r w:rsidR="0033521F">
        <w:rPr>
          <w:szCs w:val="24"/>
        </w:rPr>
        <w:t>%</w:t>
      </w:r>
      <w:r w:rsidR="00067324">
        <w:rPr>
          <w:szCs w:val="24"/>
        </w:rPr>
        <w:t>.</w:t>
      </w:r>
      <w:r w:rsidR="00273D78" w:rsidRPr="000733E7">
        <w:rPr>
          <w:szCs w:val="24"/>
        </w:rPr>
        <w:t xml:space="preserve"> </w:t>
      </w:r>
      <w:r w:rsidR="00DC2117" w:rsidRPr="000733E7">
        <w:rPr>
          <w:szCs w:val="24"/>
        </w:rPr>
        <w:t xml:space="preserve">Natomiast najniższy </w:t>
      </w:r>
      <w:r w:rsidRPr="000733E7">
        <w:rPr>
          <w:szCs w:val="24"/>
        </w:rPr>
        <w:t>udział kobi</w:t>
      </w:r>
      <w:r w:rsidR="007D6C38" w:rsidRPr="000733E7">
        <w:rPr>
          <w:szCs w:val="24"/>
        </w:rPr>
        <w:t>et</w:t>
      </w:r>
      <w:r w:rsidRPr="000733E7">
        <w:rPr>
          <w:szCs w:val="24"/>
        </w:rPr>
        <w:t xml:space="preserve"> </w:t>
      </w:r>
      <w:r w:rsidR="007D6C38" w:rsidRPr="000733E7">
        <w:rPr>
          <w:szCs w:val="24"/>
        </w:rPr>
        <w:t>wyst</w:t>
      </w:r>
      <w:r w:rsidR="00346ADA">
        <w:rPr>
          <w:szCs w:val="24"/>
        </w:rPr>
        <w:t>ąpił</w:t>
      </w:r>
      <w:r w:rsidR="00504499">
        <w:rPr>
          <w:szCs w:val="24"/>
        </w:rPr>
        <w:t xml:space="preserve"> w gm.</w:t>
      </w:r>
      <w:r w:rsidR="00FF5C53">
        <w:rPr>
          <w:szCs w:val="24"/>
        </w:rPr>
        <w:t xml:space="preserve"> Celestynów </w:t>
      </w:r>
      <w:r w:rsidR="007D6C38" w:rsidRPr="000733E7">
        <w:rPr>
          <w:szCs w:val="24"/>
        </w:rPr>
        <w:t xml:space="preserve">– </w:t>
      </w:r>
      <w:r w:rsidR="00FF5C53">
        <w:rPr>
          <w:szCs w:val="24"/>
        </w:rPr>
        <w:t>36,7</w:t>
      </w:r>
      <w:r w:rsidRPr="000733E7">
        <w:rPr>
          <w:szCs w:val="24"/>
        </w:rPr>
        <w:t>%.</w:t>
      </w:r>
    </w:p>
    <w:p w:rsidR="003B1E6F" w:rsidRPr="000733E7" w:rsidRDefault="003B1E6F" w:rsidP="009D6981">
      <w:pPr>
        <w:pStyle w:val="Tekstpodstawowywcity2"/>
        <w:ind w:left="0"/>
        <w:rPr>
          <w:szCs w:val="24"/>
        </w:rPr>
      </w:pPr>
    </w:p>
    <w:p w:rsidR="005B69D0" w:rsidRPr="004B2209" w:rsidRDefault="004B2209" w:rsidP="009D6981">
      <w:pPr>
        <w:pStyle w:val="Tekstpodstawowywcity2"/>
        <w:ind w:left="0"/>
        <w:rPr>
          <w:i/>
          <w:szCs w:val="24"/>
        </w:rPr>
      </w:pPr>
      <w:r>
        <w:rPr>
          <w:b/>
          <w:szCs w:val="24"/>
        </w:rPr>
        <w:t xml:space="preserve">Tabela 4. </w:t>
      </w:r>
      <w:r w:rsidR="00CF2F2A" w:rsidRPr="000733E7">
        <w:rPr>
          <w:b/>
          <w:szCs w:val="24"/>
        </w:rPr>
        <w:t>Bezrobotne kobiety w 20</w:t>
      </w:r>
      <w:r w:rsidR="00277956">
        <w:rPr>
          <w:b/>
          <w:szCs w:val="24"/>
        </w:rPr>
        <w:t>1</w:t>
      </w:r>
      <w:r w:rsidR="00FF5C53">
        <w:rPr>
          <w:b/>
          <w:szCs w:val="24"/>
        </w:rPr>
        <w:t>9</w:t>
      </w:r>
      <w:r w:rsidR="005B69D0" w:rsidRPr="000733E7">
        <w:rPr>
          <w:b/>
          <w:szCs w:val="24"/>
        </w:rPr>
        <w:t>r</w:t>
      </w:r>
      <w:r w:rsidR="005B69D0" w:rsidRPr="000733E7">
        <w:rPr>
          <w:szCs w:val="24"/>
        </w:rPr>
        <w:t xml:space="preserve">. </w:t>
      </w:r>
      <w:r w:rsidR="00403D93" w:rsidRPr="000733E7">
        <w:rPr>
          <w:i/>
          <w:szCs w:val="24"/>
        </w:rPr>
        <w:t>(wg stanu na koniec miesiąca)</w:t>
      </w:r>
      <w:r w:rsidR="00403D93" w:rsidRPr="000733E7">
        <w:rPr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30"/>
        <w:gridCol w:w="2693"/>
        <w:gridCol w:w="2586"/>
        <w:gridCol w:w="2303"/>
      </w:tblGrid>
      <w:tr w:rsidR="005B69D0" w:rsidRPr="000733E7" w:rsidTr="0069407C">
        <w:trPr>
          <w:cantSplit/>
        </w:trPr>
        <w:tc>
          <w:tcPr>
            <w:tcW w:w="1630" w:type="dxa"/>
            <w:vMerge w:val="restart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Miesiąc</w:t>
            </w:r>
          </w:p>
        </w:tc>
        <w:tc>
          <w:tcPr>
            <w:tcW w:w="2693" w:type="dxa"/>
            <w:vMerge w:val="restart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Liczba bezrobotnych ogółem</w:t>
            </w:r>
          </w:p>
        </w:tc>
        <w:tc>
          <w:tcPr>
            <w:tcW w:w="4889" w:type="dxa"/>
            <w:gridSpan w:val="2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 xml:space="preserve">Liczba </w:t>
            </w:r>
            <w:r w:rsidR="00CF2F2A" w:rsidRPr="004B2209">
              <w:rPr>
                <w:b/>
                <w:sz w:val="20"/>
              </w:rPr>
              <w:t>bezrobotnych</w:t>
            </w:r>
            <w:r w:rsidRPr="004B2209">
              <w:rPr>
                <w:b/>
                <w:sz w:val="20"/>
              </w:rPr>
              <w:t xml:space="preserve"> kobiet:</w:t>
            </w:r>
          </w:p>
        </w:tc>
      </w:tr>
      <w:tr w:rsidR="005B69D0" w:rsidRPr="000733E7" w:rsidTr="0069407C">
        <w:trPr>
          <w:cantSplit/>
        </w:trPr>
        <w:tc>
          <w:tcPr>
            <w:tcW w:w="1630" w:type="dxa"/>
            <w:vMerge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693" w:type="dxa"/>
            <w:vMerge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586" w:type="dxa"/>
            <w:shd w:val="clear" w:color="auto" w:fill="D6E3BC" w:themeFill="accent3" w:themeFillTint="66"/>
          </w:tcPr>
          <w:p w:rsidR="005B69D0" w:rsidRPr="009D6981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8"/>
              </w:rPr>
            </w:pPr>
            <w:r w:rsidRPr="009D6981">
              <w:rPr>
                <w:i/>
                <w:sz w:val="18"/>
              </w:rPr>
              <w:t xml:space="preserve">w liczbach </w:t>
            </w:r>
          </w:p>
          <w:p w:rsidR="005B69D0" w:rsidRPr="009D6981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8"/>
              </w:rPr>
            </w:pPr>
            <w:r w:rsidRPr="009D6981">
              <w:rPr>
                <w:i/>
                <w:sz w:val="18"/>
              </w:rPr>
              <w:t>bezwzględnych</w:t>
            </w:r>
          </w:p>
        </w:tc>
        <w:tc>
          <w:tcPr>
            <w:tcW w:w="2303" w:type="dxa"/>
            <w:shd w:val="clear" w:color="auto" w:fill="D6E3BC" w:themeFill="accent3" w:themeFillTint="66"/>
          </w:tcPr>
          <w:p w:rsidR="005B69D0" w:rsidRPr="009D6981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18"/>
              </w:rPr>
            </w:pPr>
            <w:r w:rsidRPr="009D6981">
              <w:rPr>
                <w:i/>
                <w:sz w:val="18"/>
              </w:rPr>
              <w:t>% do ogólnej liczby bezrobotnych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Styczeń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2112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1011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47,9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Luty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2150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1032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48,0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Marzec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2143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1012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47,2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Kwiecień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2067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1000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48,4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Maj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2026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992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49,0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Czerwiec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1961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946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48,2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Lipiec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1948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940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48,3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Sierpień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1931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924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47,9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Wrzesień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1851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863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46,6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Październik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1781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820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46,1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Listopad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1769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802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45,3</w:t>
            </w:r>
          </w:p>
        </w:tc>
      </w:tr>
      <w:tr w:rsidR="005B69D0" w:rsidRPr="000733E7" w:rsidTr="0069407C">
        <w:tc>
          <w:tcPr>
            <w:tcW w:w="1630" w:type="dxa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Grudzień</w:t>
            </w:r>
          </w:p>
        </w:tc>
        <w:tc>
          <w:tcPr>
            <w:tcW w:w="269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1804</w:t>
            </w:r>
          </w:p>
        </w:tc>
        <w:tc>
          <w:tcPr>
            <w:tcW w:w="2586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804</w:t>
            </w:r>
          </w:p>
        </w:tc>
        <w:tc>
          <w:tcPr>
            <w:tcW w:w="2303" w:type="dxa"/>
          </w:tcPr>
          <w:p w:rsidR="005B69D0" w:rsidRPr="004B2209" w:rsidRDefault="00FF5C53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44,6</w:t>
            </w:r>
          </w:p>
        </w:tc>
      </w:tr>
    </w:tbl>
    <w:p w:rsidR="00DD179A" w:rsidRDefault="00DD179A" w:rsidP="000733E7">
      <w:pPr>
        <w:pStyle w:val="Tekstpodstawowywcity2"/>
        <w:spacing w:line="276" w:lineRule="auto"/>
        <w:ind w:left="0"/>
        <w:rPr>
          <w:b/>
          <w:i/>
          <w:szCs w:val="24"/>
        </w:rPr>
      </w:pPr>
    </w:p>
    <w:p w:rsidR="009C3EE1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2.2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4B2209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>Bezrobotni bez prawa do zasiłku</w:t>
      </w:r>
    </w:p>
    <w:p w:rsidR="005B69D0" w:rsidRDefault="00CF2F2A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 przestrzeni 20</w:t>
      </w:r>
      <w:r w:rsidR="000E2A47" w:rsidRPr="000733E7">
        <w:rPr>
          <w:szCs w:val="24"/>
        </w:rPr>
        <w:t>1</w:t>
      </w:r>
      <w:r w:rsidR="00FF5C53">
        <w:rPr>
          <w:szCs w:val="24"/>
        </w:rPr>
        <w:t>9</w:t>
      </w:r>
      <w:r w:rsidR="005B69D0" w:rsidRPr="000733E7">
        <w:rPr>
          <w:szCs w:val="24"/>
        </w:rPr>
        <w:t>r. w Powiatowym Urzędzi</w:t>
      </w:r>
      <w:r w:rsidRPr="000733E7">
        <w:rPr>
          <w:szCs w:val="24"/>
        </w:rPr>
        <w:t>e Pracy w Otwocku zarejestrował</w:t>
      </w:r>
      <w:r w:rsidR="00FF5C53">
        <w:rPr>
          <w:szCs w:val="24"/>
        </w:rPr>
        <w:t>o</w:t>
      </w:r>
      <w:r w:rsidRPr="000733E7">
        <w:rPr>
          <w:szCs w:val="24"/>
        </w:rPr>
        <w:t xml:space="preserve"> się </w:t>
      </w:r>
      <w:r w:rsidR="00FF5C53">
        <w:rPr>
          <w:szCs w:val="24"/>
        </w:rPr>
        <w:t>2656</w:t>
      </w:r>
      <w:r w:rsidRPr="000733E7">
        <w:rPr>
          <w:szCs w:val="24"/>
        </w:rPr>
        <w:t xml:space="preserve"> os</w:t>
      </w:r>
      <w:r w:rsidR="00FF5C53">
        <w:rPr>
          <w:szCs w:val="24"/>
        </w:rPr>
        <w:t>ób</w:t>
      </w:r>
      <w:r w:rsidR="005B69D0" w:rsidRPr="000733E7">
        <w:rPr>
          <w:szCs w:val="24"/>
        </w:rPr>
        <w:t xml:space="preserve"> bez p</w:t>
      </w:r>
      <w:r w:rsidR="006252CC" w:rsidRPr="000733E7">
        <w:rPr>
          <w:szCs w:val="24"/>
        </w:rPr>
        <w:t>ra</w:t>
      </w:r>
      <w:r w:rsidRPr="000733E7">
        <w:rPr>
          <w:szCs w:val="24"/>
        </w:rPr>
        <w:t xml:space="preserve">wa do zasiłku, co stanowiło </w:t>
      </w:r>
      <w:r w:rsidR="00874B46">
        <w:rPr>
          <w:szCs w:val="24"/>
        </w:rPr>
        <w:t>80,6</w:t>
      </w:r>
      <w:r w:rsidR="005B69D0" w:rsidRPr="000733E7">
        <w:rPr>
          <w:szCs w:val="24"/>
        </w:rPr>
        <w:t>% ogółu zarejestrowanych w tym okresie. Natomiast na koniec grudnia 2</w:t>
      </w:r>
      <w:r w:rsidRPr="000733E7">
        <w:rPr>
          <w:szCs w:val="24"/>
        </w:rPr>
        <w:t>0</w:t>
      </w:r>
      <w:r w:rsidR="00874B46">
        <w:rPr>
          <w:szCs w:val="24"/>
        </w:rPr>
        <w:t>19</w:t>
      </w:r>
      <w:r w:rsidR="006252CC" w:rsidRPr="000733E7">
        <w:rPr>
          <w:szCs w:val="24"/>
        </w:rPr>
        <w:t>r</w:t>
      </w:r>
      <w:r w:rsidRPr="000733E7">
        <w:rPr>
          <w:szCs w:val="24"/>
        </w:rPr>
        <w:t>. w ewidencji urzędu figurował</w:t>
      </w:r>
      <w:r w:rsidR="00874B46">
        <w:rPr>
          <w:szCs w:val="24"/>
        </w:rPr>
        <w:t>o 1491</w:t>
      </w:r>
      <w:r w:rsidRPr="000733E7">
        <w:rPr>
          <w:szCs w:val="24"/>
        </w:rPr>
        <w:t xml:space="preserve"> os</w:t>
      </w:r>
      <w:r w:rsidR="00696ECC">
        <w:rPr>
          <w:szCs w:val="24"/>
        </w:rPr>
        <w:t>ób</w:t>
      </w:r>
      <w:r w:rsidR="005B69D0" w:rsidRPr="000733E7">
        <w:rPr>
          <w:szCs w:val="24"/>
        </w:rPr>
        <w:t xml:space="preserve"> be</w:t>
      </w:r>
      <w:r w:rsidRPr="000733E7">
        <w:rPr>
          <w:szCs w:val="24"/>
        </w:rPr>
        <w:t xml:space="preserve">z prawa do zasiłku, </w:t>
      </w:r>
      <w:r w:rsidRPr="000733E7">
        <w:rPr>
          <w:szCs w:val="24"/>
        </w:rPr>
        <w:lastRenderedPageBreak/>
        <w:t xml:space="preserve">stanowiąc </w:t>
      </w:r>
      <w:r w:rsidR="00874B46">
        <w:rPr>
          <w:szCs w:val="24"/>
        </w:rPr>
        <w:t>82,7</w:t>
      </w:r>
      <w:r w:rsidR="005B69D0" w:rsidRPr="000733E7">
        <w:rPr>
          <w:szCs w:val="24"/>
        </w:rPr>
        <w:t>% ogółu bezrobot</w:t>
      </w:r>
      <w:r w:rsidRPr="000733E7">
        <w:rPr>
          <w:szCs w:val="24"/>
        </w:rPr>
        <w:t>nych. W stosunku do grudnia 20</w:t>
      </w:r>
      <w:r w:rsidR="0083114E" w:rsidRPr="000733E7">
        <w:rPr>
          <w:szCs w:val="24"/>
        </w:rPr>
        <w:t>1</w:t>
      </w:r>
      <w:r w:rsidR="00874B46">
        <w:rPr>
          <w:szCs w:val="24"/>
        </w:rPr>
        <w:t>8</w:t>
      </w:r>
      <w:r w:rsidR="005B69D0" w:rsidRPr="000733E7">
        <w:rPr>
          <w:szCs w:val="24"/>
        </w:rPr>
        <w:t xml:space="preserve"> roku nast</w:t>
      </w:r>
      <w:r w:rsidRPr="000733E7">
        <w:rPr>
          <w:szCs w:val="24"/>
        </w:rPr>
        <w:t xml:space="preserve">ąpił </w:t>
      </w:r>
      <w:r w:rsidR="00CA4A58">
        <w:rPr>
          <w:szCs w:val="24"/>
        </w:rPr>
        <w:t>spadek</w:t>
      </w:r>
      <w:r w:rsidRPr="000733E7">
        <w:rPr>
          <w:szCs w:val="24"/>
        </w:rPr>
        <w:t xml:space="preserve"> tej populacji o </w:t>
      </w:r>
      <w:r w:rsidR="00874B46">
        <w:rPr>
          <w:szCs w:val="24"/>
        </w:rPr>
        <w:t>177</w:t>
      </w:r>
      <w:r w:rsidRPr="000733E7">
        <w:rPr>
          <w:szCs w:val="24"/>
        </w:rPr>
        <w:t xml:space="preserve"> os</w:t>
      </w:r>
      <w:r w:rsidR="005027C0">
        <w:rPr>
          <w:szCs w:val="24"/>
        </w:rPr>
        <w:t>ób</w:t>
      </w:r>
      <w:r w:rsidRPr="000733E7">
        <w:rPr>
          <w:szCs w:val="24"/>
        </w:rPr>
        <w:t xml:space="preserve"> (tj. o </w:t>
      </w:r>
      <w:r w:rsidR="00874B46">
        <w:rPr>
          <w:szCs w:val="24"/>
        </w:rPr>
        <w:t>10,6</w:t>
      </w:r>
      <w:r w:rsidR="005B69D0" w:rsidRPr="000733E7">
        <w:rPr>
          <w:szCs w:val="24"/>
        </w:rPr>
        <w:t xml:space="preserve">%). Na kształtowanie się omawianej populacji miała wpływ przede wszystkim rejestracja osób, które nie posiadają udokumentowanych okresów zatrudnienia na przestrzeni 18 miesięcy </w:t>
      </w:r>
      <w:r w:rsidR="009D6981">
        <w:rPr>
          <w:szCs w:val="24"/>
        </w:rPr>
        <w:t xml:space="preserve">bezpośrednio </w:t>
      </w:r>
      <w:r w:rsidR="005B69D0" w:rsidRPr="000733E7">
        <w:rPr>
          <w:szCs w:val="24"/>
        </w:rPr>
        <w:t>poprzedzających dzień rejestracji oraz utrata prawa do zasiłku z powodu upływu okresu jego pobierania.</w:t>
      </w:r>
      <w:r w:rsidR="007979CB">
        <w:rPr>
          <w:szCs w:val="24"/>
        </w:rPr>
        <w:t xml:space="preserve"> Najwyższy</w:t>
      </w:r>
      <w:r w:rsidR="0083114E" w:rsidRPr="000733E7">
        <w:rPr>
          <w:szCs w:val="24"/>
        </w:rPr>
        <w:t xml:space="preserve"> procentowy udział bezrobotnych bez prawa do zasiłku </w:t>
      </w:r>
      <w:r w:rsidR="00660CA2">
        <w:rPr>
          <w:szCs w:val="24"/>
        </w:rPr>
        <w:t xml:space="preserve">w stosunku do ogółu zarejestrowanych </w:t>
      </w:r>
      <w:r w:rsidR="00504499">
        <w:rPr>
          <w:szCs w:val="24"/>
        </w:rPr>
        <w:t xml:space="preserve">danej gminy </w:t>
      </w:r>
      <w:r w:rsidR="0083114E" w:rsidRPr="000733E7">
        <w:rPr>
          <w:szCs w:val="24"/>
        </w:rPr>
        <w:t xml:space="preserve">występował w: </w:t>
      </w:r>
      <w:r w:rsidR="00874B46">
        <w:rPr>
          <w:szCs w:val="24"/>
        </w:rPr>
        <w:t>Celestynowie</w:t>
      </w:r>
      <w:r w:rsidR="0083114E" w:rsidRPr="000733E7">
        <w:rPr>
          <w:szCs w:val="24"/>
        </w:rPr>
        <w:t xml:space="preserve"> – </w:t>
      </w:r>
      <w:r w:rsidR="00874B46">
        <w:rPr>
          <w:szCs w:val="24"/>
        </w:rPr>
        <w:t>86,1</w:t>
      </w:r>
      <w:r w:rsidR="0083114E" w:rsidRPr="000733E7">
        <w:rPr>
          <w:szCs w:val="24"/>
        </w:rPr>
        <w:t xml:space="preserve">%, </w:t>
      </w:r>
      <w:r w:rsidR="00874B46">
        <w:rPr>
          <w:szCs w:val="24"/>
        </w:rPr>
        <w:t>Sobieniach-Jeziorach</w:t>
      </w:r>
      <w:r w:rsidR="0083114E" w:rsidRPr="000733E7">
        <w:rPr>
          <w:szCs w:val="24"/>
        </w:rPr>
        <w:t xml:space="preserve"> – </w:t>
      </w:r>
      <w:r w:rsidR="00874B46">
        <w:rPr>
          <w:szCs w:val="24"/>
        </w:rPr>
        <w:t>84,4</w:t>
      </w:r>
      <w:r w:rsidR="00696ECC">
        <w:rPr>
          <w:szCs w:val="24"/>
        </w:rPr>
        <w:t>%</w:t>
      </w:r>
      <w:r w:rsidR="007979CB">
        <w:rPr>
          <w:szCs w:val="24"/>
        </w:rPr>
        <w:t xml:space="preserve">, </w:t>
      </w:r>
      <w:r w:rsidR="00874B46">
        <w:rPr>
          <w:szCs w:val="24"/>
        </w:rPr>
        <w:t>Otwocku</w:t>
      </w:r>
      <w:r w:rsidR="0083114E" w:rsidRPr="000733E7">
        <w:rPr>
          <w:szCs w:val="24"/>
        </w:rPr>
        <w:t xml:space="preserve"> – </w:t>
      </w:r>
      <w:r w:rsidR="00874B46">
        <w:rPr>
          <w:szCs w:val="24"/>
        </w:rPr>
        <w:t>83,7</w:t>
      </w:r>
      <w:r w:rsidR="007979CB">
        <w:rPr>
          <w:szCs w:val="24"/>
        </w:rPr>
        <w:t xml:space="preserve">% oraz </w:t>
      </w:r>
      <w:r w:rsidR="00874B46">
        <w:rPr>
          <w:szCs w:val="24"/>
        </w:rPr>
        <w:t>Karczewie – 83,2</w:t>
      </w:r>
      <w:r w:rsidR="007979CB">
        <w:rPr>
          <w:szCs w:val="24"/>
        </w:rPr>
        <w:t>%.</w:t>
      </w:r>
    </w:p>
    <w:p w:rsidR="005B69D0" w:rsidRDefault="005B69D0" w:rsidP="000733E7">
      <w:pPr>
        <w:pStyle w:val="Tekstpodstawowywcity2"/>
        <w:spacing w:line="276" w:lineRule="auto"/>
        <w:ind w:left="0"/>
        <w:rPr>
          <w:szCs w:val="24"/>
        </w:rPr>
      </w:pPr>
    </w:p>
    <w:p w:rsidR="005B69D0" w:rsidRPr="004B2209" w:rsidRDefault="004B2209" w:rsidP="000733E7">
      <w:pPr>
        <w:pStyle w:val="Tekstpodstawowywcity2"/>
        <w:spacing w:line="276" w:lineRule="auto"/>
        <w:ind w:left="0"/>
        <w:rPr>
          <w:i/>
          <w:szCs w:val="24"/>
        </w:rPr>
      </w:pPr>
      <w:r>
        <w:rPr>
          <w:b/>
          <w:szCs w:val="24"/>
        </w:rPr>
        <w:t xml:space="preserve">Tabela 5. </w:t>
      </w:r>
      <w:r w:rsidR="005B69D0" w:rsidRPr="000733E7">
        <w:rPr>
          <w:b/>
          <w:szCs w:val="24"/>
        </w:rPr>
        <w:t>Liczba bezrobotnych bez prawa do zasi</w:t>
      </w:r>
      <w:r w:rsidR="00CF2F2A" w:rsidRPr="000733E7">
        <w:rPr>
          <w:b/>
          <w:szCs w:val="24"/>
        </w:rPr>
        <w:t>łku w 20</w:t>
      </w:r>
      <w:r w:rsidR="006E07C7" w:rsidRPr="000733E7">
        <w:rPr>
          <w:b/>
          <w:szCs w:val="24"/>
        </w:rPr>
        <w:t>1</w:t>
      </w:r>
      <w:r w:rsidR="00874B46">
        <w:rPr>
          <w:b/>
          <w:szCs w:val="24"/>
        </w:rPr>
        <w:t>9</w:t>
      </w:r>
      <w:r w:rsidR="005B69D0" w:rsidRPr="000733E7">
        <w:rPr>
          <w:b/>
          <w:szCs w:val="24"/>
        </w:rPr>
        <w:t>r</w:t>
      </w:r>
      <w:r w:rsidR="005B69D0" w:rsidRPr="000733E7">
        <w:rPr>
          <w:szCs w:val="24"/>
        </w:rPr>
        <w:t xml:space="preserve">.  </w:t>
      </w:r>
    </w:p>
    <w:tbl>
      <w:tblPr>
        <w:tblW w:w="0" w:type="auto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23"/>
        <w:gridCol w:w="2323"/>
        <w:gridCol w:w="2323"/>
        <w:gridCol w:w="2323"/>
      </w:tblGrid>
      <w:tr w:rsidR="005B69D0" w:rsidRPr="000733E7" w:rsidTr="00534748">
        <w:trPr>
          <w:cantSplit/>
          <w:trHeight w:val="243"/>
        </w:trPr>
        <w:tc>
          <w:tcPr>
            <w:tcW w:w="2323" w:type="dxa"/>
            <w:vMerge w:val="restart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Miesiąc</w:t>
            </w:r>
          </w:p>
        </w:tc>
        <w:tc>
          <w:tcPr>
            <w:tcW w:w="6969" w:type="dxa"/>
            <w:gridSpan w:val="3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Bezrobotni bez prawa do zasiłku</w:t>
            </w:r>
          </w:p>
        </w:tc>
      </w:tr>
      <w:tr w:rsidR="005B69D0" w:rsidRPr="000733E7" w:rsidTr="0069407C">
        <w:trPr>
          <w:cantSplit/>
          <w:trHeight w:val="150"/>
        </w:trPr>
        <w:tc>
          <w:tcPr>
            <w:tcW w:w="2323" w:type="dxa"/>
            <w:vMerge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323" w:type="dxa"/>
            <w:shd w:val="clear" w:color="auto" w:fill="EAF1DD" w:themeFill="accent3" w:themeFillTint="33"/>
          </w:tcPr>
          <w:p w:rsidR="005B69D0" w:rsidRPr="004B2209" w:rsidRDefault="006252CC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 xml:space="preserve">Stan w końcu m-ca </w:t>
            </w:r>
            <w:r w:rsidR="005B69D0" w:rsidRPr="004B2209">
              <w:rPr>
                <w:i/>
                <w:sz w:val="20"/>
              </w:rPr>
              <w:t>sprawozdawczego</w:t>
            </w:r>
          </w:p>
        </w:tc>
        <w:tc>
          <w:tcPr>
            <w:tcW w:w="2323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>% do ogółu bezrobotnych</w:t>
            </w:r>
          </w:p>
        </w:tc>
        <w:tc>
          <w:tcPr>
            <w:tcW w:w="2323" w:type="dxa"/>
            <w:shd w:val="clear" w:color="auto" w:fill="EAF1DD" w:themeFill="accent3" w:themeFillTint="33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 xml:space="preserve">Zarejestrowani w </w:t>
            </w:r>
            <w:r w:rsidR="006252CC" w:rsidRPr="004B2209">
              <w:rPr>
                <w:i/>
                <w:sz w:val="20"/>
              </w:rPr>
              <w:t>m-cu</w:t>
            </w:r>
            <w:r w:rsidRPr="004B2209">
              <w:rPr>
                <w:i/>
                <w:sz w:val="20"/>
              </w:rPr>
              <w:t xml:space="preserve"> sprawozdawczym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Styczeń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1766</w:t>
            </w:r>
          </w:p>
        </w:tc>
        <w:tc>
          <w:tcPr>
            <w:tcW w:w="2323" w:type="dxa"/>
          </w:tcPr>
          <w:p w:rsidR="00534748" w:rsidRPr="004B2209" w:rsidRDefault="00874B46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83,6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289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Luty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1803</w:t>
            </w:r>
          </w:p>
        </w:tc>
        <w:tc>
          <w:tcPr>
            <w:tcW w:w="2323" w:type="dxa"/>
          </w:tcPr>
          <w:p w:rsidR="00534748" w:rsidRPr="004B2209" w:rsidRDefault="00874B46" w:rsidP="006C25D1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83,7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242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Marzec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1792</w:t>
            </w:r>
          </w:p>
        </w:tc>
        <w:tc>
          <w:tcPr>
            <w:tcW w:w="2323" w:type="dxa"/>
          </w:tcPr>
          <w:p w:rsidR="00534748" w:rsidRPr="004B2209" w:rsidRDefault="00874B46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83,6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216</w:t>
            </w:r>
          </w:p>
        </w:tc>
      </w:tr>
      <w:tr w:rsidR="00534748" w:rsidRPr="000733E7" w:rsidTr="0069407C">
        <w:trPr>
          <w:trHeight w:val="232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Kwiecień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1715</w:t>
            </w:r>
          </w:p>
        </w:tc>
        <w:tc>
          <w:tcPr>
            <w:tcW w:w="2323" w:type="dxa"/>
          </w:tcPr>
          <w:p w:rsidR="00534748" w:rsidRPr="004B2209" w:rsidRDefault="00874B46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83,0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203</w:t>
            </w:r>
          </w:p>
        </w:tc>
      </w:tr>
      <w:tr w:rsidR="00534748" w:rsidRPr="000733E7" w:rsidTr="0069407C">
        <w:trPr>
          <w:trHeight w:val="232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Maj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1673</w:t>
            </w:r>
          </w:p>
        </w:tc>
        <w:tc>
          <w:tcPr>
            <w:tcW w:w="2323" w:type="dxa"/>
          </w:tcPr>
          <w:p w:rsidR="00534748" w:rsidRPr="004B2209" w:rsidRDefault="00874B46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82,6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197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Czerwiec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1610</w:t>
            </w:r>
          </w:p>
        </w:tc>
        <w:tc>
          <w:tcPr>
            <w:tcW w:w="2323" w:type="dxa"/>
          </w:tcPr>
          <w:p w:rsidR="00534748" w:rsidRPr="004B2209" w:rsidRDefault="00874B46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82,1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177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Lipiec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1607</w:t>
            </w:r>
          </w:p>
        </w:tc>
        <w:tc>
          <w:tcPr>
            <w:tcW w:w="2323" w:type="dxa"/>
          </w:tcPr>
          <w:p w:rsidR="00534748" w:rsidRPr="004B2209" w:rsidRDefault="00874B46" w:rsidP="0053474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82,5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245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Sierpień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1597</w:t>
            </w:r>
          </w:p>
        </w:tc>
        <w:tc>
          <w:tcPr>
            <w:tcW w:w="2323" w:type="dxa"/>
          </w:tcPr>
          <w:p w:rsidR="00534748" w:rsidRPr="004B2209" w:rsidRDefault="00874B46" w:rsidP="00CA4A5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82,7</w:t>
            </w:r>
          </w:p>
        </w:tc>
        <w:tc>
          <w:tcPr>
            <w:tcW w:w="2323" w:type="dxa"/>
          </w:tcPr>
          <w:p w:rsidR="00534748" w:rsidRPr="004B2209" w:rsidRDefault="00874B46" w:rsidP="008303DB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209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Wrzesień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1544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83,4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234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Październik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1493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83,8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</w:tr>
      <w:tr w:rsidR="00534748" w:rsidRPr="000733E7" w:rsidTr="0069407C">
        <w:trPr>
          <w:trHeight w:val="232"/>
        </w:trPr>
        <w:tc>
          <w:tcPr>
            <w:tcW w:w="2323" w:type="dxa"/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Listopad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1473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83,3</w:t>
            </w:r>
          </w:p>
        </w:tc>
        <w:tc>
          <w:tcPr>
            <w:tcW w:w="2323" w:type="dxa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185</w:t>
            </w:r>
          </w:p>
        </w:tc>
      </w:tr>
      <w:tr w:rsidR="00534748" w:rsidRPr="000733E7" w:rsidTr="0069407C">
        <w:trPr>
          <w:trHeight w:val="232"/>
        </w:trPr>
        <w:tc>
          <w:tcPr>
            <w:tcW w:w="2323" w:type="dxa"/>
            <w:tcBorders>
              <w:bottom w:val="single" w:sz="4" w:space="0" w:color="auto"/>
            </w:tcBorders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Grudzień</w:t>
            </w:r>
          </w:p>
        </w:tc>
        <w:tc>
          <w:tcPr>
            <w:tcW w:w="2323" w:type="dxa"/>
            <w:tcBorders>
              <w:bottom w:val="single" w:sz="4" w:space="0" w:color="auto"/>
            </w:tcBorders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1491</w:t>
            </w:r>
          </w:p>
        </w:tc>
        <w:tc>
          <w:tcPr>
            <w:tcW w:w="2323" w:type="dxa"/>
            <w:tcBorders>
              <w:bottom w:val="single" w:sz="4" w:space="0" w:color="auto"/>
            </w:tcBorders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82,7</w:t>
            </w:r>
          </w:p>
        </w:tc>
        <w:tc>
          <w:tcPr>
            <w:tcW w:w="2323" w:type="dxa"/>
            <w:tcBorders>
              <w:bottom w:val="single" w:sz="4" w:space="0" w:color="auto"/>
            </w:tcBorders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209</w:t>
            </w:r>
          </w:p>
        </w:tc>
      </w:tr>
      <w:tr w:rsidR="00534748" w:rsidRPr="000733E7" w:rsidTr="0069407C">
        <w:trPr>
          <w:trHeight w:val="243"/>
        </w:trPr>
        <w:tc>
          <w:tcPr>
            <w:tcW w:w="2323" w:type="dxa"/>
            <w:tcBorders>
              <w:bottom w:val="single" w:sz="4" w:space="0" w:color="auto"/>
            </w:tcBorders>
            <w:shd w:val="clear" w:color="auto" w:fill="C2D69B" w:themeFill="accent3" w:themeFillTint="99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RAZEM</w:t>
            </w:r>
          </w:p>
        </w:tc>
        <w:tc>
          <w:tcPr>
            <w:tcW w:w="2323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B2209">
              <w:rPr>
                <w:sz w:val="20"/>
              </w:rPr>
              <w:t>x</w:t>
            </w:r>
          </w:p>
        </w:tc>
        <w:tc>
          <w:tcPr>
            <w:tcW w:w="2323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34748" w:rsidRPr="004B2209" w:rsidRDefault="0053474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B2209">
              <w:rPr>
                <w:sz w:val="20"/>
              </w:rPr>
              <w:t>x</w:t>
            </w:r>
          </w:p>
        </w:tc>
        <w:tc>
          <w:tcPr>
            <w:tcW w:w="2323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34748" w:rsidRPr="004B2209" w:rsidRDefault="00874B46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2656</w:t>
            </w:r>
          </w:p>
        </w:tc>
      </w:tr>
    </w:tbl>
    <w:p w:rsidR="009C3EE1" w:rsidRPr="000733E7" w:rsidRDefault="009C3EE1" w:rsidP="000733E7">
      <w:pPr>
        <w:pStyle w:val="Tekstpodstawowywcity2"/>
        <w:spacing w:line="276" w:lineRule="auto"/>
        <w:ind w:left="0"/>
        <w:rPr>
          <w:i/>
          <w:szCs w:val="24"/>
        </w:rPr>
      </w:pP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2.3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4B2209">
        <w:rPr>
          <w:b/>
          <w:i/>
          <w:szCs w:val="24"/>
        </w:rPr>
        <w:t xml:space="preserve"> </w:t>
      </w:r>
      <w:r w:rsidRPr="000733E7">
        <w:rPr>
          <w:b/>
          <w:i/>
          <w:szCs w:val="24"/>
        </w:rPr>
        <w:t>Bezrobotni z prawem do zasiłku</w:t>
      </w:r>
    </w:p>
    <w:p w:rsidR="005B69D0" w:rsidRPr="000733E7" w:rsidRDefault="00342B0F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6471E6" w:rsidRPr="000733E7">
        <w:rPr>
          <w:szCs w:val="24"/>
        </w:rPr>
        <w:t>1</w:t>
      </w:r>
      <w:r w:rsidR="00874B46">
        <w:rPr>
          <w:szCs w:val="24"/>
        </w:rPr>
        <w:t>9</w:t>
      </w:r>
      <w:r w:rsidR="005B69D0" w:rsidRPr="000733E7">
        <w:rPr>
          <w:szCs w:val="24"/>
        </w:rPr>
        <w:t>r. w urzędzie pr</w:t>
      </w:r>
      <w:r w:rsidRPr="000733E7">
        <w:rPr>
          <w:szCs w:val="24"/>
        </w:rPr>
        <w:t>acy został</w:t>
      </w:r>
      <w:r w:rsidR="00981DDA">
        <w:rPr>
          <w:szCs w:val="24"/>
        </w:rPr>
        <w:t>o</w:t>
      </w:r>
      <w:r w:rsidRPr="000733E7">
        <w:rPr>
          <w:szCs w:val="24"/>
        </w:rPr>
        <w:t xml:space="preserve"> zarejestrowan</w:t>
      </w:r>
      <w:r w:rsidR="00981DDA">
        <w:rPr>
          <w:szCs w:val="24"/>
        </w:rPr>
        <w:t>ych</w:t>
      </w:r>
      <w:r w:rsidRPr="000733E7">
        <w:rPr>
          <w:szCs w:val="24"/>
        </w:rPr>
        <w:t xml:space="preserve"> </w:t>
      </w:r>
      <w:r w:rsidR="00874B46">
        <w:rPr>
          <w:szCs w:val="24"/>
        </w:rPr>
        <w:t>641</w:t>
      </w:r>
      <w:r w:rsidR="005B69D0" w:rsidRPr="000733E7">
        <w:rPr>
          <w:szCs w:val="24"/>
        </w:rPr>
        <w:t xml:space="preserve"> os</w:t>
      </w:r>
      <w:r w:rsidR="00981DDA">
        <w:rPr>
          <w:szCs w:val="24"/>
        </w:rPr>
        <w:t>ób</w:t>
      </w:r>
      <w:r w:rsidR="005B69D0" w:rsidRPr="000733E7">
        <w:rPr>
          <w:szCs w:val="24"/>
        </w:rPr>
        <w:t xml:space="preserve"> z pr</w:t>
      </w:r>
      <w:r w:rsidR="006252CC" w:rsidRPr="000733E7">
        <w:rPr>
          <w:szCs w:val="24"/>
        </w:rPr>
        <w:t>aw</w:t>
      </w:r>
      <w:r w:rsidRPr="000733E7">
        <w:rPr>
          <w:szCs w:val="24"/>
        </w:rPr>
        <w:t xml:space="preserve">em do zasiłku, co stanowiło </w:t>
      </w:r>
      <w:r w:rsidR="00874B46">
        <w:rPr>
          <w:szCs w:val="24"/>
        </w:rPr>
        <w:t>19,5</w:t>
      </w:r>
      <w:r w:rsidR="005B69D0" w:rsidRPr="000733E7">
        <w:rPr>
          <w:szCs w:val="24"/>
        </w:rPr>
        <w:t>% ogółu zarejestrowanych w tym okresie.</w:t>
      </w:r>
    </w:p>
    <w:p w:rsidR="00E831D7" w:rsidRDefault="00342B0F" w:rsidP="00DD179A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Natomiast na koniec grudnia 20</w:t>
      </w:r>
      <w:r w:rsidR="00874B46">
        <w:rPr>
          <w:szCs w:val="24"/>
        </w:rPr>
        <w:t>19</w:t>
      </w:r>
      <w:r w:rsidR="005B69D0" w:rsidRPr="000733E7">
        <w:rPr>
          <w:szCs w:val="24"/>
        </w:rPr>
        <w:t>r. osoby up</w:t>
      </w:r>
      <w:r w:rsidR="006252CC" w:rsidRPr="000733E7">
        <w:rPr>
          <w:szCs w:val="24"/>
        </w:rPr>
        <w:t>ra</w:t>
      </w:r>
      <w:r w:rsidRPr="000733E7">
        <w:rPr>
          <w:szCs w:val="24"/>
        </w:rPr>
        <w:t xml:space="preserve">wnione do zasiłku stanowiły </w:t>
      </w:r>
      <w:r w:rsidR="00874B46">
        <w:rPr>
          <w:szCs w:val="24"/>
        </w:rPr>
        <w:t>17</w:t>
      </w:r>
      <w:r w:rsidR="008303DB">
        <w:rPr>
          <w:szCs w:val="24"/>
        </w:rPr>
        <w:t>,</w:t>
      </w:r>
      <w:r w:rsidR="00874B46">
        <w:rPr>
          <w:szCs w:val="24"/>
        </w:rPr>
        <w:t>4</w:t>
      </w:r>
      <w:r w:rsidRPr="000733E7">
        <w:rPr>
          <w:szCs w:val="24"/>
        </w:rPr>
        <w:t xml:space="preserve">% ogółu bezrobotnych (tj. </w:t>
      </w:r>
      <w:r w:rsidR="00874B46">
        <w:rPr>
          <w:szCs w:val="24"/>
        </w:rPr>
        <w:t>313</w:t>
      </w:r>
      <w:r w:rsidR="005B69D0" w:rsidRPr="000733E7">
        <w:rPr>
          <w:szCs w:val="24"/>
        </w:rPr>
        <w:t xml:space="preserve"> os</w:t>
      </w:r>
      <w:r w:rsidR="00696ECC">
        <w:rPr>
          <w:szCs w:val="24"/>
        </w:rPr>
        <w:t>ób</w:t>
      </w:r>
      <w:r w:rsidR="005B69D0" w:rsidRPr="000733E7">
        <w:rPr>
          <w:szCs w:val="24"/>
        </w:rPr>
        <w:t>). W od</w:t>
      </w:r>
      <w:r w:rsidR="006252CC" w:rsidRPr="000733E7">
        <w:rPr>
          <w:szCs w:val="24"/>
        </w:rPr>
        <w:t xml:space="preserve">niesieniu do grudnia </w:t>
      </w:r>
      <w:r w:rsidRPr="000733E7">
        <w:rPr>
          <w:szCs w:val="24"/>
        </w:rPr>
        <w:t>20</w:t>
      </w:r>
      <w:r w:rsidR="00676288" w:rsidRPr="000733E7">
        <w:rPr>
          <w:szCs w:val="24"/>
        </w:rPr>
        <w:t>1</w:t>
      </w:r>
      <w:r w:rsidR="00874B46">
        <w:rPr>
          <w:szCs w:val="24"/>
        </w:rPr>
        <w:t>8</w:t>
      </w:r>
      <w:r w:rsidR="005B69D0" w:rsidRPr="000733E7">
        <w:rPr>
          <w:szCs w:val="24"/>
        </w:rPr>
        <w:t>r. liczba bezrobotnych posiadający</w:t>
      </w:r>
      <w:r w:rsidR="006252CC" w:rsidRPr="000733E7">
        <w:rPr>
          <w:szCs w:val="24"/>
        </w:rPr>
        <w:t xml:space="preserve">ch prawo do zasiłku </w:t>
      </w:r>
      <w:r w:rsidR="008303DB">
        <w:rPr>
          <w:szCs w:val="24"/>
        </w:rPr>
        <w:t>spadła</w:t>
      </w:r>
      <w:r w:rsidRPr="000733E7">
        <w:rPr>
          <w:szCs w:val="24"/>
        </w:rPr>
        <w:t xml:space="preserve"> o </w:t>
      </w:r>
      <w:r w:rsidR="00874B46">
        <w:rPr>
          <w:szCs w:val="24"/>
        </w:rPr>
        <w:t>27</w:t>
      </w:r>
      <w:r w:rsidRPr="000733E7">
        <w:rPr>
          <w:szCs w:val="24"/>
        </w:rPr>
        <w:t xml:space="preserve"> os</w:t>
      </w:r>
      <w:r w:rsidR="00696ECC">
        <w:rPr>
          <w:szCs w:val="24"/>
        </w:rPr>
        <w:t>ób</w:t>
      </w:r>
      <w:r w:rsidRPr="000733E7">
        <w:rPr>
          <w:szCs w:val="24"/>
        </w:rPr>
        <w:t xml:space="preserve"> (tj. o </w:t>
      </w:r>
      <w:r w:rsidR="00874B46">
        <w:rPr>
          <w:szCs w:val="24"/>
        </w:rPr>
        <w:t>8,0</w:t>
      </w:r>
      <w:r w:rsidR="00981DDA">
        <w:rPr>
          <w:szCs w:val="24"/>
        </w:rPr>
        <w:t>%). Najwyższy</w:t>
      </w:r>
      <w:r w:rsidR="005B69D0" w:rsidRPr="000733E7">
        <w:rPr>
          <w:szCs w:val="24"/>
        </w:rPr>
        <w:t xml:space="preserve"> procentowy ud</w:t>
      </w:r>
      <w:r w:rsidR="00660CA2">
        <w:rPr>
          <w:szCs w:val="24"/>
        </w:rPr>
        <w:t>ział bezrobotnych z prawem do zasiłku w stosunku do ogółu zarejestrowanych</w:t>
      </w:r>
      <w:r w:rsidR="005B69D0" w:rsidRPr="000733E7">
        <w:rPr>
          <w:szCs w:val="24"/>
        </w:rPr>
        <w:t xml:space="preserve"> </w:t>
      </w:r>
      <w:r w:rsidR="006364DA">
        <w:rPr>
          <w:szCs w:val="24"/>
        </w:rPr>
        <w:t xml:space="preserve">danej gminy </w:t>
      </w:r>
      <w:r w:rsidR="00A561B8" w:rsidRPr="000733E7">
        <w:rPr>
          <w:szCs w:val="24"/>
        </w:rPr>
        <w:t>występował w</w:t>
      </w:r>
      <w:r w:rsidR="006364DA">
        <w:rPr>
          <w:szCs w:val="24"/>
        </w:rPr>
        <w:t>:</w:t>
      </w:r>
      <w:r w:rsidR="00A561B8" w:rsidRPr="000733E7">
        <w:rPr>
          <w:szCs w:val="24"/>
        </w:rPr>
        <w:t xml:space="preserve"> </w:t>
      </w:r>
      <w:r w:rsidR="00874B46">
        <w:rPr>
          <w:szCs w:val="24"/>
        </w:rPr>
        <w:t>Wiązownie</w:t>
      </w:r>
      <w:r w:rsidRPr="000733E7">
        <w:rPr>
          <w:szCs w:val="24"/>
        </w:rPr>
        <w:t xml:space="preserve"> – </w:t>
      </w:r>
      <w:r w:rsidR="006364DA">
        <w:rPr>
          <w:szCs w:val="24"/>
        </w:rPr>
        <w:t>22,6</w:t>
      </w:r>
      <w:r w:rsidR="005B69D0" w:rsidRPr="000733E7">
        <w:rPr>
          <w:szCs w:val="24"/>
        </w:rPr>
        <w:t xml:space="preserve">%, </w:t>
      </w:r>
      <w:r w:rsidR="00874B46">
        <w:rPr>
          <w:szCs w:val="24"/>
        </w:rPr>
        <w:t>Józefowie</w:t>
      </w:r>
      <w:r w:rsidR="006364DA">
        <w:rPr>
          <w:szCs w:val="24"/>
        </w:rPr>
        <w:t xml:space="preserve"> </w:t>
      </w:r>
      <w:r w:rsidR="006364DA" w:rsidRPr="006364DA">
        <w:rPr>
          <w:szCs w:val="24"/>
        </w:rPr>
        <w:t>–</w:t>
      </w:r>
      <w:r w:rsidR="00874B46">
        <w:rPr>
          <w:szCs w:val="24"/>
        </w:rPr>
        <w:t xml:space="preserve"> 19,3</w:t>
      </w:r>
      <w:r w:rsidR="008A757F">
        <w:rPr>
          <w:szCs w:val="24"/>
        </w:rPr>
        <w:t xml:space="preserve">%, </w:t>
      </w:r>
      <w:r w:rsidR="00874B46">
        <w:rPr>
          <w:szCs w:val="24"/>
        </w:rPr>
        <w:t>Kołbieli</w:t>
      </w:r>
      <w:r w:rsidR="0047127A" w:rsidRPr="000733E7">
        <w:rPr>
          <w:szCs w:val="24"/>
        </w:rPr>
        <w:t xml:space="preserve"> – </w:t>
      </w:r>
      <w:r w:rsidR="00874B46">
        <w:rPr>
          <w:szCs w:val="24"/>
        </w:rPr>
        <w:t>19,1</w:t>
      </w:r>
      <w:r w:rsidR="005B69D0" w:rsidRPr="000733E7">
        <w:rPr>
          <w:szCs w:val="24"/>
        </w:rPr>
        <w:t>%</w:t>
      </w:r>
      <w:r w:rsidR="008A757F">
        <w:rPr>
          <w:szCs w:val="24"/>
        </w:rPr>
        <w:t xml:space="preserve"> oraz </w:t>
      </w:r>
      <w:r w:rsidR="00874B46">
        <w:rPr>
          <w:szCs w:val="24"/>
        </w:rPr>
        <w:t>Osiecku</w:t>
      </w:r>
      <w:r w:rsidR="008A757F">
        <w:rPr>
          <w:szCs w:val="24"/>
        </w:rPr>
        <w:t xml:space="preserve"> – </w:t>
      </w:r>
      <w:r w:rsidR="00874B46">
        <w:rPr>
          <w:szCs w:val="24"/>
        </w:rPr>
        <w:t>18,2</w:t>
      </w:r>
      <w:r w:rsidR="008A757F">
        <w:rPr>
          <w:szCs w:val="24"/>
        </w:rPr>
        <w:t>%.</w:t>
      </w:r>
    </w:p>
    <w:p w:rsidR="00DD179A" w:rsidRPr="00DD179A" w:rsidRDefault="00DD179A" w:rsidP="00DD179A">
      <w:pPr>
        <w:pStyle w:val="Tekstpodstawowywcity2"/>
        <w:spacing w:line="360" w:lineRule="auto"/>
        <w:ind w:left="0"/>
        <w:rPr>
          <w:szCs w:val="24"/>
        </w:rPr>
      </w:pPr>
    </w:p>
    <w:p w:rsidR="005B69D0" w:rsidRPr="004B2209" w:rsidRDefault="004B2209" w:rsidP="000733E7">
      <w:pPr>
        <w:pStyle w:val="Tekstpodstawowywcity2"/>
        <w:spacing w:line="276" w:lineRule="auto"/>
        <w:ind w:left="0"/>
        <w:rPr>
          <w:i/>
          <w:szCs w:val="24"/>
        </w:rPr>
      </w:pPr>
      <w:r>
        <w:rPr>
          <w:b/>
          <w:szCs w:val="24"/>
        </w:rPr>
        <w:lastRenderedPageBreak/>
        <w:t xml:space="preserve">Tabela 6. </w:t>
      </w:r>
      <w:r w:rsidR="005B69D0" w:rsidRPr="000733E7">
        <w:rPr>
          <w:b/>
          <w:szCs w:val="24"/>
        </w:rPr>
        <w:t>Bezro</w:t>
      </w:r>
      <w:r w:rsidR="00342B0F" w:rsidRPr="000733E7">
        <w:rPr>
          <w:b/>
          <w:szCs w:val="24"/>
        </w:rPr>
        <w:t>botni z prawem do zasiłku w 20</w:t>
      </w:r>
      <w:r w:rsidR="0047127A" w:rsidRPr="000733E7">
        <w:rPr>
          <w:b/>
          <w:szCs w:val="24"/>
        </w:rPr>
        <w:t>1</w:t>
      </w:r>
      <w:r w:rsidR="0080497E">
        <w:rPr>
          <w:b/>
          <w:szCs w:val="24"/>
        </w:rPr>
        <w:t>9</w:t>
      </w:r>
      <w:r w:rsidR="005B69D0" w:rsidRPr="000733E7">
        <w:rPr>
          <w:b/>
          <w:szCs w:val="24"/>
        </w:rPr>
        <w:t>r</w:t>
      </w:r>
      <w:r w:rsidR="005B69D0" w:rsidRPr="000733E7">
        <w:rPr>
          <w:szCs w:val="24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2197"/>
        <w:gridCol w:w="2127"/>
        <w:gridCol w:w="3260"/>
      </w:tblGrid>
      <w:tr w:rsidR="00342B0F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Miesiąc</w:t>
            </w:r>
          </w:p>
        </w:tc>
        <w:tc>
          <w:tcPr>
            <w:tcW w:w="7584" w:type="dxa"/>
            <w:gridSpan w:val="3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Bezrobotni z prawem do zasiłku</w:t>
            </w:r>
          </w:p>
        </w:tc>
      </w:tr>
      <w:tr w:rsidR="00342B0F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197" w:type="dxa"/>
            <w:shd w:val="clear" w:color="auto" w:fill="EAF1DD" w:themeFill="accent3" w:themeFillTint="33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 xml:space="preserve">Stan w końcu m-ca sprawozdawczego </w:t>
            </w:r>
          </w:p>
        </w:tc>
        <w:tc>
          <w:tcPr>
            <w:tcW w:w="2127" w:type="dxa"/>
            <w:shd w:val="clear" w:color="auto" w:fill="EAF1DD" w:themeFill="accent3" w:themeFillTint="33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 xml:space="preserve">% ogółu </w:t>
            </w:r>
          </w:p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>bezrobotnych</w:t>
            </w:r>
          </w:p>
        </w:tc>
        <w:tc>
          <w:tcPr>
            <w:tcW w:w="3260" w:type="dxa"/>
            <w:shd w:val="clear" w:color="auto" w:fill="EAF1DD" w:themeFill="accent3" w:themeFillTint="33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B2209">
              <w:rPr>
                <w:i/>
                <w:sz w:val="20"/>
              </w:rPr>
              <w:t xml:space="preserve">Zarejestrowani </w:t>
            </w:r>
            <w:r w:rsidRPr="004B2209">
              <w:rPr>
                <w:i/>
                <w:sz w:val="20"/>
              </w:rPr>
              <w:br/>
              <w:t xml:space="preserve">w m-cu sprawozdawczym 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Styczeń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346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16,4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73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Luty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347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16,1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Marzec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351</w:t>
            </w:r>
          </w:p>
        </w:tc>
        <w:tc>
          <w:tcPr>
            <w:tcW w:w="2127" w:type="dxa"/>
          </w:tcPr>
          <w:p w:rsidR="00342B0F" w:rsidRPr="004B2209" w:rsidRDefault="0080497E" w:rsidP="007E37A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16,4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Kwiecień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352</w:t>
            </w:r>
          </w:p>
        </w:tc>
        <w:tc>
          <w:tcPr>
            <w:tcW w:w="2127" w:type="dxa"/>
          </w:tcPr>
          <w:p w:rsidR="00342B0F" w:rsidRPr="004B2209" w:rsidRDefault="0080497E" w:rsidP="007E37A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17,0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Maj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353</w:t>
            </w:r>
          </w:p>
        </w:tc>
        <w:tc>
          <w:tcPr>
            <w:tcW w:w="2127" w:type="dxa"/>
          </w:tcPr>
          <w:p w:rsidR="00342B0F" w:rsidRPr="004B2209" w:rsidRDefault="0080497E" w:rsidP="007E37A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17,4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Czerwiec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351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17,9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Lipiec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341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17,5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Sierpień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334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17,3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Wrzesień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307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16,6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Październik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288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16,2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Listopad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296</w:t>
            </w:r>
          </w:p>
        </w:tc>
        <w:tc>
          <w:tcPr>
            <w:tcW w:w="212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16,7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Grudzień</w:t>
            </w:r>
          </w:p>
        </w:tc>
        <w:tc>
          <w:tcPr>
            <w:tcW w:w="2197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313</w:t>
            </w:r>
          </w:p>
        </w:tc>
        <w:tc>
          <w:tcPr>
            <w:tcW w:w="2127" w:type="dxa"/>
          </w:tcPr>
          <w:p w:rsidR="00342B0F" w:rsidRPr="004B2209" w:rsidRDefault="0080497E" w:rsidP="007E37A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17,4</w:t>
            </w:r>
          </w:p>
        </w:tc>
        <w:tc>
          <w:tcPr>
            <w:tcW w:w="3260" w:type="dxa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</w:tr>
      <w:tr w:rsidR="00342B0F" w:rsidRPr="000733E7" w:rsidTr="0069407C">
        <w:tc>
          <w:tcPr>
            <w:tcW w:w="1842" w:type="dxa"/>
            <w:shd w:val="clear" w:color="auto" w:fill="C2D69B" w:themeFill="accent3" w:themeFillTint="99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B2209">
              <w:rPr>
                <w:b/>
                <w:i/>
                <w:sz w:val="20"/>
              </w:rPr>
              <w:t>RAZEM</w:t>
            </w:r>
          </w:p>
        </w:tc>
        <w:tc>
          <w:tcPr>
            <w:tcW w:w="2197" w:type="dxa"/>
            <w:shd w:val="clear" w:color="auto" w:fill="EAF1DD" w:themeFill="accent3" w:themeFillTint="33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X</w:t>
            </w:r>
          </w:p>
        </w:tc>
        <w:tc>
          <w:tcPr>
            <w:tcW w:w="2127" w:type="dxa"/>
            <w:shd w:val="clear" w:color="auto" w:fill="EAF1DD" w:themeFill="accent3" w:themeFillTint="33"/>
          </w:tcPr>
          <w:p w:rsidR="00342B0F" w:rsidRPr="004B2209" w:rsidRDefault="00342B0F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B2209">
              <w:rPr>
                <w:sz w:val="20"/>
              </w:rPr>
              <w:t>X</w:t>
            </w:r>
          </w:p>
        </w:tc>
        <w:tc>
          <w:tcPr>
            <w:tcW w:w="3260" w:type="dxa"/>
            <w:shd w:val="clear" w:color="auto" w:fill="EAF1DD" w:themeFill="accent3" w:themeFillTint="33"/>
          </w:tcPr>
          <w:p w:rsidR="00342B0F" w:rsidRPr="004B2209" w:rsidRDefault="0080497E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641</w:t>
            </w:r>
          </w:p>
        </w:tc>
      </w:tr>
    </w:tbl>
    <w:p w:rsidR="00DA2684" w:rsidRDefault="00DA2684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2.4</w:t>
      </w:r>
      <w:r w:rsidR="007966C3">
        <w:rPr>
          <w:b/>
          <w:i/>
          <w:szCs w:val="24"/>
        </w:rPr>
        <w:t>.</w:t>
      </w:r>
      <w:r w:rsidR="004B2209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 xml:space="preserve"> Zwolnienia z przyczyn dotyczących zakładu pracy</w:t>
      </w:r>
    </w:p>
    <w:p w:rsidR="005B69D0" w:rsidRPr="000733E7" w:rsidRDefault="00342B0F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783413" w:rsidRPr="000733E7">
        <w:rPr>
          <w:szCs w:val="24"/>
        </w:rPr>
        <w:t>1</w:t>
      </w:r>
      <w:r w:rsidR="003625C5">
        <w:rPr>
          <w:szCs w:val="24"/>
        </w:rPr>
        <w:t>9</w:t>
      </w:r>
      <w:r w:rsidR="00A561B8" w:rsidRPr="000733E7">
        <w:rPr>
          <w:szCs w:val="24"/>
        </w:rPr>
        <w:t>r. w urzędzie pr</w:t>
      </w:r>
      <w:r w:rsidR="002F62F1">
        <w:rPr>
          <w:szCs w:val="24"/>
        </w:rPr>
        <w:t>acy zostało zarejestrowanych</w:t>
      </w:r>
      <w:r w:rsidRPr="000733E7">
        <w:rPr>
          <w:szCs w:val="24"/>
        </w:rPr>
        <w:t xml:space="preserve"> </w:t>
      </w:r>
      <w:r w:rsidR="003625C5">
        <w:rPr>
          <w:szCs w:val="24"/>
        </w:rPr>
        <w:t>86</w:t>
      </w:r>
      <w:r w:rsidR="002F62F1">
        <w:rPr>
          <w:szCs w:val="24"/>
        </w:rPr>
        <w:t xml:space="preserve"> osób zwolnionych</w:t>
      </w:r>
      <w:r w:rsidR="005B69D0" w:rsidRPr="000733E7">
        <w:rPr>
          <w:szCs w:val="24"/>
        </w:rPr>
        <w:t xml:space="preserve">  z przyczyn dotyczący</w:t>
      </w:r>
      <w:r w:rsidRPr="000733E7">
        <w:rPr>
          <w:szCs w:val="24"/>
        </w:rPr>
        <w:t xml:space="preserve">ch zakładu pracy, co stanowiło </w:t>
      </w:r>
      <w:r w:rsidR="003625C5">
        <w:rPr>
          <w:szCs w:val="24"/>
        </w:rPr>
        <w:t>2,6</w:t>
      </w:r>
      <w:r w:rsidR="005B69D0" w:rsidRPr="000733E7">
        <w:rPr>
          <w:szCs w:val="24"/>
        </w:rPr>
        <w:t>% ogółu zarejestrowanych w tym okresie.</w:t>
      </w:r>
    </w:p>
    <w:p w:rsidR="005B69D0" w:rsidRPr="000733E7" w:rsidRDefault="00342B0F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 dzień 31.12.20</w:t>
      </w:r>
      <w:r w:rsidR="00783413" w:rsidRPr="000733E7">
        <w:rPr>
          <w:szCs w:val="24"/>
        </w:rPr>
        <w:t>1</w:t>
      </w:r>
      <w:r w:rsidR="003625C5">
        <w:rPr>
          <w:szCs w:val="24"/>
        </w:rPr>
        <w:t>9</w:t>
      </w:r>
      <w:r w:rsidR="00783413" w:rsidRPr="000733E7">
        <w:rPr>
          <w:szCs w:val="24"/>
        </w:rPr>
        <w:t>r. w ewidencji urzędu figurował</w:t>
      </w:r>
      <w:r w:rsidR="00E831D7">
        <w:rPr>
          <w:szCs w:val="24"/>
        </w:rPr>
        <w:t>y</w:t>
      </w:r>
      <w:r w:rsidRPr="000733E7">
        <w:rPr>
          <w:szCs w:val="24"/>
        </w:rPr>
        <w:t xml:space="preserve"> </w:t>
      </w:r>
      <w:r w:rsidR="003625C5">
        <w:rPr>
          <w:szCs w:val="24"/>
        </w:rPr>
        <w:t>64</w:t>
      </w:r>
      <w:r w:rsidRPr="000733E7">
        <w:rPr>
          <w:szCs w:val="24"/>
        </w:rPr>
        <w:t xml:space="preserve"> os</w:t>
      </w:r>
      <w:r w:rsidR="00E831D7">
        <w:rPr>
          <w:szCs w:val="24"/>
        </w:rPr>
        <w:t>oby</w:t>
      </w:r>
      <w:r w:rsidRPr="000733E7">
        <w:rPr>
          <w:szCs w:val="24"/>
        </w:rPr>
        <w:t xml:space="preserve"> zwolnion</w:t>
      </w:r>
      <w:r w:rsidR="00E831D7">
        <w:rPr>
          <w:szCs w:val="24"/>
        </w:rPr>
        <w:t>e</w:t>
      </w:r>
      <w:r w:rsidR="005B69D0" w:rsidRPr="000733E7">
        <w:rPr>
          <w:szCs w:val="24"/>
        </w:rPr>
        <w:t xml:space="preserve"> z przyczy</w:t>
      </w:r>
      <w:r w:rsidR="002F62F1">
        <w:rPr>
          <w:szCs w:val="24"/>
        </w:rPr>
        <w:t>n dot</w:t>
      </w:r>
      <w:r w:rsidR="003625C5">
        <w:rPr>
          <w:szCs w:val="24"/>
        </w:rPr>
        <w:t>yczących zakładu pracy, w tym 32</w:t>
      </w:r>
      <w:r w:rsidR="00A561B8" w:rsidRPr="000733E7">
        <w:rPr>
          <w:szCs w:val="24"/>
        </w:rPr>
        <w:t xml:space="preserve"> kobiet</w:t>
      </w:r>
      <w:r w:rsidR="003625C5">
        <w:rPr>
          <w:szCs w:val="24"/>
        </w:rPr>
        <w:t>y</w:t>
      </w:r>
      <w:r w:rsidRPr="000733E7">
        <w:rPr>
          <w:szCs w:val="24"/>
        </w:rPr>
        <w:t xml:space="preserve">. Populacja ta stanowiła </w:t>
      </w:r>
      <w:r w:rsidR="003625C5">
        <w:rPr>
          <w:szCs w:val="24"/>
        </w:rPr>
        <w:t>3,6</w:t>
      </w:r>
      <w:r w:rsidR="005B69D0" w:rsidRPr="000733E7">
        <w:rPr>
          <w:szCs w:val="24"/>
        </w:rPr>
        <w:t>% ogółu bezrobot</w:t>
      </w:r>
      <w:r w:rsidR="002F62F1">
        <w:rPr>
          <w:szCs w:val="24"/>
        </w:rPr>
        <w:t xml:space="preserve">nych. </w:t>
      </w:r>
      <w:r w:rsidRPr="000733E7">
        <w:rPr>
          <w:szCs w:val="24"/>
        </w:rPr>
        <w:t>W stosunku do grudnia 20</w:t>
      </w:r>
      <w:r w:rsidR="00106FA2" w:rsidRPr="000733E7">
        <w:rPr>
          <w:szCs w:val="24"/>
        </w:rPr>
        <w:t>1</w:t>
      </w:r>
      <w:r w:rsidR="003625C5">
        <w:rPr>
          <w:szCs w:val="24"/>
        </w:rPr>
        <w:t>8</w:t>
      </w:r>
      <w:r w:rsidR="005B69D0" w:rsidRPr="000733E7">
        <w:rPr>
          <w:szCs w:val="24"/>
        </w:rPr>
        <w:t xml:space="preserve"> roku nastąpił </w:t>
      </w:r>
      <w:r w:rsidR="00534748">
        <w:rPr>
          <w:szCs w:val="24"/>
        </w:rPr>
        <w:t>spadek</w:t>
      </w:r>
      <w:r w:rsidR="00783413" w:rsidRPr="000733E7">
        <w:rPr>
          <w:szCs w:val="24"/>
        </w:rPr>
        <w:t xml:space="preserve"> </w:t>
      </w:r>
      <w:r w:rsidR="00A561B8" w:rsidRPr="000733E7">
        <w:rPr>
          <w:szCs w:val="24"/>
        </w:rPr>
        <w:t>tej kategorii bezr</w:t>
      </w:r>
      <w:r w:rsidRPr="000733E7">
        <w:rPr>
          <w:szCs w:val="24"/>
        </w:rPr>
        <w:t xml:space="preserve">obotnych o </w:t>
      </w:r>
      <w:r w:rsidR="003625C5">
        <w:rPr>
          <w:szCs w:val="24"/>
        </w:rPr>
        <w:t>39</w:t>
      </w:r>
      <w:r w:rsidRPr="000733E7">
        <w:rPr>
          <w:szCs w:val="24"/>
        </w:rPr>
        <w:t xml:space="preserve"> os</w:t>
      </w:r>
      <w:r w:rsidR="003625C5">
        <w:rPr>
          <w:szCs w:val="24"/>
        </w:rPr>
        <w:t>ób</w:t>
      </w:r>
      <w:r w:rsidR="002F62F1">
        <w:rPr>
          <w:szCs w:val="24"/>
        </w:rPr>
        <w:t xml:space="preserve">, tj. </w:t>
      </w:r>
      <w:r w:rsidRPr="000733E7">
        <w:rPr>
          <w:szCs w:val="24"/>
        </w:rPr>
        <w:t xml:space="preserve">o </w:t>
      </w:r>
      <w:r w:rsidR="003625C5">
        <w:rPr>
          <w:szCs w:val="24"/>
        </w:rPr>
        <w:t>31,2</w:t>
      </w:r>
      <w:r w:rsidR="005B69D0" w:rsidRPr="000733E7">
        <w:rPr>
          <w:szCs w:val="24"/>
        </w:rPr>
        <w:t>%.</w:t>
      </w:r>
    </w:p>
    <w:p w:rsidR="00DD179A" w:rsidRDefault="00342B0F" w:rsidP="009C3EE1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783413" w:rsidRPr="000733E7">
        <w:rPr>
          <w:szCs w:val="24"/>
        </w:rPr>
        <w:t>1</w:t>
      </w:r>
      <w:r w:rsidR="003625C5">
        <w:rPr>
          <w:szCs w:val="24"/>
        </w:rPr>
        <w:t>9</w:t>
      </w:r>
      <w:r w:rsidR="005B69D0" w:rsidRPr="000733E7">
        <w:rPr>
          <w:szCs w:val="24"/>
        </w:rPr>
        <w:t xml:space="preserve"> roku zamiar zmniejszenia zatrudnienia </w:t>
      </w:r>
      <w:r w:rsidR="009073C1">
        <w:rPr>
          <w:szCs w:val="24"/>
        </w:rPr>
        <w:t>w ramach zwolnień</w:t>
      </w:r>
      <w:r w:rsidR="005B69D0" w:rsidRPr="000733E7">
        <w:rPr>
          <w:szCs w:val="24"/>
        </w:rPr>
        <w:t xml:space="preserve"> grupow</w:t>
      </w:r>
      <w:r w:rsidR="009073C1">
        <w:rPr>
          <w:szCs w:val="24"/>
        </w:rPr>
        <w:t>ych</w:t>
      </w:r>
      <w:r w:rsidR="00BE4A5F">
        <w:rPr>
          <w:szCs w:val="24"/>
        </w:rPr>
        <w:t xml:space="preserve"> </w:t>
      </w:r>
      <w:r w:rsidR="002F62F1">
        <w:rPr>
          <w:szCs w:val="24"/>
        </w:rPr>
        <w:t xml:space="preserve">nie </w:t>
      </w:r>
      <w:r w:rsidR="00C77843">
        <w:rPr>
          <w:szCs w:val="24"/>
        </w:rPr>
        <w:t>zgłosił</w:t>
      </w:r>
      <w:r w:rsidR="002F62F1">
        <w:rPr>
          <w:szCs w:val="24"/>
        </w:rPr>
        <w:t xml:space="preserve"> żaden pracodawca</w:t>
      </w:r>
      <w:r w:rsidR="00F237ED">
        <w:rPr>
          <w:szCs w:val="24"/>
        </w:rPr>
        <w:t xml:space="preserve"> </w:t>
      </w:r>
      <w:r w:rsidR="002F62F1">
        <w:rPr>
          <w:szCs w:val="24"/>
        </w:rPr>
        <w:t>z powiatu otwockiego.</w:t>
      </w:r>
    </w:p>
    <w:p w:rsidR="00573224" w:rsidRDefault="00573224" w:rsidP="009C3EE1">
      <w:pPr>
        <w:pStyle w:val="Tekstpodstawowywcity2"/>
        <w:spacing w:line="360" w:lineRule="auto"/>
        <w:ind w:left="0"/>
        <w:rPr>
          <w:szCs w:val="24"/>
        </w:rPr>
      </w:pPr>
    </w:p>
    <w:p w:rsidR="005B69D0" w:rsidRPr="004B2209" w:rsidRDefault="004B2209" w:rsidP="004B2209">
      <w:pPr>
        <w:pStyle w:val="Tekstpodstawowywcity2"/>
        <w:spacing w:line="276" w:lineRule="auto"/>
        <w:ind w:left="0"/>
        <w:rPr>
          <w:i/>
          <w:szCs w:val="24"/>
        </w:rPr>
      </w:pPr>
      <w:r>
        <w:rPr>
          <w:b/>
          <w:szCs w:val="24"/>
        </w:rPr>
        <w:t xml:space="preserve">Tabela 7. </w:t>
      </w:r>
      <w:r w:rsidR="005B69D0" w:rsidRPr="000733E7">
        <w:rPr>
          <w:b/>
          <w:szCs w:val="24"/>
        </w:rPr>
        <w:t xml:space="preserve">Zwolnienia z przyczyn </w:t>
      </w:r>
      <w:r w:rsidR="00342B0F" w:rsidRPr="000733E7">
        <w:rPr>
          <w:b/>
          <w:szCs w:val="24"/>
        </w:rPr>
        <w:t>dotyczących zakładu pracy w 20</w:t>
      </w:r>
      <w:r w:rsidR="00783413" w:rsidRPr="000733E7">
        <w:rPr>
          <w:b/>
          <w:szCs w:val="24"/>
        </w:rPr>
        <w:t>1</w:t>
      </w:r>
      <w:r w:rsidR="003625C5">
        <w:rPr>
          <w:b/>
          <w:szCs w:val="24"/>
        </w:rPr>
        <w:t>9</w:t>
      </w:r>
      <w:r w:rsidR="005B69D0" w:rsidRPr="000733E7">
        <w:rPr>
          <w:b/>
          <w:szCs w:val="24"/>
        </w:rPr>
        <w:t>r</w:t>
      </w:r>
      <w:r w:rsidR="005B69D0" w:rsidRPr="000733E7">
        <w:rPr>
          <w:szCs w:val="24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2623"/>
        <w:gridCol w:w="2126"/>
        <w:gridCol w:w="2693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Miesiąc</w:t>
            </w:r>
          </w:p>
        </w:tc>
        <w:tc>
          <w:tcPr>
            <w:tcW w:w="7442" w:type="dxa"/>
            <w:gridSpan w:val="3"/>
            <w:shd w:val="clear" w:color="auto" w:fill="C2D69B" w:themeFill="accent3" w:themeFillTint="99"/>
          </w:tcPr>
          <w:p w:rsidR="005B69D0" w:rsidRPr="004B2209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Bezrobotni zwolnieni z przyczyn dotyczących zakładu pracy</w:t>
            </w:r>
          </w:p>
        </w:tc>
      </w:tr>
      <w:tr w:rsidR="003F17BE" w:rsidRPr="000733E7" w:rsidTr="0069407C">
        <w:trPr>
          <w:cantSplit/>
          <w:trHeight w:val="700"/>
        </w:trPr>
        <w:tc>
          <w:tcPr>
            <w:tcW w:w="1842" w:type="dxa"/>
            <w:vMerge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</w:tc>
        <w:tc>
          <w:tcPr>
            <w:tcW w:w="2623" w:type="dxa"/>
            <w:shd w:val="clear" w:color="auto" w:fill="EAF1DD" w:themeFill="accent3" w:themeFillTint="33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Stan na koniec miesiąca sprawozdawczego</w:t>
            </w:r>
          </w:p>
        </w:tc>
        <w:tc>
          <w:tcPr>
            <w:tcW w:w="2126" w:type="dxa"/>
            <w:shd w:val="clear" w:color="auto" w:fill="EAF1DD" w:themeFill="accent3" w:themeFillTint="33"/>
          </w:tcPr>
          <w:p w:rsidR="003F17BE" w:rsidRPr="004B2209" w:rsidRDefault="003F17BE" w:rsidP="000733E7">
            <w:pPr>
              <w:spacing w:line="276" w:lineRule="auto"/>
              <w:jc w:val="center"/>
              <w:rPr>
                <w:b/>
              </w:rPr>
            </w:pPr>
            <w:r w:rsidRPr="004B2209">
              <w:rPr>
                <w:b/>
              </w:rPr>
              <w:t>% do ogółu bezrobotnych</w:t>
            </w:r>
          </w:p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</w:tc>
        <w:tc>
          <w:tcPr>
            <w:tcW w:w="2693" w:type="dxa"/>
            <w:shd w:val="clear" w:color="auto" w:fill="EAF1DD" w:themeFill="accent3" w:themeFillTint="33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B2209">
              <w:rPr>
                <w:b/>
                <w:sz w:val="20"/>
              </w:rPr>
              <w:t>Zarejestrowani w m-cu sprawozdawczym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Styczeń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3,8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Luty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3,8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Marzec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78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Kwiecień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Maj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lastRenderedPageBreak/>
              <w:t>Czerwiec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Lipiec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Sierpień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3,7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Wrzesień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Październik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3,8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Listopad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B2209">
              <w:rPr>
                <w:sz w:val="20"/>
              </w:rPr>
              <w:t>Grudzień</w:t>
            </w:r>
          </w:p>
        </w:tc>
        <w:tc>
          <w:tcPr>
            <w:tcW w:w="262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  <w:tc>
          <w:tcPr>
            <w:tcW w:w="2126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2693" w:type="dxa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3F17BE" w:rsidRPr="000733E7" w:rsidTr="0069407C">
        <w:tc>
          <w:tcPr>
            <w:tcW w:w="1842" w:type="dxa"/>
            <w:shd w:val="clear" w:color="auto" w:fill="C2D69B" w:themeFill="accent3" w:themeFillTint="99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B2209">
              <w:rPr>
                <w:b/>
                <w:i/>
                <w:sz w:val="20"/>
              </w:rPr>
              <w:t>OGÓŁEM</w:t>
            </w:r>
          </w:p>
        </w:tc>
        <w:tc>
          <w:tcPr>
            <w:tcW w:w="2623" w:type="dxa"/>
            <w:shd w:val="clear" w:color="auto" w:fill="EAF1DD" w:themeFill="accent3" w:themeFillTint="33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B2209">
              <w:rPr>
                <w:sz w:val="20"/>
              </w:rPr>
              <w:t>X</w:t>
            </w:r>
          </w:p>
        </w:tc>
        <w:tc>
          <w:tcPr>
            <w:tcW w:w="2126" w:type="dxa"/>
            <w:shd w:val="clear" w:color="auto" w:fill="EAF1DD" w:themeFill="accent3" w:themeFillTint="33"/>
          </w:tcPr>
          <w:p w:rsidR="003F17BE" w:rsidRPr="004B2209" w:rsidRDefault="003F17BE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B2209">
              <w:rPr>
                <w:sz w:val="20"/>
              </w:rPr>
              <w:t>x</w:t>
            </w:r>
          </w:p>
        </w:tc>
        <w:tc>
          <w:tcPr>
            <w:tcW w:w="2693" w:type="dxa"/>
            <w:shd w:val="clear" w:color="auto" w:fill="EAF1DD" w:themeFill="accent3" w:themeFillTint="33"/>
          </w:tcPr>
          <w:p w:rsidR="003F17BE" w:rsidRPr="004B2209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86</w:t>
            </w:r>
          </w:p>
        </w:tc>
      </w:tr>
    </w:tbl>
    <w:p w:rsidR="003312A4" w:rsidRPr="000733E7" w:rsidRDefault="003312A4" w:rsidP="000733E7">
      <w:pPr>
        <w:pStyle w:val="Tekstpodstawowywcity2"/>
        <w:spacing w:line="276" w:lineRule="auto"/>
        <w:ind w:left="0"/>
        <w:rPr>
          <w:szCs w:val="24"/>
        </w:rPr>
      </w:pP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2.5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E8699E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>Rejestrowane bezrobocie na wsi</w:t>
      </w:r>
    </w:p>
    <w:p w:rsidR="005B69D0" w:rsidRPr="000733E7" w:rsidRDefault="00520173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783413" w:rsidRPr="000733E7">
        <w:rPr>
          <w:szCs w:val="24"/>
        </w:rPr>
        <w:t>1</w:t>
      </w:r>
      <w:r w:rsidR="003625C5">
        <w:rPr>
          <w:szCs w:val="24"/>
        </w:rPr>
        <w:t>9</w:t>
      </w:r>
      <w:r w:rsidR="005B69D0" w:rsidRPr="000733E7">
        <w:rPr>
          <w:szCs w:val="24"/>
        </w:rPr>
        <w:t>r.</w:t>
      </w:r>
      <w:r w:rsidR="00EB5742" w:rsidRPr="000733E7">
        <w:rPr>
          <w:szCs w:val="24"/>
        </w:rPr>
        <w:t xml:space="preserve"> w urzędzie pracy zarejestrował</w:t>
      </w:r>
      <w:r w:rsidR="000A08EF">
        <w:rPr>
          <w:szCs w:val="24"/>
        </w:rPr>
        <w:t>y</w:t>
      </w:r>
      <w:r w:rsidR="00180BC6">
        <w:rPr>
          <w:szCs w:val="24"/>
        </w:rPr>
        <w:t xml:space="preserve"> się 1</w:t>
      </w:r>
      <w:r w:rsidR="003625C5">
        <w:rPr>
          <w:szCs w:val="24"/>
        </w:rPr>
        <w:t>244</w:t>
      </w:r>
      <w:r w:rsidR="00EB5742" w:rsidRPr="000733E7">
        <w:rPr>
          <w:szCs w:val="24"/>
        </w:rPr>
        <w:t xml:space="preserve"> os</w:t>
      </w:r>
      <w:r w:rsidR="003625C5">
        <w:rPr>
          <w:szCs w:val="24"/>
        </w:rPr>
        <w:t>oby</w:t>
      </w:r>
      <w:r w:rsidR="00EB5742" w:rsidRPr="000733E7">
        <w:rPr>
          <w:szCs w:val="24"/>
        </w:rPr>
        <w:t xml:space="preserve"> bezrobot</w:t>
      </w:r>
      <w:r w:rsidRPr="000733E7">
        <w:rPr>
          <w:szCs w:val="24"/>
        </w:rPr>
        <w:t>n</w:t>
      </w:r>
      <w:r w:rsidR="003625C5">
        <w:rPr>
          <w:szCs w:val="24"/>
        </w:rPr>
        <w:t>e</w:t>
      </w:r>
      <w:r w:rsidRPr="000733E7">
        <w:rPr>
          <w:szCs w:val="24"/>
        </w:rPr>
        <w:t xml:space="preserve"> zamieszkał</w:t>
      </w:r>
      <w:r w:rsidR="000A08EF">
        <w:rPr>
          <w:szCs w:val="24"/>
        </w:rPr>
        <w:t>e</w:t>
      </w:r>
      <w:r w:rsidR="00D14869">
        <w:rPr>
          <w:szCs w:val="24"/>
        </w:rPr>
        <w:t xml:space="preserve"> na wsi.</w:t>
      </w:r>
      <w:r w:rsidRPr="000733E7">
        <w:rPr>
          <w:szCs w:val="24"/>
        </w:rPr>
        <w:t xml:space="preserve"> Populacja ta stanowiła </w:t>
      </w:r>
      <w:r w:rsidR="00E831D7">
        <w:rPr>
          <w:szCs w:val="24"/>
        </w:rPr>
        <w:t>37,7</w:t>
      </w:r>
      <w:r w:rsidR="005B69D0" w:rsidRPr="000733E7">
        <w:rPr>
          <w:szCs w:val="24"/>
        </w:rPr>
        <w:t>% ogółu zarejestrowanych w tym okresie. Natomiast wyłączono z ewidencji</w:t>
      </w:r>
      <w:r w:rsidR="00EB5742" w:rsidRPr="000733E7">
        <w:rPr>
          <w:szCs w:val="24"/>
        </w:rPr>
        <w:t xml:space="preserve"> </w:t>
      </w:r>
      <w:r w:rsidR="003625C5">
        <w:rPr>
          <w:szCs w:val="24"/>
        </w:rPr>
        <w:t>1306</w:t>
      </w:r>
      <w:r w:rsidR="005B69D0" w:rsidRPr="000733E7">
        <w:rPr>
          <w:szCs w:val="24"/>
        </w:rPr>
        <w:t xml:space="preserve"> os</w:t>
      </w:r>
      <w:r w:rsidR="003A3170">
        <w:rPr>
          <w:szCs w:val="24"/>
        </w:rPr>
        <w:t>ób</w:t>
      </w:r>
      <w:r w:rsidR="005B69D0" w:rsidRPr="000733E7">
        <w:rPr>
          <w:szCs w:val="24"/>
        </w:rPr>
        <w:t xml:space="preserve"> zamieszkał</w:t>
      </w:r>
      <w:r w:rsidR="003A3170">
        <w:rPr>
          <w:szCs w:val="24"/>
        </w:rPr>
        <w:t>ych</w:t>
      </w:r>
      <w:r w:rsidR="00EB5742" w:rsidRPr="000733E7">
        <w:rPr>
          <w:szCs w:val="24"/>
        </w:rPr>
        <w:t xml:space="preserve"> na wsi, z </w:t>
      </w:r>
      <w:r w:rsidR="00E831D7">
        <w:rPr>
          <w:szCs w:val="24"/>
        </w:rPr>
        <w:t>tego</w:t>
      </w:r>
      <w:r w:rsidR="00EB5742" w:rsidRPr="000733E7">
        <w:rPr>
          <w:szCs w:val="24"/>
        </w:rPr>
        <w:t xml:space="preserve"> pracę</w:t>
      </w:r>
      <w:r w:rsidR="003625C5">
        <w:rPr>
          <w:szCs w:val="24"/>
        </w:rPr>
        <w:t xml:space="preserve"> podjęły 632 osoby</w:t>
      </w:r>
      <w:r w:rsidRPr="000733E7">
        <w:rPr>
          <w:szCs w:val="24"/>
        </w:rPr>
        <w:t>.</w:t>
      </w:r>
    </w:p>
    <w:p w:rsidR="009C3EE1" w:rsidRDefault="00520173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 koniec grudnia 20</w:t>
      </w:r>
      <w:r w:rsidR="00783413" w:rsidRPr="000733E7">
        <w:rPr>
          <w:szCs w:val="24"/>
        </w:rPr>
        <w:t>1</w:t>
      </w:r>
      <w:r w:rsidR="003625C5">
        <w:rPr>
          <w:szCs w:val="24"/>
        </w:rPr>
        <w:t>9</w:t>
      </w:r>
      <w:r w:rsidR="005B69D0" w:rsidRPr="000733E7">
        <w:rPr>
          <w:szCs w:val="24"/>
        </w:rPr>
        <w:t>r. w e</w:t>
      </w:r>
      <w:r w:rsidRPr="000733E7">
        <w:rPr>
          <w:szCs w:val="24"/>
        </w:rPr>
        <w:t>widencji urzędu pozostawał</w:t>
      </w:r>
      <w:r w:rsidR="00E831D7">
        <w:rPr>
          <w:szCs w:val="24"/>
        </w:rPr>
        <w:t>o</w:t>
      </w:r>
      <w:r w:rsidRPr="000733E7">
        <w:rPr>
          <w:szCs w:val="24"/>
        </w:rPr>
        <w:t xml:space="preserve"> </w:t>
      </w:r>
      <w:r w:rsidR="003625C5">
        <w:rPr>
          <w:szCs w:val="24"/>
        </w:rPr>
        <w:t>648</w:t>
      </w:r>
      <w:r w:rsidRPr="000733E7">
        <w:rPr>
          <w:szCs w:val="24"/>
        </w:rPr>
        <w:t xml:space="preserve"> os</w:t>
      </w:r>
      <w:r w:rsidR="00E831D7">
        <w:rPr>
          <w:szCs w:val="24"/>
        </w:rPr>
        <w:t>ób</w:t>
      </w:r>
      <w:r w:rsidRPr="000733E7">
        <w:rPr>
          <w:szCs w:val="24"/>
        </w:rPr>
        <w:t xml:space="preserve"> </w:t>
      </w:r>
      <w:r w:rsidR="005B69D0" w:rsidRPr="000733E7">
        <w:rPr>
          <w:szCs w:val="24"/>
        </w:rPr>
        <w:t>zamiesz</w:t>
      </w:r>
      <w:r w:rsidRPr="000733E7">
        <w:rPr>
          <w:szCs w:val="24"/>
        </w:rPr>
        <w:t>kał</w:t>
      </w:r>
      <w:r w:rsidR="003625C5">
        <w:rPr>
          <w:szCs w:val="24"/>
        </w:rPr>
        <w:t>ych na wsi, co stanowiło 35,9</w:t>
      </w:r>
      <w:r w:rsidR="003F5007">
        <w:rPr>
          <w:szCs w:val="24"/>
        </w:rPr>
        <w:t>% ogółu bezrobotnych</w:t>
      </w:r>
    </w:p>
    <w:p w:rsidR="00573224" w:rsidRPr="000733E7" w:rsidRDefault="00573224" w:rsidP="00200914">
      <w:pPr>
        <w:pStyle w:val="Tekstpodstawowywcity2"/>
        <w:spacing w:line="360" w:lineRule="auto"/>
        <w:ind w:left="0"/>
        <w:rPr>
          <w:szCs w:val="24"/>
        </w:rPr>
      </w:pPr>
    </w:p>
    <w:p w:rsidR="005B69D0" w:rsidRPr="00E8699E" w:rsidRDefault="00E8699E" w:rsidP="00E8699E">
      <w:pPr>
        <w:pStyle w:val="Tekstpodstawowywcity2"/>
        <w:spacing w:line="276" w:lineRule="auto"/>
        <w:ind w:left="0"/>
        <w:rPr>
          <w:i/>
          <w:szCs w:val="24"/>
        </w:rPr>
      </w:pPr>
      <w:r>
        <w:rPr>
          <w:b/>
          <w:szCs w:val="24"/>
        </w:rPr>
        <w:t xml:space="preserve">Tabela 8. </w:t>
      </w:r>
      <w:r w:rsidR="005B69D0" w:rsidRPr="000733E7">
        <w:rPr>
          <w:b/>
          <w:szCs w:val="24"/>
        </w:rPr>
        <w:t>Rejes</w:t>
      </w:r>
      <w:r w:rsidR="00520173" w:rsidRPr="000733E7">
        <w:rPr>
          <w:b/>
          <w:szCs w:val="24"/>
        </w:rPr>
        <w:t>trowane bezrobocie na wsi w 20</w:t>
      </w:r>
      <w:r w:rsidR="00783413" w:rsidRPr="000733E7">
        <w:rPr>
          <w:b/>
          <w:szCs w:val="24"/>
        </w:rPr>
        <w:t>1</w:t>
      </w:r>
      <w:r w:rsidR="000A08EF">
        <w:rPr>
          <w:b/>
          <w:szCs w:val="24"/>
        </w:rPr>
        <w:t>9</w:t>
      </w:r>
      <w:r w:rsidR="005B69D0" w:rsidRPr="000733E7">
        <w:rPr>
          <w:b/>
          <w:szCs w:val="24"/>
        </w:rPr>
        <w:t>r</w:t>
      </w:r>
      <w:r w:rsidR="005B69D0" w:rsidRPr="000733E7">
        <w:rPr>
          <w:szCs w:val="24"/>
        </w:rPr>
        <w:t xml:space="preserve">.  </w:t>
      </w:r>
      <w:r w:rsidR="00931BD8" w:rsidRPr="000733E7">
        <w:rPr>
          <w:i/>
          <w:szCs w:val="24"/>
        </w:rPr>
        <w:t>(wg stanu na koniec miesiąca)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2410"/>
        <w:gridCol w:w="2410"/>
        <w:gridCol w:w="2479"/>
      </w:tblGrid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E8699E">
              <w:rPr>
                <w:b/>
                <w:sz w:val="20"/>
              </w:rPr>
              <w:t>Miesiąc</w:t>
            </w:r>
          </w:p>
        </w:tc>
        <w:tc>
          <w:tcPr>
            <w:tcW w:w="2410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E8699E">
              <w:rPr>
                <w:b/>
                <w:sz w:val="20"/>
              </w:rPr>
              <w:t>Liczba bezrobotnych</w:t>
            </w:r>
          </w:p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E8699E">
              <w:rPr>
                <w:b/>
                <w:sz w:val="20"/>
              </w:rPr>
              <w:t>ogółem</w:t>
            </w:r>
          </w:p>
        </w:tc>
        <w:tc>
          <w:tcPr>
            <w:tcW w:w="2410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E8699E">
              <w:rPr>
                <w:b/>
                <w:sz w:val="20"/>
              </w:rPr>
              <w:t>Liczba bezrobotnych zamieszkałych na wsi</w:t>
            </w:r>
          </w:p>
        </w:tc>
        <w:tc>
          <w:tcPr>
            <w:tcW w:w="2479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E8699E">
              <w:rPr>
                <w:b/>
                <w:sz w:val="20"/>
              </w:rPr>
              <w:t>% do ogólnej liczby bezrobotnych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Styczeń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2112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731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34,6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Luty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2150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753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35,0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Marzec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2143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743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34,7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Kwiecień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2067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713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34,5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Maj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2026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699</w:t>
            </w:r>
          </w:p>
        </w:tc>
        <w:tc>
          <w:tcPr>
            <w:tcW w:w="2479" w:type="dxa"/>
          </w:tcPr>
          <w:p w:rsidR="005B69D0" w:rsidRPr="00E8699E" w:rsidRDefault="003625C5" w:rsidP="00D14869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34,5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Czerwiec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1961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668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34,1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Lipiec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1948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651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33,4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Sierpień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1931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676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35,0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Wrzesień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1851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648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35,0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Październik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1781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626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35,2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Listopad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1769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616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34,8</w:t>
            </w:r>
          </w:p>
        </w:tc>
      </w:tr>
      <w:tr w:rsidR="005B69D0" w:rsidRPr="000733E7" w:rsidTr="0069407C">
        <w:tc>
          <w:tcPr>
            <w:tcW w:w="1913" w:type="dxa"/>
            <w:shd w:val="clear" w:color="auto" w:fill="C2D69B" w:themeFill="accent3" w:themeFillTint="99"/>
          </w:tcPr>
          <w:p w:rsidR="005B69D0" w:rsidRPr="00E8699E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E8699E">
              <w:rPr>
                <w:sz w:val="20"/>
              </w:rPr>
              <w:t>Grudzień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1804</w:t>
            </w:r>
          </w:p>
        </w:tc>
        <w:tc>
          <w:tcPr>
            <w:tcW w:w="2410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648</w:t>
            </w:r>
          </w:p>
        </w:tc>
        <w:tc>
          <w:tcPr>
            <w:tcW w:w="2479" w:type="dxa"/>
          </w:tcPr>
          <w:p w:rsidR="005B69D0" w:rsidRPr="00E8699E" w:rsidRDefault="003625C5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35,9</w:t>
            </w:r>
          </w:p>
        </w:tc>
      </w:tr>
    </w:tbl>
    <w:p w:rsidR="00827A81" w:rsidRPr="000733E7" w:rsidRDefault="00827A81" w:rsidP="000733E7">
      <w:pPr>
        <w:pStyle w:val="Tekstpodstawowywcity2"/>
        <w:spacing w:line="276" w:lineRule="auto"/>
        <w:ind w:left="0"/>
        <w:rPr>
          <w:i/>
          <w:szCs w:val="24"/>
        </w:rPr>
      </w:pP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2.6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E8699E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>Bezrobotni według wieku</w:t>
      </w: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Wśród zarejestrowanych b</w:t>
      </w:r>
      <w:r w:rsidR="007000C4" w:rsidRPr="000733E7">
        <w:rPr>
          <w:szCs w:val="24"/>
        </w:rPr>
        <w:t>ezrobotnych w końcu grudnia 20</w:t>
      </w:r>
      <w:r w:rsidR="00970815" w:rsidRPr="000733E7">
        <w:rPr>
          <w:szCs w:val="24"/>
        </w:rPr>
        <w:t>1</w:t>
      </w:r>
      <w:r w:rsidR="003625C5">
        <w:rPr>
          <w:szCs w:val="24"/>
        </w:rPr>
        <w:t>9</w:t>
      </w:r>
      <w:r w:rsidRPr="000733E7">
        <w:rPr>
          <w:szCs w:val="24"/>
        </w:rPr>
        <w:t xml:space="preserve">r. dominowali bezrobotni w </w:t>
      </w:r>
      <w:r w:rsidR="00AE2077">
        <w:rPr>
          <w:szCs w:val="24"/>
        </w:rPr>
        <w:t>wiek</w:t>
      </w:r>
      <w:r w:rsidR="003A3170">
        <w:rPr>
          <w:szCs w:val="24"/>
        </w:rPr>
        <w:t xml:space="preserve">u 35 - 44 lata </w:t>
      </w:r>
      <w:r w:rsidR="007000C4" w:rsidRPr="000733E7">
        <w:rPr>
          <w:szCs w:val="24"/>
        </w:rPr>
        <w:t xml:space="preserve">– </w:t>
      </w:r>
      <w:r w:rsidR="003625C5">
        <w:rPr>
          <w:szCs w:val="24"/>
        </w:rPr>
        <w:t>457</w:t>
      </w:r>
      <w:r w:rsidR="007000C4" w:rsidRPr="000733E7">
        <w:rPr>
          <w:szCs w:val="24"/>
        </w:rPr>
        <w:t xml:space="preserve"> os</w:t>
      </w:r>
      <w:r w:rsidR="00180BC6">
        <w:rPr>
          <w:szCs w:val="24"/>
        </w:rPr>
        <w:t>ób</w:t>
      </w:r>
      <w:r w:rsidR="007000C4" w:rsidRPr="000733E7">
        <w:rPr>
          <w:szCs w:val="24"/>
        </w:rPr>
        <w:t xml:space="preserve"> (</w:t>
      </w:r>
      <w:r w:rsidR="009073C1">
        <w:rPr>
          <w:szCs w:val="24"/>
        </w:rPr>
        <w:t xml:space="preserve">tj. </w:t>
      </w:r>
      <w:r w:rsidR="003625C5">
        <w:rPr>
          <w:szCs w:val="24"/>
        </w:rPr>
        <w:t>25,3</w:t>
      </w:r>
      <w:r w:rsidRPr="000733E7">
        <w:rPr>
          <w:szCs w:val="24"/>
        </w:rPr>
        <w:t>% ogółu bezrobotnych), bezro</w:t>
      </w:r>
      <w:r w:rsidR="007000C4" w:rsidRPr="000733E7">
        <w:rPr>
          <w:szCs w:val="24"/>
        </w:rPr>
        <w:t xml:space="preserve">botni w </w:t>
      </w:r>
      <w:r w:rsidR="003625C5">
        <w:rPr>
          <w:szCs w:val="24"/>
        </w:rPr>
        <w:t>wieku 55 lat i powyżej</w:t>
      </w:r>
      <w:r w:rsidR="003B7553">
        <w:rPr>
          <w:szCs w:val="24"/>
        </w:rPr>
        <w:t xml:space="preserve"> </w:t>
      </w:r>
      <w:r w:rsidR="007000C4" w:rsidRPr="000733E7">
        <w:rPr>
          <w:szCs w:val="24"/>
        </w:rPr>
        <w:t xml:space="preserve">– </w:t>
      </w:r>
      <w:r w:rsidR="006E741E">
        <w:rPr>
          <w:szCs w:val="24"/>
        </w:rPr>
        <w:t>442</w:t>
      </w:r>
      <w:r w:rsidR="007000C4" w:rsidRPr="000733E7">
        <w:rPr>
          <w:szCs w:val="24"/>
        </w:rPr>
        <w:t xml:space="preserve"> os</w:t>
      </w:r>
      <w:r w:rsidR="006E741E">
        <w:rPr>
          <w:szCs w:val="24"/>
        </w:rPr>
        <w:t>oby</w:t>
      </w:r>
      <w:r w:rsidR="007000C4" w:rsidRPr="000733E7">
        <w:rPr>
          <w:szCs w:val="24"/>
        </w:rPr>
        <w:t xml:space="preserve"> (</w:t>
      </w:r>
      <w:r w:rsidR="009073C1">
        <w:rPr>
          <w:szCs w:val="24"/>
        </w:rPr>
        <w:t xml:space="preserve">tj. </w:t>
      </w:r>
      <w:r w:rsidR="006E741E">
        <w:rPr>
          <w:szCs w:val="24"/>
        </w:rPr>
        <w:t>24,5</w:t>
      </w:r>
      <w:r w:rsidR="007B2CDE" w:rsidRPr="000733E7">
        <w:rPr>
          <w:szCs w:val="24"/>
        </w:rPr>
        <w:t>%),</w:t>
      </w:r>
      <w:r w:rsidR="007000C4" w:rsidRPr="000733E7">
        <w:rPr>
          <w:szCs w:val="24"/>
        </w:rPr>
        <w:t xml:space="preserve"> </w:t>
      </w:r>
      <w:r w:rsidR="00180BC6">
        <w:rPr>
          <w:szCs w:val="24"/>
        </w:rPr>
        <w:t xml:space="preserve">bezrobotni w </w:t>
      </w:r>
      <w:r w:rsidR="006E741E">
        <w:rPr>
          <w:szCs w:val="24"/>
        </w:rPr>
        <w:t>przedziale wiekowym 25 - 34 lata</w:t>
      </w:r>
      <w:r w:rsidR="00180BC6">
        <w:rPr>
          <w:szCs w:val="24"/>
        </w:rPr>
        <w:t xml:space="preserve"> – </w:t>
      </w:r>
      <w:r w:rsidR="006E741E">
        <w:rPr>
          <w:szCs w:val="24"/>
        </w:rPr>
        <w:t>383</w:t>
      </w:r>
      <w:r w:rsidR="00417CD0">
        <w:rPr>
          <w:szCs w:val="24"/>
        </w:rPr>
        <w:t xml:space="preserve"> osoby</w:t>
      </w:r>
      <w:r w:rsidR="003A3170">
        <w:rPr>
          <w:szCs w:val="24"/>
        </w:rPr>
        <w:t xml:space="preserve"> (</w:t>
      </w:r>
      <w:r w:rsidR="009073C1">
        <w:rPr>
          <w:szCs w:val="24"/>
        </w:rPr>
        <w:t xml:space="preserve">tj. </w:t>
      </w:r>
      <w:r w:rsidR="006E741E">
        <w:rPr>
          <w:szCs w:val="24"/>
        </w:rPr>
        <w:t>21,2</w:t>
      </w:r>
      <w:r w:rsidR="00827A81">
        <w:rPr>
          <w:szCs w:val="24"/>
        </w:rPr>
        <w:t xml:space="preserve">%) oraz </w:t>
      </w:r>
      <w:r w:rsidR="007B2CDE" w:rsidRPr="000733E7">
        <w:rPr>
          <w:szCs w:val="24"/>
        </w:rPr>
        <w:t>bezro</w:t>
      </w:r>
      <w:r w:rsidR="007000C4" w:rsidRPr="000733E7">
        <w:rPr>
          <w:szCs w:val="24"/>
        </w:rPr>
        <w:t xml:space="preserve">botni w </w:t>
      </w:r>
      <w:r w:rsidR="00970815" w:rsidRPr="000733E7">
        <w:rPr>
          <w:szCs w:val="24"/>
        </w:rPr>
        <w:t xml:space="preserve">wieku </w:t>
      </w:r>
      <w:r w:rsidR="00D14869">
        <w:rPr>
          <w:szCs w:val="24"/>
        </w:rPr>
        <w:t>45</w:t>
      </w:r>
      <w:r w:rsidR="00970815" w:rsidRPr="000733E7">
        <w:rPr>
          <w:szCs w:val="24"/>
        </w:rPr>
        <w:t xml:space="preserve"> – </w:t>
      </w:r>
      <w:r w:rsidR="00D14869">
        <w:rPr>
          <w:szCs w:val="24"/>
        </w:rPr>
        <w:t>5</w:t>
      </w:r>
      <w:r w:rsidR="00970815" w:rsidRPr="000733E7">
        <w:rPr>
          <w:szCs w:val="24"/>
        </w:rPr>
        <w:t xml:space="preserve">4 lata – </w:t>
      </w:r>
      <w:r w:rsidR="006E741E">
        <w:rPr>
          <w:szCs w:val="24"/>
        </w:rPr>
        <w:t>34</w:t>
      </w:r>
      <w:r w:rsidR="00417CD0">
        <w:rPr>
          <w:szCs w:val="24"/>
        </w:rPr>
        <w:t>0</w:t>
      </w:r>
      <w:r w:rsidR="00970815" w:rsidRPr="000733E7">
        <w:rPr>
          <w:szCs w:val="24"/>
        </w:rPr>
        <w:t xml:space="preserve"> osób (</w:t>
      </w:r>
      <w:r w:rsidR="009073C1">
        <w:rPr>
          <w:szCs w:val="24"/>
        </w:rPr>
        <w:t xml:space="preserve">tj. </w:t>
      </w:r>
      <w:r w:rsidR="006E741E">
        <w:rPr>
          <w:szCs w:val="24"/>
        </w:rPr>
        <w:t>18,9</w:t>
      </w:r>
      <w:r w:rsidR="00970815" w:rsidRPr="000733E7">
        <w:rPr>
          <w:szCs w:val="24"/>
        </w:rPr>
        <w:t>%)</w:t>
      </w:r>
      <w:r w:rsidR="00827A81">
        <w:rPr>
          <w:szCs w:val="24"/>
        </w:rPr>
        <w:t>.</w:t>
      </w:r>
      <w:r w:rsidR="00970815" w:rsidRPr="000733E7">
        <w:rPr>
          <w:szCs w:val="24"/>
        </w:rPr>
        <w:t xml:space="preserve"> </w:t>
      </w:r>
      <w:r w:rsidRPr="000733E7">
        <w:rPr>
          <w:szCs w:val="24"/>
        </w:rPr>
        <w:t>Natomiast najmniej liczną populację stanowiły os</w:t>
      </w:r>
      <w:r w:rsidR="007B2CDE" w:rsidRPr="000733E7">
        <w:rPr>
          <w:szCs w:val="24"/>
        </w:rPr>
        <w:t xml:space="preserve">oby w wieku </w:t>
      </w:r>
      <w:r w:rsidR="00D14869">
        <w:rPr>
          <w:szCs w:val="24"/>
        </w:rPr>
        <w:t>18</w:t>
      </w:r>
      <w:r w:rsidR="00A176C7" w:rsidRPr="000733E7">
        <w:rPr>
          <w:szCs w:val="24"/>
        </w:rPr>
        <w:t xml:space="preserve"> – </w:t>
      </w:r>
      <w:r w:rsidR="00D14869">
        <w:rPr>
          <w:szCs w:val="24"/>
        </w:rPr>
        <w:t>24</w:t>
      </w:r>
      <w:r w:rsidR="00A176C7" w:rsidRPr="000733E7">
        <w:rPr>
          <w:szCs w:val="24"/>
        </w:rPr>
        <w:t xml:space="preserve"> lata </w:t>
      </w:r>
      <w:r w:rsidR="007B2CDE" w:rsidRPr="000733E7">
        <w:rPr>
          <w:szCs w:val="24"/>
        </w:rPr>
        <w:t xml:space="preserve">– </w:t>
      </w:r>
      <w:r w:rsidR="006E741E">
        <w:rPr>
          <w:szCs w:val="24"/>
        </w:rPr>
        <w:t>182</w:t>
      </w:r>
      <w:r w:rsidR="007000C4" w:rsidRPr="000733E7">
        <w:rPr>
          <w:szCs w:val="24"/>
        </w:rPr>
        <w:t xml:space="preserve"> os</w:t>
      </w:r>
      <w:r w:rsidR="006E741E">
        <w:rPr>
          <w:szCs w:val="24"/>
        </w:rPr>
        <w:t>oby</w:t>
      </w:r>
      <w:r w:rsidR="007000C4" w:rsidRPr="000733E7">
        <w:rPr>
          <w:szCs w:val="24"/>
        </w:rPr>
        <w:t xml:space="preserve"> (</w:t>
      </w:r>
      <w:r w:rsidR="009073C1">
        <w:rPr>
          <w:szCs w:val="24"/>
        </w:rPr>
        <w:t xml:space="preserve">tj. </w:t>
      </w:r>
      <w:r w:rsidR="006E741E">
        <w:rPr>
          <w:szCs w:val="24"/>
        </w:rPr>
        <w:t>10,1</w:t>
      </w:r>
      <w:r w:rsidRPr="000733E7">
        <w:rPr>
          <w:szCs w:val="24"/>
        </w:rPr>
        <w:t>%).</w:t>
      </w: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lastRenderedPageBreak/>
        <w:t>W odniesieniu do analogicznego okresu poprzedniego roku</w:t>
      </w:r>
      <w:r w:rsidR="006E741E">
        <w:rPr>
          <w:szCs w:val="24"/>
        </w:rPr>
        <w:t xml:space="preserve"> n</w:t>
      </w:r>
      <w:r w:rsidR="00827A81">
        <w:rPr>
          <w:szCs w:val="24"/>
        </w:rPr>
        <w:t xml:space="preserve">ajwyższy spadek </w:t>
      </w:r>
      <w:r w:rsidR="00276ED3">
        <w:rPr>
          <w:szCs w:val="24"/>
        </w:rPr>
        <w:t xml:space="preserve">w liczbach bezwzględnych odnotowano wśród bezrobotnych w przedziale wiekowym: </w:t>
      </w:r>
      <w:r w:rsidR="006E741E">
        <w:rPr>
          <w:szCs w:val="24"/>
        </w:rPr>
        <w:t>25 - 34</w:t>
      </w:r>
      <w:r w:rsidR="00276ED3">
        <w:rPr>
          <w:szCs w:val="24"/>
        </w:rPr>
        <w:t xml:space="preserve"> –</w:t>
      </w:r>
      <w:r w:rsidR="006E741E">
        <w:rPr>
          <w:szCs w:val="24"/>
        </w:rPr>
        <w:t xml:space="preserve"> o 103 osoby (tj. o 21,2</w:t>
      </w:r>
      <w:r w:rsidR="00276ED3">
        <w:rPr>
          <w:szCs w:val="24"/>
        </w:rPr>
        <w:t>%)</w:t>
      </w:r>
      <w:r w:rsidR="006E741E">
        <w:rPr>
          <w:szCs w:val="24"/>
        </w:rPr>
        <w:t xml:space="preserve"> oraz</w:t>
      </w:r>
      <w:r w:rsidR="003B7553">
        <w:rPr>
          <w:szCs w:val="24"/>
        </w:rPr>
        <w:t xml:space="preserve"> </w:t>
      </w:r>
      <w:r w:rsidR="006E741E">
        <w:rPr>
          <w:szCs w:val="24"/>
        </w:rPr>
        <w:t>45-5</w:t>
      </w:r>
      <w:r w:rsidR="00417CD0">
        <w:rPr>
          <w:szCs w:val="24"/>
        </w:rPr>
        <w:t>4 lata</w:t>
      </w:r>
      <w:r w:rsidR="007942E1">
        <w:rPr>
          <w:szCs w:val="24"/>
        </w:rPr>
        <w:t xml:space="preserve"> – o </w:t>
      </w:r>
      <w:r w:rsidR="006E741E">
        <w:rPr>
          <w:szCs w:val="24"/>
        </w:rPr>
        <w:t>50</w:t>
      </w:r>
      <w:r w:rsidR="007942E1">
        <w:rPr>
          <w:szCs w:val="24"/>
        </w:rPr>
        <w:t xml:space="preserve"> os</w:t>
      </w:r>
      <w:r w:rsidR="006E741E">
        <w:rPr>
          <w:szCs w:val="24"/>
        </w:rPr>
        <w:t>ób</w:t>
      </w:r>
      <w:r w:rsidR="007942E1">
        <w:rPr>
          <w:szCs w:val="24"/>
        </w:rPr>
        <w:t xml:space="preserve"> (tj. o </w:t>
      </w:r>
      <w:r w:rsidR="006E741E">
        <w:rPr>
          <w:szCs w:val="24"/>
        </w:rPr>
        <w:t>12,8</w:t>
      </w:r>
      <w:r w:rsidR="003B7553">
        <w:rPr>
          <w:szCs w:val="24"/>
        </w:rPr>
        <w:t>%).</w:t>
      </w:r>
    </w:p>
    <w:p w:rsidR="00A176C7" w:rsidRDefault="00A176C7" w:rsidP="00200914">
      <w:pPr>
        <w:pStyle w:val="Tekstpodstawowywcity2"/>
        <w:spacing w:line="360" w:lineRule="auto"/>
        <w:ind w:left="0"/>
        <w:rPr>
          <w:szCs w:val="24"/>
        </w:rPr>
      </w:pPr>
    </w:p>
    <w:p w:rsidR="000C661A" w:rsidRDefault="00FF553E" w:rsidP="00200914">
      <w:pPr>
        <w:pStyle w:val="Tekstpodstawowywcity2"/>
        <w:spacing w:line="360" w:lineRule="auto"/>
        <w:ind w:left="0"/>
        <w:rPr>
          <w:b/>
          <w:szCs w:val="24"/>
        </w:rPr>
      </w:pPr>
      <w:r>
        <w:rPr>
          <w:b/>
          <w:szCs w:val="24"/>
        </w:rPr>
        <w:t>Wykres 3</w:t>
      </w:r>
      <w:r w:rsidR="000C661A" w:rsidRPr="000C661A">
        <w:rPr>
          <w:b/>
          <w:szCs w:val="24"/>
        </w:rPr>
        <w:t>. Bezrobotni według wieku (stan na dzień 31.12.201</w:t>
      </w:r>
      <w:r w:rsidR="006E741E">
        <w:rPr>
          <w:b/>
          <w:szCs w:val="24"/>
        </w:rPr>
        <w:t>9</w:t>
      </w:r>
      <w:r w:rsidR="000C661A" w:rsidRPr="000C661A">
        <w:rPr>
          <w:b/>
          <w:szCs w:val="24"/>
        </w:rPr>
        <w:t>r.)</w:t>
      </w:r>
    </w:p>
    <w:p w:rsidR="007942E1" w:rsidRPr="000C661A" w:rsidRDefault="001445C0" w:rsidP="00200914">
      <w:pPr>
        <w:pStyle w:val="Tekstpodstawowywcity2"/>
        <w:spacing w:line="360" w:lineRule="auto"/>
        <w:ind w:left="0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5705856" cy="2553005"/>
            <wp:effectExtent l="0" t="0" r="9525" b="19050"/>
            <wp:docPr id="2" name="Wykres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0C5D7D" w:rsidRPr="000733E7" w:rsidRDefault="000C5D7D" w:rsidP="00200914">
      <w:pPr>
        <w:pStyle w:val="Tekstpodstawowywcity2"/>
        <w:spacing w:line="360" w:lineRule="auto"/>
        <w:ind w:left="0"/>
        <w:rPr>
          <w:szCs w:val="24"/>
        </w:rPr>
      </w:pP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2.7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44543A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>Bezrobotni według poziomu wykształcenia</w:t>
      </w:r>
    </w:p>
    <w:p w:rsidR="005B69D0" w:rsidRPr="000733E7" w:rsidRDefault="007000C4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końcu grudnia 20</w:t>
      </w:r>
      <w:r w:rsidR="00970815" w:rsidRPr="000733E7">
        <w:rPr>
          <w:szCs w:val="24"/>
        </w:rPr>
        <w:t>1</w:t>
      </w:r>
      <w:r w:rsidR="00297B9A">
        <w:rPr>
          <w:szCs w:val="24"/>
        </w:rPr>
        <w:t>9</w:t>
      </w:r>
      <w:r w:rsidR="005B69D0" w:rsidRPr="000733E7">
        <w:rPr>
          <w:szCs w:val="24"/>
        </w:rPr>
        <w:t>r. w ewidencji urzędu pr</w:t>
      </w:r>
      <w:r w:rsidRPr="000733E7">
        <w:rPr>
          <w:szCs w:val="24"/>
        </w:rPr>
        <w:t>acy zarejestrowan</w:t>
      </w:r>
      <w:r w:rsidR="00297B9A">
        <w:rPr>
          <w:szCs w:val="24"/>
        </w:rPr>
        <w:t>e</w:t>
      </w:r>
      <w:r w:rsidRPr="000733E7">
        <w:rPr>
          <w:szCs w:val="24"/>
        </w:rPr>
        <w:t xml:space="preserve"> był</w:t>
      </w:r>
      <w:r w:rsidR="00297B9A">
        <w:rPr>
          <w:szCs w:val="24"/>
        </w:rPr>
        <w:t>y</w:t>
      </w:r>
      <w:r w:rsidRPr="000733E7">
        <w:rPr>
          <w:szCs w:val="24"/>
        </w:rPr>
        <w:t xml:space="preserve"> </w:t>
      </w:r>
      <w:r w:rsidR="00297B9A">
        <w:rPr>
          <w:szCs w:val="24"/>
        </w:rPr>
        <w:t>282</w:t>
      </w:r>
      <w:r w:rsidR="007B2CDE" w:rsidRPr="000733E7">
        <w:rPr>
          <w:szCs w:val="24"/>
        </w:rPr>
        <w:t xml:space="preserve"> os</w:t>
      </w:r>
      <w:r w:rsidR="00297B9A">
        <w:rPr>
          <w:szCs w:val="24"/>
        </w:rPr>
        <w:t>oby</w:t>
      </w:r>
      <w:r w:rsidR="007B2CDE" w:rsidRPr="000733E7">
        <w:rPr>
          <w:szCs w:val="24"/>
        </w:rPr>
        <w:t xml:space="preserve"> legitymując</w:t>
      </w:r>
      <w:r w:rsidR="00297B9A">
        <w:rPr>
          <w:szCs w:val="24"/>
        </w:rPr>
        <w:t>e</w:t>
      </w:r>
      <w:r w:rsidRPr="000733E7">
        <w:rPr>
          <w:szCs w:val="24"/>
        </w:rPr>
        <w:t xml:space="preserve"> się wykształceniem wyższym (</w:t>
      </w:r>
      <w:r w:rsidR="009073C1">
        <w:rPr>
          <w:szCs w:val="24"/>
        </w:rPr>
        <w:t xml:space="preserve">tj. </w:t>
      </w:r>
      <w:r w:rsidR="00417CD0">
        <w:rPr>
          <w:szCs w:val="24"/>
        </w:rPr>
        <w:t>15,</w:t>
      </w:r>
      <w:r w:rsidR="00297B9A">
        <w:rPr>
          <w:szCs w:val="24"/>
        </w:rPr>
        <w:t>6</w:t>
      </w:r>
      <w:r w:rsidR="005B69D0" w:rsidRPr="000733E7">
        <w:rPr>
          <w:szCs w:val="24"/>
        </w:rPr>
        <w:t xml:space="preserve">% ogółu bezrobotnych). W tym samym </w:t>
      </w:r>
      <w:r w:rsidR="00297B9A">
        <w:rPr>
          <w:szCs w:val="24"/>
        </w:rPr>
        <w:t>czasie zarejestrowanych</w:t>
      </w:r>
      <w:r w:rsidR="009A067E">
        <w:rPr>
          <w:szCs w:val="24"/>
        </w:rPr>
        <w:t xml:space="preserve"> </w:t>
      </w:r>
      <w:r w:rsidRPr="000733E7">
        <w:rPr>
          <w:szCs w:val="24"/>
        </w:rPr>
        <w:t>był</w:t>
      </w:r>
      <w:r w:rsidR="00297B9A">
        <w:rPr>
          <w:szCs w:val="24"/>
        </w:rPr>
        <w:t>o</w:t>
      </w:r>
      <w:r w:rsidRPr="000733E7">
        <w:rPr>
          <w:szCs w:val="24"/>
        </w:rPr>
        <w:t xml:space="preserve"> </w:t>
      </w:r>
      <w:r w:rsidR="00297B9A">
        <w:rPr>
          <w:szCs w:val="24"/>
        </w:rPr>
        <w:t>379</w:t>
      </w:r>
      <w:r w:rsidRPr="000733E7">
        <w:rPr>
          <w:szCs w:val="24"/>
        </w:rPr>
        <w:t xml:space="preserve"> os</w:t>
      </w:r>
      <w:r w:rsidR="00297B9A">
        <w:rPr>
          <w:szCs w:val="24"/>
        </w:rPr>
        <w:t>ób</w:t>
      </w:r>
      <w:r w:rsidRPr="000733E7">
        <w:rPr>
          <w:szCs w:val="24"/>
        </w:rPr>
        <w:t xml:space="preserve"> bezrobotn</w:t>
      </w:r>
      <w:r w:rsidR="00297B9A">
        <w:rPr>
          <w:szCs w:val="24"/>
        </w:rPr>
        <w:t>ych</w:t>
      </w:r>
      <w:r w:rsidR="005B69D0" w:rsidRPr="000733E7">
        <w:rPr>
          <w:szCs w:val="24"/>
        </w:rPr>
        <w:t xml:space="preserve"> posiadają</w:t>
      </w:r>
      <w:r w:rsidR="00A176C7" w:rsidRPr="000733E7">
        <w:rPr>
          <w:szCs w:val="24"/>
        </w:rPr>
        <w:t>c</w:t>
      </w:r>
      <w:r w:rsidR="00297B9A">
        <w:rPr>
          <w:szCs w:val="24"/>
        </w:rPr>
        <w:t>ych</w:t>
      </w:r>
      <w:r w:rsidR="005B69D0" w:rsidRPr="000733E7">
        <w:rPr>
          <w:szCs w:val="24"/>
        </w:rPr>
        <w:t xml:space="preserve"> wykształcenie p</w:t>
      </w:r>
      <w:r w:rsidR="007B2CDE" w:rsidRPr="000733E7">
        <w:rPr>
          <w:szCs w:val="24"/>
        </w:rPr>
        <w:t>ol</w:t>
      </w:r>
      <w:r w:rsidR="004F5EB6" w:rsidRPr="000733E7">
        <w:rPr>
          <w:szCs w:val="24"/>
        </w:rPr>
        <w:t>icealne i średnie zawodowe (</w:t>
      </w:r>
      <w:r w:rsidR="009073C1">
        <w:rPr>
          <w:szCs w:val="24"/>
        </w:rPr>
        <w:t xml:space="preserve">tj. </w:t>
      </w:r>
      <w:r w:rsidR="00297B9A">
        <w:rPr>
          <w:szCs w:val="24"/>
        </w:rPr>
        <w:t>21,0</w:t>
      </w:r>
      <w:r w:rsidR="007B2CDE" w:rsidRPr="000733E7">
        <w:rPr>
          <w:szCs w:val="24"/>
        </w:rPr>
        <w:t xml:space="preserve">%) oraz </w:t>
      </w:r>
      <w:r w:rsidR="00297B9A">
        <w:rPr>
          <w:szCs w:val="24"/>
        </w:rPr>
        <w:t>212</w:t>
      </w:r>
      <w:r w:rsidR="004F5EB6" w:rsidRPr="000733E7">
        <w:rPr>
          <w:szCs w:val="24"/>
        </w:rPr>
        <w:t xml:space="preserve"> os</w:t>
      </w:r>
      <w:r w:rsidR="00297B9A">
        <w:rPr>
          <w:szCs w:val="24"/>
        </w:rPr>
        <w:t>ób</w:t>
      </w:r>
      <w:r w:rsidR="005B69D0" w:rsidRPr="000733E7">
        <w:rPr>
          <w:szCs w:val="24"/>
        </w:rPr>
        <w:t xml:space="preserve"> z wykształcen</w:t>
      </w:r>
      <w:r w:rsidR="007B2CDE" w:rsidRPr="000733E7">
        <w:rPr>
          <w:szCs w:val="24"/>
        </w:rPr>
        <w:t>ie</w:t>
      </w:r>
      <w:r w:rsidR="004F5EB6" w:rsidRPr="000733E7">
        <w:rPr>
          <w:szCs w:val="24"/>
        </w:rPr>
        <w:t>m średnim ogólnokształcącym (</w:t>
      </w:r>
      <w:r w:rsidR="009073C1">
        <w:rPr>
          <w:szCs w:val="24"/>
        </w:rPr>
        <w:t xml:space="preserve">tj. </w:t>
      </w:r>
      <w:r w:rsidR="00297B9A">
        <w:rPr>
          <w:szCs w:val="24"/>
        </w:rPr>
        <w:t>11</w:t>
      </w:r>
      <w:r w:rsidR="00472392">
        <w:rPr>
          <w:szCs w:val="24"/>
        </w:rPr>
        <w:t>,</w:t>
      </w:r>
      <w:r w:rsidR="00297B9A">
        <w:rPr>
          <w:szCs w:val="24"/>
        </w:rPr>
        <w:t>8</w:t>
      </w:r>
      <w:r w:rsidR="005B69D0" w:rsidRPr="000733E7">
        <w:rPr>
          <w:szCs w:val="24"/>
        </w:rPr>
        <w:t xml:space="preserve">%). Wśród osób bezrobotnych zdecydowanie przeważają osoby posiadające </w:t>
      </w:r>
      <w:r w:rsidR="0084273A" w:rsidRPr="000733E7">
        <w:rPr>
          <w:szCs w:val="24"/>
        </w:rPr>
        <w:t xml:space="preserve">wykształcenie </w:t>
      </w:r>
      <w:r w:rsidR="000A08EF">
        <w:rPr>
          <w:szCs w:val="24"/>
        </w:rPr>
        <w:t xml:space="preserve">na poziomie gimnazjalnym </w:t>
      </w:r>
      <w:r w:rsidR="00297B9A">
        <w:rPr>
          <w:szCs w:val="24"/>
        </w:rPr>
        <w:t>531</w:t>
      </w:r>
      <w:r w:rsidR="004F5EB6" w:rsidRPr="000733E7">
        <w:rPr>
          <w:szCs w:val="24"/>
        </w:rPr>
        <w:t xml:space="preserve"> os</w:t>
      </w:r>
      <w:r w:rsidR="00297B9A">
        <w:rPr>
          <w:szCs w:val="24"/>
        </w:rPr>
        <w:t>ób</w:t>
      </w:r>
      <w:r w:rsidR="004F5EB6" w:rsidRPr="000733E7">
        <w:rPr>
          <w:szCs w:val="24"/>
        </w:rPr>
        <w:t xml:space="preserve">, </w:t>
      </w:r>
      <w:r w:rsidR="000A08EF">
        <w:rPr>
          <w:szCs w:val="24"/>
        </w:rPr>
        <w:t>(</w:t>
      </w:r>
      <w:r w:rsidR="004F5EB6" w:rsidRPr="000733E7">
        <w:rPr>
          <w:szCs w:val="24"/>
        </w:rPr>
        <w:t xml:space="preserve">tj. </w:t>
      </w:r>
      <w:r w:rsidR="00297B9A">
        <w:rPr>
          <w:szCs w:val="24"/>
        </w:rPr>
        <w:t>29,4</w:t>
      </w:r>
      <w:r w:rsidR="005B69D0" w:rsidRPr="000733E7">
        <w:rPr>
          <w:szCs w:val="24"/>
        </w:rPr>
        <w:t>% ogółu bezrobotnych) oraz na pozi</w:t>
      </w:r>
      <w:r w:rsidR="000A08EF">
        <w:rPr>
          <w:szCs w:val="24"/>
        </w:rPr>
        <w:t xml:space="preserve">omie zasadniczym zawodowym </w:t>
      </w:r>
      <w:r w:rsidR="00297B9A">
        <w:rPr>
          <w:szCs w:val="24"/>
        </w:rPr>
        <w:t>40</w:t>
      </w:r>
      <w:r w:rsidR="00417CD0">
        <w:rPr>
          <w:szCs w:val="24"/>
        </w:rPr>
        <w:t>0</w:t>
      </w:r>
      <w:r w:rsidR="004F5EB6" w:rsidRPr="000733E7">
        <w:rPr>
          <w:szCs w:val="24"/>
        </w:rPr>
        <w:t xml:space="preserve"> os</w:t>
      </w:r>
      <w:r w:rsidR="00297B9A">
        <w:rPr>
          <w:szCs w:val="24"/>
        </w:rPr>
        <w:t>ób</w:t>
      </w:r>
      <w:r w:rsidR="004F5EB6" w:rsidRPr="000733E7">
        <w:rPr>
          <w:szCs w:val="24"/>
        </w:rPr>
        <w:t>,</w:t>
      </w:r>
      <w:r w:rsidR="000A08EF">
        <w:rPr>
          <w:szCs w:val="24"/>
        </w:rPr>
        <w:t>(</w:t>
      </w:r>
      <w:r w:rsidR="004F5EB6" w:rsidRPr="000733E7">
        <w:rPr>
          <w:szCs w:val="24"/>
        </w:rPr>
        <w:t xml:space="preserve"> tj. </w:t>
      </w:r>
      <w:r w:rsidR="00297B9A">
        <w:rPr>
          <w:szCs w:val="24"/>
        </w:rPr>
        <w:t>22</w:t>
      </w:r>
      <w:r w:rsidR="00472392">
        <w:rPr>
          <w:szCs w:val="24"/>
        </w:rPr>
        <w:t>,</w:t>
      </w:r>
      <w:r w:rsidR="00297B9A">
        <w:rPr>
          <w:szCs w:val="24"/>
        </w:rPr>
        <w:t>2</w:t>
      </w:r>
      <w:r w:rsidR="005B69D0" w:rsidRPr="000733E7">
        <w:rPr>
          <w:szCs w:val="24"/>
        </w:rPr>
        <w:t xml:space="preserve">%). </w:t>
      </w:r>
    </w:p>
    <w:p w:rsidR="00276ED3" w:rsidRDefault="00E46A78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W odniesieniu do analogicznego okresu poprzedniego roku </w:t>
      </w:r>
      <w:r w:rsidR="00276ED3">
        <w:rPr>
          <w:szCs w:val="24"/>
        </w:rPr>
        <w:t xml:space="preserve">najwyższy </w:t>
      </w:r>
      <w:r w:rsidR="00472392">
        <w:rPr>
          <w:szCs w:val="24"/>
        </w:rPr>
        <w:t>spadek</w:t>
      </w:r>
      <w:r w:rsidR="005B69D0" w:rsidRPr="000733E7">
        <w:rPr>
          <w:szCs w:val="24"/>
        </w:rPr>
        <w:t xml:space="preserve"> w liczbach bezwzględnych odnotowano wśród osób bezrobotnych posiadających wykształceni</w:t>
      </w:r>
      <w:r w:rsidR="007B2CDE" w:rsidRPr="000733E7">
        <w:rPr>
          <w:szCs w:val="24"/>
        </w:rPr>
        <w:t xml:space="preserve">e: </w:t>
      </w:r>
      <w:r w:rsidR="00297B9A">
        <w:rPr>
          <w:szCs w:val="24"/>
        </w:rPr>
        <w:t>policealne i średnie zawodowe</w:t>
      </w:r>
      <w:r w:rsidR="007B2CDE" w:rsidRPr="000733E7">
        <w:rPr>
          <w:szCs w:val="24"/>
        </w:rPr>
        <w:t xml:space="preserve"> o </w:t>
      </w:r>
      <w:r w:rsidR="00297B9A">
        <w:rPr>
          <w:szCs w:val="24"/>
        </w:rPr>
        <w:t>54</w:t>
      </w:r>
      <w:r w:rsidRPr="000733E7">
        <w:rPr>
          <w:szCs w:val="24"/>
        </w:rPr>
        <w:t xml:space="preserve"> os</w:t>
      </w:r>
      <w:r w:rsidR="00297B9A">
        <w:rPr>
          <w:szCs w:val="24"/>
        </w:rPr>
        <w:t>oby</w:t>
      </w:r>
      <w:r w:rsidR="004F5EB6" w:rsidRPr="000733E7">
        <w:rPr>
          <w:szCs w:val="24"/>
        </w:rPr>
        <w:t xml:space="preserve"> (tj. o </w:t>
      </w:r>
      <w:r w:rsidR="00297B9A">
        <w:rPr>
          <w:szCs w:val="24"/>
        </w:rPr>
        <w:t>12,5</w:t>
      </w:r>
      <w:r w:rsidR="007B2CDE" w:rsidRPr="000733E7">
        <w:rPr>
          <w:szCs w:val="24"/>
        </w:rPr>
        <w:t xml:space="preserve">%), </w:t>
      </w:r>
      <w:r w:rsidR="00297B9A">
        <w:rPr>
          <w:szCs w:val="24"/>
        </w:rPr>
        <w:t>średnie ogólnokształcące</w:t>
      </w:r>
      <w:r w:rsidR="007B2CDE" w:rsidRPr="000733E7">
        <w:rPr>
          <w:szCs w:val="24"/>
        </w:rPr>
        <w:t xml:space="preserve"> o </w:t>
      </w:r>
      <w:r w:rsidR="00297B9A">
        <w:rPr>
          <w:szCs w:val="24"/>
        </w:rPr>
        <w:t>42</w:t>
      </w:r>
      <w:r w:rsidR="004F5EB6" w:rsidRPr="000733E7">
        <w:rPr>
          <w:szCs w:val="24"/>
        </w:rPr>
        <w:t xml:space="preserve"> os</w:t>
      </w:r>
      <w:r w:rsidR="00417CD0">
        <w:rPr>
          <w:szCs w:val="24"/>
        </w:rPr>
        <w:t>oby</w:t>
      </w:r>
      <w:r w:rsidR="007B2CDE" w:rsidRPr="000733E7">
        <w:rPr>
          <w:szCs w:val="24"/>
        </w:rPr>
        <w:t xml:space="preserve"> (tj. o </w:t>
      </w:r>
      <w:r w:rsidR="00297B9A">
        <w:rPr>
          <w:szCs w:val="24"/>
        </w:rPr>
        <w:t>16,5</w:t>
      </w:r>
      <w:r w:rsidR="009573B1">
        <w:rPr>
          <w:szCs w:val="24"/>
        </w:rPr>
        <w:t xml:space="preserve">%), </w:t>
      </w:r>
      <w:r w:rsidR="00297B9A">
        <w:rPr>
          <w:szCs w:val="24"/>
        </w:rPr>
        <w:t>gimnazjalne</w:t>
      </w:r>
      <w:r w:rsidR="009E416A">
        <w:rPr>
          <w:szCs w:val="24"/>
        </w:rPr>
        <w:t xml:space="preserve"> </w:t>
      </w:r>
      <w:r w:rsidR="007B2CDE" w:rsidRPr="000733E7">
        <w:rPr>
          <w:szCs w:val="24"/>
        </w:rPr>
        <w:t xml:space="preserve">o </w:t>
      </w:r>
      <w:r w:rsidR="00297B9A">
        <w:rPr>
          <w:szCs w:val="24"/>
        </w:rPr>
        <w:t>41</w:t>
      </w:r>
      <w:r w:rsidR="007B2CDE" w:rsidRPr="000733E7">
        <w:rPr>
          <w:szCs w:val="24"/>
        </w:rPr>
        <w:t xml:space="preserve"> os</w:t>
      </w:r>
      <w:r w:rsidR="009573B1">
        <w:rPr>
          <w:szCs w:val="24"/>
        </w:rPr>
        <w:t>ób</w:t>
      </w:r>
      <w:r w:rsidR="007B2CDE" w:rsidRPr="000733E7">
        <w:rPr>
          <w:szCs w:val="24"/>
        </w:rPr>
        <w:t xml:space="preserve"> (tj. o </w:t>
      </w:r>
      <w:r w:rsidR="00297B9A">
        <w:rPr>
          <w:szCs w:val="24"/>
        </w:rPr>
        <w:t>7,2</w:t>
      </w:r>
      <w:r w:rsidR="00417CD0">
        <w:rPr>
          <w:szCs w:val="24"/>
        </w:rPr>
        <w:t xml:space="preserve">%) oraz </w:t>
      </w:r>
      <w:r w:rsidR="00297B9A">
        <w:rPr>
          <w:szCs w:val="24"/>
        </w:rPr>
        <w:t>zasadnicze zawodowe</w:t>
      </w:r>
      <w:r w:rsidR="00417CD0">
        <w:rPr>
          <w:szCs w:val="24"/>
        </w:rPr>
        <w:t xml:space="preserve"> o </w:t>
      </w:r>
      <w:r w:rsidR="00297B9A">
        <w:rPr>
          <w:szCs w:val="24"/>
        </w:rPr>
        <w:t>40 osób (tj. o 9,1</w:t>
      </w:r>
      <w:r w:rsidR="00AE2077">
        <w:rPr>
          <w:szCs w:val="24"/>
        </w:rPr>
        <w:t>%).</w:t>
      </w:r>
    </w:p>
    <w:p w:rsidR="00DD179A" w:rsidRDefault="00DD179A" w:rsidP="00200914">
      <w:pPr>
        <w:pStyle w:val="Tekstpodstawowywcity2"/>
        <w:spacing w:line="360" w:lineRule="auto"/>
        <w:ind w:left="0"/>
        <w:rPr>
          <w:szCs w:val="24"/>
        </w:rPr>
      </w:pPr>
    </w:p>
    <w:p w:rsidR="00573224" w:rsidRDefault="00573224" w:rsidP="00200914">
      <w:pPr>
        <w:pStyle w:val="Tekstpodstawowywcity2"/>
        <w:spacing w:line="360" w:lineRule="auto"/>
        <w:ind w:left="0"/>
        <w:rPr>
          <w:szCs w:val="24"/>
        </w:rPr>
      </w:pPr>
    </w:p>
    <w:p w:rsidR="00573224" w:rsidRDefault="00573224" w:rsidP="00200914">
      <w:pPr>
        <w:pStyle w:val="Tekstpodstawowywcity2"/>
        <w:spacing w:line="360" w:lineRule="auto"/>
        <w:ind w:left="0"/>
        <w:rPr>
          <w:szCs w:val="24"/>
        </w:rPr>
      </w:pPr>
    </w:p>
    <w:p w:rsidR="00573224" w:rsidRDefault="00573224" w:rsidP="00200914">
      <w:pPr>
        <w:pStyle w:val="Tekstpodstawowywcity2"/>
        <w:spacing w:line="360" w:lineRule="auto"/>
        <w:ind w:left="0"/>
        <w:rPr>
          <w:szCs w:val="24"/>
        </w:rPr>
      </w:pPr>
    </w:p>
    <w:p w:rsidR="00573224" w:rsidRPr="00DD179A" w:rsidRDefault="00573224" w:rsidP="00200914">
      <w:pPr>
        <w:pStyle w:val="Tekstpodstawowywcity2"/>
        <w:spacing w:line="360" w:lineRule="auto"/>
        <w:ind w:left="0"/>
        <w:rPr>
          <w:szCs w:val="24"/>
        </w:rPr>
      </w:pPr>
    </w:p>
    <w:p w:rsidR="00FB42CA" w:rsidRDefault="00FF553E" w:rsidP="00200914">
      <w:pPr>
        <w:pStyle w:val="Tekstpodstawowywcity2"/>
        <w:spacing w:line="360" w:lineRule="auto"/>
        <w:ind w:left="0"/>
        <w:rPr>
          <w:b/>
          <w:szCs w:val="24"/>
        </w:rPr>
      </w:pPr>
      <w:r>
        <w:rPr>
          <w:b/>
          <w:szCs w:val="24"/>
        </w:rPr>
        <w:lastRenderedPageBreak/>
        <w:t>Wykres 4</w:t>
      </w:r>
      <w:r w:rsidR="00FB42CA" w:rsidRPr="00FB42CA">
        <w:rPr>
          <w:b/>
          <w:szCs w:val="24"/>
        </w:rPr>
        <w:t>. Bezrobotni według poziomu wykształcenia (stan na 31.12.201</w:t>
      </w:r>
      <w:r w:rsidR="00297B9A">
        <w:rPr>
          <w:b/>
          <w:szCs w:val="24"/>
        </w:rPr>
        <w:t>9</w:t>
      </w:r>
      <w:r w:rsidR="00FB42CA" w:rsidRPr="00FB42CA">
        <w:rPr>
          <w:b/>
          <w:szCs w:val="24"/>
        </w:rPr>
        <w:t>r.)</w:t>
      </w:r>
    </w:p>
    <w:p w:rsidR="00235A2D" w:rsidRPr="00433982" w:rsidRDefault="00433982" w:rsidP="00200914">
      <w:pPr>
        <w:pStyle w:val="Tekstpodstawowywcity2"/>
        <w:spacing w:line="360" w:lineRule="auto"/>
        <w:ind w:left="0"/>
        <w:rPr>
          <w:b/>
          <w:szCs w:val="24"/>
        </w:rPr>
      </w:pPr>
      <w:r>
        <w:rPr>
          <w:noProof/>
        </w:rPr>
        <w:drawing>
          <wp:inline distT="0" distB="0" distL="0" distR="0">
            <wp:extent cx="6182018" cy="2737590"/>
            <wp:effectExtent l="0" t="0" r="9525" b="24765"/>
            <wp:docPr id="17" name="Wykres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9C3EE1" w:rsidRDefault="009C3EE1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5B69D0" w:rsidRPr="0044543A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2.8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44543A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>Bezrobotni według czasu pozostawania bez pracy</w:t>
      </w:r>
    </w:p>
    <w:p w:rsidR="00573224" w:rsidRDefault="005B69D0" w:rsidP="00FB42CA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Wśród zarejestrowanych bezrobotnych dominują osoby pozostające bez pracy </w:t>
      </w:r>
      <w:r w:rsidR="00400906" w:rsidRPr="000733E7">
        <w:rPr>
          <w:szCs w:val="24"/>
        </w:rPr>
        <w:t xml:space="preserve">przez okres </w:t>
      </w:r>
      <w:r w:rsidR="009E416A">
        <w:rPr>
          <w:szCs w:val="24"/>
        </w:rPr>
        <w:t>po</w:t>
      </w:r>
      <w:r w:rsidR="00F310CC">
        <w:rPr>
          <w:szCs w:val="24"/>
        </w:rPr>
        <w:t>wyżej</w:t>
      </w:r>
      <w:r w:rsidR="009E416A">
        <w:rPr>
          <w:szCs w:val="24"/>
        </w:rPr>
        <w:t xml:space="preserve"> 12</w:t>
      </w:r>
      <w:r w:rsidR="004F5EB6" w:rsidRPr="000733E7">
        <w:rPr>
          <w:szCs w:val="24"/>
        </w:rPr>
        <w:t xml:space="preserve"> miesięcy</w:t>
      </w:r>
      <w:r w:rsidR="00400906" w:rsidRPr="000733E7">
        <w:rPr>
          <w:szCs w:val="24"/>
        </w:rPr>
        <w:t>.</w:t>
      </w:r>
      <w:r w:rsidR="004F5EB6" w:rsidRPr="000733E7">
        <w:rPr>
          <w:szCs w:val="24"/>
        </w:rPr>
        <w:t xml:space="preserve"> Na koniec grudnia 20</w:t>
      </w:r>
      <w:r w:rsidR="00400906" w:rsidRPr="000733E7">
        <w:rPr>
          <w:szCs w:val="24"/>
        </w:rPr>
        <w:t>1</w:t>
      </w:r>
      <w:r w:rsidR="00297B9A">
        <w:rPr>
          <w:szCs w:val="24"/>
        </w:rPr>
        <w:t>9</w:t>
      </w:r>
      <w:r w:rsidR="004F5EB6" w:rsidRPr="000733E7">
        <w:rPr>
          <w:szCs w:val="24"/>
        </w:rPr>
        <w:t xml:space="preserve">r. populacja ta stanowiła </w:t>
      </w:r>
      <w:r w:rsidR="00297B9A">
        <w:rPr>
          <w:szCs w:val="24"/>
        </w:rPr>
        <w:t>31,1</w:t>
      </w:r>
      <w:r w:rsidR="007B2CDE" w:rsidRPr="000733E7">
        <w:rPr>
          <w:szCs w:val="24"/>
        </w:rPr>
        <w:t xml:space="preserve">% ogółu bezrobotnych (tj. </w:t>
      </w:r>
      <w:r w:rsidR="00297B9A">
        <w:rPr>
          <w:szCs w:val="24"/>
        </w:rPr>
        <w:t>561</w:t>
      </w:r>
      <w:r w:rsidR="001C2423" w:rsidRPr="000733E7">
        <w:rPr>
          <w:szCs w:val="24"/>
        </w:rPr>
        <w:t xml:space="preserve"> os</w:t>
      </w:r>
      <w:r w:rsidR="009573B1">
        <w:rPr>
          <w:szCs w:val="24"/>
        </w:rPr>
        <w:t>ób</w:t>
      </w:r>
      <w:r w:rsidR="004F5EB6" w:rsidRPr="000733E7">
        <w:rPr>
          <w:szCs w:val="24"/>
        </w:rPr>
        <w:t xml:space="preserve">). </w:t>
      </w:r>
      <w:r w:rsidRPr="000733E7">
        <w:rPr>
          <w:szCs w:val="24"/>
        </w:rPr>
        <w:t xml:space="preserve">Kolejne miejsca pod względem liczebności zajmowały osoby pozostające bez pracy </w:t>
      </w:r>
      <w:r w:rsidR="004F5EB6" w:rsidRPr="000733E7">
        <w:rPr>
          <w:szCs w:val="24"/>
        </w:rPr>
        <w:t xml:space="preserve">przez okres </w:t>
      </w:r>
      <w:r w:rsidR="00BE2E8D">
        <w:rPr>
          <w:szCs w:val="24"/>
        </w:rPr>
        <w:t>1</w:t>
      </w:r>
      <w:r w:rsidR="009E416A">
        <w:rPr>
          <w:szCs w:val="24"/>
        </w:rPr>
        <w:t xml:space="preserve"> – </w:t>
      </w:r>
      <w:r w:rsidR="00BE2E8D">
        <w:rPr>
          <w:szCs w:val="24"/>
        </w:rPr>
        <w:t>3</w:t>
      </w:r>
      <w:r w:rsidR="009E416A">
        <w:rPr>
          <w:szCs w:val="24"/>
        </w:rPr>
        <w:t xml:space="preserve"> miesi</w:t>
      </w:r>
      <w:r w:rsidR="00BE2E8D">
        <w:rPr>
          <w:szCs w:val="24"/>
        </w:rPr>
        <w:t>ące</w:t>
      </w:r>
      <w:r w:rsidR="007B2CDE" w:rsidRPr="000733E7">
        <w:rPr>
          <w:szCs w:val="24"/>
        </w:rPr>
        <w:t xml:space="preserve"> – </w:t>
      </w:r>
      <w:r w:rsidR="00297B9A">
        <w:rPr>
          <w:szCs w:val="24"/>
        </w:rPr>
        <w:t>383</w:t>
      </w:r>
      <w:r w:rsidR="004F5EB6" w:rsidRPr="000733E7">
        <w:rPr>
          <w:szCs w:val="24"/>
        </w:rPr>
        <w:t xml:space="preserve"> os</w:t>
      </w:r>
      <w:r w:rsidR="00297B9A">
        <w:rPr>
          <w:szCs w:val="24"/>
        </w:rPr>
        <w:t>oby</w:t>
      </w:r>
      <w:r w:rsidR="007B2CDE" w:rsidRPr="000733E7">
        <w:rPr>
          <w:szCs w:val="24"/>
        </w:rPr>
        <w:t xml:space="preserve"> (</w:t>
      </w:r>
      <w:r w:rsidR="00297B9A">
        <w:rPr>
          <w:szCs w:val="24"/>
        </w:rPr>
        <w:t>21,2</w:t>
      </w:r>
      <w:r w:rsidR="004F5EB6" w:rsidRPr="000733E7">
        <w:rPr>
          <w:szCs w:val="24"/>
        </w:rPr>
        <w:t xml:space="preserve">%), </w:t>
      </w:r>
      <w:r w:rsidR="00770F12">
        <w:rPr>
          <w:szCs w:val="24"/>
        </w:rPr>
        <w:t>3</w:t>
      </w:r>
      <w:r w:rsidR="00A176C7" w:rsidRPr="000733E7">
        <w:rPr>
          <w:szCs w:val="24"/>
        </w:rPr>
        <w:t xml:space="preserve"> – </w:t>
      </w:r>
      <w:r w:rsidR="00770F12">
        <w:rPr>
          <w:szCs w:val="24"/>
        </w:rPr>
        <w:t>6</w:t>
      </w:r>
      <w:r w:rsidR="00A176C7" w:rsidRPr="000733E7">
        <w:rPr>
          <w:szCs w:val="24"/>
        </w:rPr>
        <w:t xml:space="preserve"> miesi</w:t>
      </w:r>
      <w:r w:rsidR="0094691B">
        <w:rPr>
          <w:szCs w:val="24"/>
        </w:rPr>
        <w:t>ęcy</w:t>
      </w:r>
      <w:r w:rsidR="007B2CDE" w:rsidRPr="000733E7">
        <w:rPr>
          <w:szCs w:val="24"/>
        </w:rPr>
        <w:t xml:space="preserve"> – </w:t>
      </w:r>
      <w:r w:rsidR="00297B9A">
        <w:rPr>
          <w:szCs w:val="24"/>
        </w:rPr>
        <w:t>319</w:t>
      </w:r>
      <w:r w:rsidR="004F5EB6" w:rsidRPr="000733E7">
        <w:rPr>
          <w:szCs w:val="24"/>
        </w:rPr>
        <w:t xml:space="preserve"> os</w:t>
      </w:r>
      <w:r w:rsidR="009573B1">
        <w:rPr>
          <w:szCs w:val="24"/>
        </w:rPr>
        <w:t>ób</w:t>
      </w:r>
      <w:r w:rsidR="007B2CDE" w:rsidRPr="000733E7">
        <w:rPr>
          <w:szCs w:val="24"/>
        </w:rPr>
        <w:t xml:space="preserve"> (</w:t>
      </w:r>
      <w:r w:rsidR="009573B1">
        <w:rPr>
          <w:szCs w:val="24"/>
        </w:rPr>
        <w:t>17</w:t>
      </w:r>
      <w:r w:rsidR="00433982">
        <w:rPr>
          <w:szCs w:val="24"/>
        </w:rPr>
        <w:t>,</w:t>
      </w:r>
      <w:r w:rsidR="00297B9A">
        <w:rPr>
          <w:szCs w:val="24"/>
        </w:rPr>
        <w:t>7</w:t>
      </w:r>
      <w:r w:rsidR="004F5EB6" w:rsidRPr="000733E7">
        <w:rPr>
          <w:szCs w:val="24"/>
        </w:rPr>
        <w:t xml:space="preserve">%) oraz </w:t>
      </w:r>
      <w:r w:rsidR="00770F12">
        <w:rPr>
          <w:szCs w:val="24"/>
        </w:rPr>
        <w:t>6-12</w:t>
      </w:r>
      <w:r w:rsidR="007B2CDE" w:rsidRPr="000733E7">
        <w:rPr>
          <w:szCs w:val="24"/>
        </w:rPr>
        <w:t xml:space="preserve"> miesięcy – </w:t>
      </w:r>
      <w:r w:rsidR="00297B9A">
        <w:rPr>
          <w:szCs w:val="24"/>
        </w:rPr>
        <w:t>317</w:t>
      </w:r>
      <w:r w:rsidR="004F5EB6" w:rsidRPr="000733E7">
        <w:rPr>
          <w:szCs w:val="24"/>
        </w:rPr>
        <w:t xml:space="preserve"> os</w:t>
      </w:r>
      <w:r w:rsidR="009573B1">
        <w:rPr>
          <w:szCs w:val="24"/>
        </w:rPr>
        <w:t>ób</w:t>
      </w:r>
      <w:r w:rsidR="004F5EB6" w:rsidRPr="000733E7">
        <w:rPr>
          <w:szCs w:val="24"/>
        </w:rPr>
        <w:t xml:space="preserve"> (</w:t>
      </w:r>
      <w:r w:rsidR="00297B9A">
        <w:rPr>
          <w:szCs w:val="24"/>
        </w:rPr>
        <w:t>17,6</w:t>
      </w:r>
      <w:r w:rsidRPr="000733E7">
        <w:rPr>
          <w:szCs w:val="24"/>
        </w:rPr>
        <w:t>%). Najmniej liczną grupę stanowiły osoby pozostają</w:t>
      </w:r>
      <w:r w:rsidR="005D1B69" w:rsidRPr="000733E7">
        <w:rPr>
          <w:szCs w:val="24"/>
        </w:rPr>
        <w:t xml:space="preserve">ce bez pracy do 1 miesiąca – </w:t>
      </w:r>
      <w:r w:rsidR="00297B9A">
        <w:rPr>
          <w:szCs w:val="24"/>
        </w:rPr>
        <w:t>224</w:t>
      </w:r>
      <w:r w:rsidR="004F5EB6" w:rsidRPr="000733E7">
        <w:rPr>
          <w:szCs w:val="24"/>
        </w:rPr>
        <w:t xml:space="preserve"> os</w:t>
      </w:r>
      <w:r w:rsidR="00297B9A">
        <w:rPr>
          <w:szCs w:val="24"/>
        </w:rPr>
        <w:t>oby</w:t>
      </w:r>
      <w:r w:rsidR="004F5EB6" w:rsidRPr="000733E7">
        <w:rPr>
          <w:szCs w:val="24"/>
        </w:rPr>
        <w:t xml:space="preserve"> (</w:t>
      </w:r>
      <w:r w:rsidR="00297B9A">
        <w:rPr>
          <w:szCs w:val="24"/>
        </w:rPr>
        <w:t>12</w:t>
      </w:r>
      <w:r w:rsidR="00770F12">
        <w:rPr>
          <w:szCs w:val="24"/>
        </w:rPr>
        <w:t>,4</w:t>
      </w:r>
      <w:r w:rsidRPr="000733E7">
        <w:rPr>
          <w:szCs w:val="24"/>
        </w:rPr>
        <w:t>%).</w:t>
      </w:r>
      <w:r w:rsidR="00A176C7" w:rsidRPr="000733E7">
        <w:rPr>
          <w:szCs w:val="24"/>
        </w:rPr>
        <w:t xml:space="preserve"> W odniesieniu do analogicznego okresu poprzedniego roku </w:t>
      </w:r>
      <w:r w:rsidR="00BE2E8D">
        <w:rPr>
          <w:szCs w:val="24"/>
        </w:rPr>
        <w:t>najwyższy spadek</w:t>
      </w:r>
      <w:r w:rsidR="00A176C7" w:rsidRPr="000733E7">
        <w:rPr>
          <w:szCs w:val="24"/>
        </w:rPr>
        <w:t xml:space="preserve"> w liczbach bezwzględnych odnotowano wśród bezrobotnych pozo</w:t>
      </w:r>
      <w:r w:rsidR="002A156D">
        <w:rPr>
          <w:szCs w:val="24"/>
        </w:rPr>
        <w:t xml:space="preserve">stających bez pracy przez okres </w:t>
      </w:r>
      <w:r w:rsidR="00770F12">
        <w:rPr>
          <w:szCs w:val="24"/>
        </w:rPr>
        <w:t>powyżej 12</w:t>
      </w:r>
      <w:r w:rsidR="009573B1">
        <w:rPr>
          <w:szCs w:val="24"/>
        </w:rPr>
        <w:t xml:space="preserve"> miesięcy</w:t>
      </w:r>
      <w:r w:rsidR="00A176C7" w:rsidRPr="000733E7">
        <w:rPr>
          <w:szCs w:val="24"/>
        </w:rPr>
        <w:t xml:space="preserve"> o </w:t>
      </w:r>
      <w:r w:rsidR="00297B9A">
        <w:rPr>
          <w:szCs w:val="24"/>
        </w:rPr>
        <w:t>129</w:t>
      </w:r>
      <w:r w:rsidR="009573B1">
        <w:rPr>
          <w:szCs w:val="24"/>
        </w:rPr>
        <w:t xml:space="preserve"> osób</w:t>
      </w:r>
      <w:r w:rsidR="00A176C7" w:rsidRPr="000733E7">
        <w:rPr>
          <w:szCs w:val="24"/>
        </w:rPr>
        <w:t xml:space="preserve"> (tj. o </w:t>
      </w:r>
      <w:r w:rsidR="00297B9A">
        <w:rPr>
          <w:szCs w:val="24"/>
        </w:rPr>
        <w:t>18,7</w:t>
      </w:r>
      <w:r w:rsidR="002A156D">
        <w:rPr>
          <w:szCs w:val="24"/>
        </w:rPr>
        <w:t>%)</w:t>
      </w:r>
      <w:r w:rsidR="009573B1">
        <w:rPr>
          <w:szCs w:val="24"/>
        </w:rPr>
        <w:t>,</w:t>
      </w:r>
      <w:r w:rsidR="00433982">
        <w:rPr>
          <w:szCs w:val="24"/>
        </w:rPr>
        <w:t xml:space="preserve"> osób pozostających bez pracy przez okres </w:t>
      </w:r>
      <w:r w:rsidR="00BA6E0E">
        <w:rPr>
          <w:szCs w:val="24"/>
        </w:rPr>
        <w:t>1-3 miesiące</w:t>
      </w:r>
      <w:r w:rsidR="00433982">
        <w:rPr>
          <w:szCs w:val="24"/>
        </w:rPr>
        <w:t xml:space="preserve"> o </w:t>
      </w:r>
      <w:r w:rsidR="00BA6E0E">
        <w:rPr>
          <w:szCs w:val="24"/>
        </w:rPr>
        <w:t>37</w:t>
      </w:r>
      <w:r w:rsidR="00433982">
        <w:rPr>
          <w:szCs w:val="24"/>
        </w:rPr>
        <w:t xml:space="preserve"> os</w:t>
      </w:r>
      <w:r w:rsidR="00BE2E8D">
        <w:rPr>
          <w:szCs w:val="24"/>
        </w:rPr>
        <w:t>ób</w:t>
      </w:r>
      <w:r w:rsidR="002A156D">
        <w:rPr>
          <w:szCs w:val="24"/>
        </w:rPr>
        <w:t xml:space="preserve"> </w:t>
      </w:r>
      <w:r w:rsidR="00433982">
        <w:rPr>
          <w:szCs w:val="24"/>
        </w:rPr>
        <w:t xml:space="preserve">(tj. o </w:t>
      </w:r>
      <w:r w:rsidR="00BA6E0E">
        <w:rPr>
          <w:szCs w:val="24"/>
        </w:rPr>
        <w:t>8,8</w:t>
      </w:r>
      <w:r w:rsidR="00433982">
        <w:rPr>
          <w:szCs w:val="24"/>
        </w:rPr>
        <w:t>%)</w:t>
      </w:r>
      <w:r w:rsidR="002A156D">
        <w:rPr>
          <w:szCs w:val="24"/>
        </w:rPr>
        <w:t xml:space="preserve"> oraz osób pozostających bez pracy przez okres </w:t>
      </w:r>
      <w:r w:rsidR="00BA6E0E">
        <w:rPr>
          <w:szCs w:val="24"/>
        </w:rPr>
        <w:t>3-6</w:t>
      </w:r>
      <w:r w:rsidR="006C1D66">
        <w:rPr>
          <w:szCs w:val="24"/>
        </w:rPr>
        <w:t xml:space="preserve"> miesięcy </w:t>
      </w:r>
      <w:r w:rsidR="00BA6E0E">
        <w:rPr>
          <w:szCs w:val="24"/>
        </w:rPr>
        <w:t>o 28 osób (tj. o 8,1</w:t>
      </w:r>
      <w:r w:rsidR="002A156D">
        <w:rPr>
          <w:szCs w:val="24"/>
        </w:rPr>
        <w:t>%)</w:t>
      </w:r>
      <w:r w:rsidR="00433982">
        <w:rPr>
          <w:szCs w:val="24"/>
        </w:rPr>
        <w:t>.</w:t>
      </w:r>
    </w:p>
    <w:p w:rsidR="00FB42CA" w:rsidRPr="00BE2E8D" w:rsidRDefault="00FB42CA" w:rsidP="00FB42CA">
      <w:pPr>
        <w:pStyle w:val="Tekstpodstawowywcity2"/>
        <w:spacing w:line="360" w:lineRule="auto"/>
        <w:ind w:left="0"/>
        <w:rPr>
          <w:szCs w:val="24"/>
        </w:rPr>
      </w:pPr>
      <w:r w:rsidRPr="00FB42CA">
        <w:rPr>
          <w:b/>
          <w:szCs w:val="24"/>
        </w:rPr>
        <w:t xml:space="preserve">Wykres </w:t>
      </w:r>
      <w:r w:rsidR="00FF553E">
        <w:rPr>
          <w:b/>
          <w:szCs w:val="24"/>
        </w:rPr>
        <w:t>5</w:t>
      </w:r>
      <w:r w:rsidRPr="00FB42CA">
        <w:rPr>
          <w:b/>
          <w:szCs w:val="24"/>
        </w:rPr>
        <w:t xml:space="preserve">. Bezrobotni według </w:t>
      </w:r>
      <w:r>
        <w:rPr>
          <w:b/>
          <w:szCs w:val="24"/>
        </w:rPr>
        <w:t>czasu pozostawania bez pracy</w:t>
      </w:r>
      <w:r w:rsidRPr="00FB42CA">
        <w:rPr>
          <w:b/>
          <w:szCs w:val="24"/>
        </w:rPr>
        <w:t xml:space="preserve"> (stan na 31.12.201</w:t>
      </w:r>
      <w:r w:rsidR="00BA6E0E">
        <w:rPr>
          <w:b/>
          <w:szCs w:val="24"/>
        </w:rPr>
        <w:t>9</w:t>
      </w:r>
      <w:r w:rsidRPr="00FB42CA">
        <w:rPr>
          <w:b/>
          <w:szCs w:val="24"/>
        </w:rPr>
        <w:t>r.)</w:t>
      </w:r>
    </w:p>
    <w:p w:rsidR="00A30034" w:rsidRPr="007A0B35" w:rsidRDefault="0052488B" w:rsidP="00200914">
      <w:pPr>
        <w:pStyle w:val="Tekstpodstawowywcity2"/>
        <w:spacing w:line="360" w:lineRule="auto"/>
        <w:ind w:left="0"/>
        <w:rPr>
          <w:b/>
          <w:szCs w:val="24"/>
        </w:rPr>
      </w:pPr>
      <w:r>
        <w:rPr>
          <w:noProof/>
        </w:rPr>
        <w:drawing>
          <wp:inline distT="0" distB="0" distL="0" distR="0">
            <wp:extent cx="6049670" cy="2333549"/>
            <wp:effectExtent l="0" t="0" r="27305" b="10160"/>
            <wp:docPr id="19" name="Wykres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B69D0" w:rsidRPr="0044543A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lastRenderedPageBreak/>
        <w:t>2.9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44543A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>Bezrobotni według stażu pracy</w:t>
      </w: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Ze względu na staż pracy najliczniejszą populacj</w:t>
      </w:r>
      <w:r w:rsidR="004F5EB6" w:rsidRPr="000733E7">
        <w:rPr>
          <w:szCs w:val="24"/>
        </w:rPr>
        <w:t xml:space="preserve">ę bezrobotnych stanowiły osoby ze stażem pracy 1 – </w:t>
      </w:r>
      <w:r w:rsidR="001344AD">
        <w:rPr>
          <w:szCs w:val="24"/>
        </w:rPr>
        <w:t>5</w:t>
      </w:r>
      <w:r w:rsidR="005D1B69" w:rsidRPr="000733E7">
        <w:rPr>
          <w:szCs w:val="24"/>
        </w:rPr>
        <w:t xml:space="preserve"> lat – </w:t>
      </w:r>
      <w:r w:rsidR="00BA6E0E">
        <w:rPr>
          <w:szCs w:val="24"/>
        </w:rPr>
        <w:t>363</w:t>
      </w:r>
      <w:r w:rsidR="004F5EB6" w:rsidRPr="000733E7">
        <w:rPr>
          <w:szCs w:val="24"/>
        </w:rPr>
        <w:t xml:space="preserve"> o</w:t>
      </w:r>
      <w:r w:rsidR="00BA6E0E">
        <w:rPr>
          <w:szCs w:val="24"/>
        </w:rPr>
        <w:t>soby</w:t>
      </w:r>
      <w:r w:rsidRPr="000733E7">
        <w:rPr>
          <w:szCs w:val="24"/>
        </w:rPr>
        <w:t xml:space="preserve"> (</w:t>
      </w:r>
      <w:r w:rsidR="00BA6E0E">
        <w:rPr>
          <w:szCs w:val="24"/>
        </w:rPr>
        <w:t>20,1</w:t>
      </w:r>
      <w:r w:rsidRPr="000733E7">
        <w:rPr>
          <w:szCs w:val="24"/>
        </w:rPr>
        <w:t>%</w:t>
      </w:r>
      <w:r w:rsidR="003F17BE" w:rsidRPr="000733E7">
        <w:rPr>
          <w:szCs w:val="24"/>
        </w:rPr>
        <w:t xml:space="preserve"> ogółu</w:t>
      </w:r>
      <w:r w:rsidR="004F5EB6" w:rsidRPr="000733E7">
        <w:rPr>
          <w:szCs w:val="24"/>
        </w:rPr>
        <w:t xml:space="preserve"> bezrobotnych</w:t>
      </w:r>
      <w:r w:rsidRPr="000733E7">
        <w:rPr>
          <w:szCs w:val="24"/>
        </w:rPr>
        <w:t xml:space="preserve">), </w:t>
      </w:r>
      <w:r w:rsidR="004F5EB6" w:rsidRPr="000733E7">
        <w:rPr>
          <w:szCs w:val="24"/>
        </w:rPr>
        <w:t xml:space="preserve">a w następnej kolejności </w:t>
      </w:r>
      <w:r w:rsidR="0052488B">
        <w:rPr>
          <w:szCs w:val="24"/>
        </w:rPr>
        <w:t>ze stażem</w:t>
      </w:r>
      <w:r w:rsidR="005D1B69" w:rsidRPr="000733E7">
        <w:rPr>
          <w:szCs w:val="24"/>
        </w:rPr>
        <w:t xml:space="preserve"> </w:t>
      </w:r>
      <w:r w:rsidR="005E24BB">
        <w:rPr>
          <w:szCs w:val="24"/>
        </w:rPr>
        <w:t xml:space="preserve">do 1 roku </w:t>
      </w:r>
      <w:r w:rsidR="005D1B69" w:rsidRPr="000733E7">
        <w:rPr>
          <w:szCs w:val="24"/>
        </w:rPr>
        <w:t xml:space="preserve">– </w:t>
      </w:r>
      <w:r w:rsidR="00BA6E0E">
        <w:rPr>
          <w:szCs w:val="24"/>
        </w:rPr>
        <w:t>340</w:t>
      </w:r>
      <w:r w:rsidR="00770F12">
        <w:rPr>
          <w:szCs w:val="24"/>
        </w:rPr>
        <w:t xml:space="preserve"> osób</w:t>
      </w:r>
      <w:r w:rsidR="005D1B69" w:rsidRPr="000733E7">
        <w:rPr>
          <w:szCs w:val="24"/>
        </w:rPr>
        <w:t xml:space="preserve"> (</w:t>
      </w:r>
      <w:r w:rsidR="00BA6E0E">
        <w:rPr>
          <w:szCs w:val="24"/>
        </w:rPr>
        <w:t>18,9</w:t>
      </w:r>
      <w:r w:rsidR="004F5EB6" w:rsidRPr="000733E7">
        <w:rPr>
          <w:szCs w:val="24"/>
        </w:rPr>
        <w:t>%),</w:t>
      </w:r>
      <w:r w:rsidR="00BA6E0E">
        <w:rPr>
          <w:szCs w:val="24"/>
        </w:rPr>
        <w:t xml:space="preserve"> ze stażem 10</w:t>
      </w:r>
      <w:r w:rsidR="00BA6E0E" w:rsidRPr="000733E7">
        <w:rPr>
          <w:szCs w:val="24"/>
        </w:rPr>
        <w:t>-</w:t>
      </w:r>
      <w:r w:rsidR="00BA6E0E">
        <w:rPr>
          <w:szCs w:val="24"/>
        </w:rPr>
        <w:t>20</w:t>
      </w:r>
      <w:r w:rsidR="00BA6E0E" w:rsidRPr="000733E7">
        <w:rPr>
          <w:szCs w:val="24"/>
        </w:rPr>
        <w:t xml:space="preserve"> lat – </w:t>
      </w:r>
      <w:r w:rsidR="00BA6E0E">
        <w:rPr>
          <w:szCs w:val="24"/>
        </w:rPr>
        <w:t>338</w:t>
      </w:r>
      <w:r w:rsidR="00BA6E0E" w:rsidRPr="000733E7">
        <w:rPr>
          <w:szCs w:val="24"/>
        </w:rPr>
        <w:t xml:space="preserve"> os</w:t>
      </w:r>
      <w:r w:rsidR="00BA6E0E">
        <w:rPr>
          <w:szCs w:val="24"/>
        </w:rPr>
        <w:t xml:space="preserve">ób </w:t>
      </w:r>
      <w:r w:rsidR="00BA6E0E" w:rsidRPr="000733E7">
        <w:rPr>
          <w:szCs w:val="24"/>
        </w:rPr>
        <w:t>(</w:t>
      </w:r>
      <w:r w:rsidR="00BA6E0E">
        <w:rPr>
          <w:szCs w:val="24"/>
        </w:rPr>
        <w:t>18,7</w:t>
      </w:r>
      <w:r w:rsidR="00BA6E0E" w:rsidRPr="000733E7">
        <w:rPr>
          <w:szCs w:val="24"/>
        </w:rPr>
        <w:t>%)</w:t>
      </w:r>
      <w:r w:rsidR="00BA6E0E">
        <w:rPr>
          <w:szCs w:val="24"/>
        </w:rPr>
        <w:t>,</w:t>
      </w:r>
      <w:r w:rsidR="004F5EB6" w:rsidRPr="000733E7">
        <w:rPr>
          <w:szCs w:val="24"/>
        </w:rPr>
        <w:t xml:space="preserve"> </w:t>
      </w:r>
      <w:r w:rsidR="005E24BB">
        <w:rPr>
          <w:szCs w:val="24"/>
        </w:rPr>
        <w:t>ze stażem 5-10 lat</w:t>
      </w:r>
      <w:r w:rsidR="00E51C9A">
        <w:rPr>
          <w:szCs w:val="24"/>
        </w:rPr>
        <w:t xml:space="preserve"> </w:t>
      </w:r>
      <w:r w:rsidR="00931BD8" w:rsidRPr="000733E7">
        <w:rPr>
          <w:szCs w:val="24"/>
        </w:rPr>
        <w:t xml:space="preserve">– </w:t>
      </w:r>
      <w:r w:rsidR="00BA6E0E">
        <w:rPr>
          <w:szCs w:val="24"/>
        </w:rPr>
        <w:t>293</w:t>
      </w:r>
      <w:r w:rsidR="004F5EB6" w:rsidRPr="000733E7">
        <w:rPr>
          <w:szCs w:val="24"/>
        </w:rPr>
        <w:t xml:space="preserve"> os</w:t>
      </w:r>
      <w:r w:rsidR="00BA6E0E">
        <w:rPr>
          <w:szCs w:val="24"/>
        </w:rPr>
        <w:t>oby</w:t>
      </w:r>
      <w:r w:rsidR="004F5EB6" w:rsidRPr="000733E7">
        <w:rPr>
          <w:szCs w:val="24"/>
        </w:rPr>
        <w:t xml:space="preserve"> (</w:t>
      </w:r>
      <w:r w:rsidR="00BA6E0E">
        <w:rPr>
          <w:szCs w:val="24"/>
        </w:rPr>
        <w:t>16,2</w:t>
      </w:r>
      <w:r w:rsidR="001C2423" w:rsidRPr="000733E7">
        <w:rPr>
          <w:szCs w:val="24"/>
        </w:rPr>
        <w:t xml:space="preserve">%), </w:t>
      </w:r>
      <w:r w:rsidR="005E24BB">
        <w:rPr>
          <w:szCs w:val="24"/>
        </w:rPr>
        <w:t>ze stażem 20-30 lat</w:t>
      </w:r>
      <w:r w:rsidR="001C2423" w:rsidRPr="000733E7">
        <w:rPr>
          <w:szCs w:val="24"/>
        </w:rPr>
        <w:t xml:space="preserve"> – </w:t>
      </w:r>
      <w:r w:rsidR="00BA6E0E">
        <w:rPr>
          <w:szCs w:val="24"/>
        </w:rPr>
        <w:t>222</w:t>
      </w:r>
      <w:r w:rsidR="001C2423" w:rsidRPr="000733E7">
        <w:rPr>
          <w:szCs w:val="24"/>
        </w:rPr>
        <w:t xml:space="preserve"> os</w:t>
      </w:r>
      <w:r w:rsidR="00BA6E0E">
        <w:rPr>
          <w:szCs w:val="24"/>
        </w:rPr>
        <w:t>oby</w:t>
      </w:r>
      <w:r w:rsidR="001C2423" w:rsidRPr="000733E7">
        <w:rPr>
          <w:szCs w:val="24"/>
        </w:rPr>
        <w:t xml:space="preserve"> (</w:t>
      </w:r>
      <w:r w:rsidR="00BA6E0E">
        <w:rPr>
          <w:szCs w:val="24"/>
        </w:rPr>
        <w:t>12,3</w:t>
      </w:r>
      <w:r w:rsidR="001C2423" w:rsidRPr="000733E7">
        <w:rPr>
          <w:szCs w:val="24"/>
        </w:rPr>
        <w:t>%)</w:t>
      </w:r>
      <w:r w:rsidR="001344AD">
        <w:rPr>
          <w:szCs w:val="24"/>
        </w:rPr>
        <w:t xml:space="preserve"> oraz </w:t>
      </w:r>
      <w:r w:rsidR="00BA6E0E">
        <w:rPr>
          <w:szCs w:val="24"/>
        </w:rPr>
        <w:t>bez stażu – 169 osób (9,4</w:t>
      </w:r>
      <w:r w:rsidR="001344AD">
        <w:rPr>
          <w:szCs w:val="24"/>
        </w:rPr>
        <w:t>%)</w:t>
      </w:r>
      <w:r w:rsidR="001C2423" w:rsidRPr="000733E7">
        <w:rPr>
          <w:szCs w:val="24"/>
        </w:rPr>
        <w:t>.</w:t>
      </w:r>
      <w:r w:rsidRPr="000733E7">
        <w:rPr>
          <w:szCs w:val="24"/>
        </w:rPr>
        <w:t xml:space="preserve">  Najmniej liczną </w:t>
      </w:r>
      <w:r w:rsidR="001C2423" w:rsidRPr="000733E7">
        <w:rPr>
          <w:szCs w:val="24"/>
        </w:rPr>
        <w:t>populację</w:t>
      </w:r>
      <w:r w:rsidRPr="000733E7">
        <w:rPr>
          <w:szCs w:val="24"/>
        </w:rPr>
        <w:t xml:space="preserve"> stanowiły osoby </w:t>
      </w:r>
      <w:r w:rsidR="005D1B69" w:rsidRPr="000733E7">
        <w:rPr>
          <w:szCs w:val="24"/>
        </w:rPr>
        <w:t xml:space="preserve">posiadające staż </w:t>
      </w:r>
      <w:r w:rsidR="004F5EB6" w:rsidRPr="000733E7">
        <w:rPr>
          <w:szCs w:val="24"/>
        </w:rPr>
        <w:t xml:space="preserve">30 lat i więcej – </w:t>
      </w:r>
      <w:r w:rsidR="00BA6E0E">
        <w:rPr>
          <w:szCs w:val="24"/>
        </w:rPr>
        <w:t>79</w:t>
      </w:r>
      <w:r w:rsidR="005E24BB">
        <w:rPr>
          <w:szCs w:val="24"/>
        </w:rPr>
        <w:t xml:space="preserve"> osób</w:t>
      </w:r>
      <w:r w:rsidR="005D1B69" w:rsidRPr="000733E7">
        <w:rPr>
          <w:szCs w:val="24"/>
        </w:rPr>
        <w:t xml:space="preserve"> (</w:t>
      </w:r>
      <w:r w:rsidR="00BA6E0E">
        <w:rPr>
          <w:szCs w:val="24"/>
        </w:rPr>
        <w:t>4</w:t>
      </w:r>
      <w:r w:rsidR="00E51C9A">
        <w:rPr>
          <w:szCs w:val="24"/>
        </w:rPr>
        <w:t>,</w:t>
      </w:r>
      <w:r w:rsidR="00BA6E0E">
        <w:rPr>
          <w:szCs w:val="24"/>
        </w:rPr>
        <w:t>4</w:t>
      </w:r>
      <w:r w:rsidRPr="000733E7">
        <w:rPr>
          <w:szCs w:val="24"/>
        </w:rPr>
        <w:t>%).</w:t>
      </w:r>
    </w:p>
    <w:p w:rsidR="00FC0A45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W odniesieniu do analogicznego okresu ubiegłego roku największy </w:t>
      </w:r>
      <w:r w:rsidR="00E51C9A">
        <w:rPr>
          <w:szCs w:val="24"/>
        </w:rPr>
        <w:t>spadek</w:t>
      </w:r>
      <w:r w:rsidRPr="000733E7">
        <w:rPr>
          <w:szCs w:val="24"/>
        </w:rPr>
        <w:t xml:space="preserve"> w liczbach bezwzględnych odnotowano wśród </w:t>
      </w:r>
      <w:r w:rsidR="005D1B69" w:rsidRPr="000733E7">
        <w:rPr>
          <w:szCs w:val="24"/>
        </w:rPr>
        <w:t>be</w:t>
      </w:r>
      <w:r w:rsidR="004F5EB6" w:rsidRPr="000733E7">
        <w:rPr>
          <w:szCs w:val="24"/>
        </w:rPr>
        <w:t xml:space="preserve">zrobotnych </w:t>
      </w:r>
      <w:r w:rsidR="00BA6E0E">
        <w:rPr>
          <w:szCs w:val="24"/>
        </w:rPr>
        <w:t>ze stażem pracy 10-2</w:t>
      </w:r>
      <w:r w:rsidR="00770F12">
        <w:rPr>
          <w:szCs w:val="24"/>
        </w:rPr>
        <w:t>0 lat</w:t>
      </w:r>
      <w:r w:rsidR="0094691B">
        <w:rPr>
          <w:szCs w:val="24"/>
        </w:rPr>
        <w:t xml:space="preserve"> </w:t>
      </w:r>
      <w:r w:rsidR="005D1B69" w:rsidRPr="000733E7">
        <w:rPr>
          <w:szCs w:val="24"/>
        </w:rPr>
        <w:t xml:space="preserve">– o </w:t>
      </w:r>
      <w:r w:rsidR="00BA6E0E">
        <w:rPr>
          <w:szCs w:val="24"/>
        </w:rPr>
        <w:t>53</w:t>
      </w:r>
      <w:r w:rsidR="005D1B69" w:rsidRPr="000733E7">
        <w:rPr>
          <w:szCs w:val="24"/>
        </w:rPr>
        <w:t xml:space="preserve"> os</w:t>
      </w:r>
      <w:r w:rsidR="00BA6E0E">
        <w:rPr>
          <w:szCs w:val="24"/>
        </w:rPr>
        <w:t>oby</w:t>
      </w:r>
      <w:r w:rsidR="005D1B69" w:rsidRPr="000733E7">
        <w:rPr>
          <w:szCs w:val="24"/>
        </w:rPr>
        <w:t xml:space="preserve"> (o </w:t>
      </w:r>
      <w:r w:rsidR="00BA6E0E">
        <w:rPr>
          <w:szCs w:val="24"/>
        </w:rPr>
        <w:t>13,6</w:t>
      </w:r>
      <w:r w:rsidR="00A30034">
        <w:rPr>
          <w:szCs w:val="24"/>
        </w:rPr>
        <w:t xml:space="preserve">%), posiadających staż </w:t>
      </w:r>
      <w:r w:rsidR="00BA6E0E">
        <w:rPr>
          <w:szCs w:val="24"/>
        </w:rPr>
        <w:t>1-5</w:t>
      </w:r>
      <w:r w:rsidR="007F4FB9">
        <w:rPr>
          <w:szCs w:val="24"/>
        </w:rPr>
        <w:t xml:space="preserve"> lat – o </w:t>
      </w:r>
      <w:r w:rsidR="00BA6E0E">
        <w:rPr>
          <w:szCs w:val="24"/>
        </w:rPr>
        <w:t>48 osób (o 11,7</w:t>
      </w:r>
      <w:r w:rsidR="007F4FB9">
        <w:rPr>
          <w:szCs w:val="24"/>
        </w:rPr>
        <w:t>%)</w:t>
      </w:r>
      <w:r w:rsidR="001344AD">
        <w:rPr>
          <w:szCs w:val="24"/>
        </w:rPr>
        <w:t xml:space="preserve"> oraz posiadających staż </w:t>
      </w:r>
      <w:r w:rsidR="00BA6E0E">
        <w:rPr>
          <w:szCs w:val="24"/>
        </w:rPr>
        <w:t>5-10 lat – o 48 osób (14</w:t>
      </w:r>
      <w:r w:rsidR="00770F12">
        <w:rPr>
          <w:szCs w:val="24"/>
        </w:rPr>
        <w:t>,1</w:t>
      </w:r>
      <w:r w:rsidR="001344AD">
        <w:rPr>
          <w:szCs w:val="24"/>
        </w:rPr>
        <w:t>%)</w:t>
      </w:r>
      <w:r w:rsidR="007F4FB9">
        <w:rPr>
          <w:szCs w:val="24"/>
        </w:rPr>
        <w:t>.</w:t>
      </w:r>
    </w:p>
    <w:p w:rsidR="00DD179A" w:rsidRDefault="00DD179A" w:rsidP="00200914">
      <w:pPr>
        <w:pStyle w:val="Tekstpodstawowywcity2"/>
        <w:spacing w:line="360" w:lineRule="auto"/>
        <w:ind w:left="0"/>
        <w:rPr>
          <w:szCs w:val="24"/>
        </w:rPr>
      </w:pPr>
    </w:p>
    <w:p w:rsidR="00FC0A45" w:rsidRDefault="00FC0A45" w:rsidP="00200914">
      <w:pPr>
        <w:pStyle w:val="Tekstpodstawowywcity2"/>
        <w:spacing w:line="360" w:lineRule="auto"/>
        <w:ind w:left="0"/>
        <w:rPr>
          <w:b/>
          <w:szCs w:val="24"/>
        </w:rPr>
      </w:pPr>
      <w:r w:rsidRPr="00FB42CA">
        <w:rPr>
          <w:b/>
          <w:szCs w:val="24"/>
        </w:rPr>
        <w:t xml:space="preserve">Wykres </w:t>
      </w:r>
      <w:r w:rsidR="00FF553E">
        <w:rPr>
          <w:b/>
          <w:szCs w:val="24"/>
        </w:rPr>
        <w:t>6</w:t>
      </w:r>
      <w:r w:rsidRPr="00FB42CA">
        <w:rPr>
          <w:b/>
          <w:szCs w:val="24"/>
        </w:rPr>
        <w:t xml:space="preserve">. Bezrobotni według </w:t>
      </w:r>
      <w:r>
        <w:rPr>
          <w:b/>
          <w:szCs w:val="24"/>
        </w:rPr>
        <w:t>stażu pracy</w:t>
      </w:r>
      <w:r w:rsidRPr="00FB42CA">
        <w:rPr>
          <w:b/>
          <w:szCs w:val="24"/>
        </w:rPr>
        <w:t xml:space="preserve"> (stan na 31.12.201</w:t>
      </w:r>
      <w:r w:rsidR="00BA6E0E">
        <w:rPr>
          <w:b/>
          <w:szCs w:val="24"/>
        </w:rPr>
        <w:t>9</w:t>
      </w:r>
      <w:r w:rsidRPr="00FB42CA">
        <w:rPr>
          <w:b/>
          <w:szCs w:val="24"/>
        </w:rPr>
        <w:t>r.)</w:t>
      </w:r>
    </w:p>
    <w:p w:rsidR="00DD179A" w:rsidRDefault="00E51C9A" w:rsidP="00200914">
      <w:pPr>
        <w:pStyle w:val="Tekstpodstawowywcity2"/>
        <w:spacing w:line="360" w:lineRule="auto"/>
        <w:ind w:left="0"/>
        <w:rPr>
          <w:b/>
          <w:szCs w:val="24"/>
        </w:rPr>
      </w:pPr>
      <w:r>
        <w:rPr>
          <w:noProof/>
        </w:rPr>
        <w:drawing>
          <wp:inline distT="0" distB="0" distL="0" distR="0">
            <wp:extent cx="6049670" cy="2355494"/>
            <wp:effectExtent l="0" t="0" r="27305" b="26035"/>
            <wp:docPr id="20" name="Wykres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73224" w:rsidRPr="00573224" w:rsidRDefault="00573224" w:rsidP="00200914">
      <w:pPr>
        <w:pStyle w:val="Tekstpodstawowywcity2"/>
        <w:spacing w:line="360" w:lineRule="auto"/>
        <w:ind w:left="0"/>
        <w:rPr>
          <w:b/>
          <w:szCs w:val="24"/>
        </w:rPr>
      </w:pP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3.</w:t>
      </w:r>
      <w:r w:rsidR="0044543A">
        <w:rPr>
          <w:b/>
          <w:i/>
          <w:szCs w:val="24"/>
        </w:rPr>
        <w:t xml:space="preserve">   </w:t>
      </w:r>
      <w:r w:rsidRPr="000733E7">
        <w:rPr>
          <w:b/>
          <w:i/>
          <w:szCs w:val="24"/>
        </w:rPr>
        <w:t>Bezrobotni będący w szczególnej sytuacji na rynku pracy</w:t>
      </w: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Powiatowy Urząd Pracy w Otwocku wykorzystując sprawozdania statystyczne monitoruje wyodrębnione kategorie bezrobotnych tzw. „bezrobotnych będących w szczególnej sytuacji na rynku pracy. </w:t>
      </w:r>
      <w:r w:rsidR="005D1B69" w:rsidRPr="000733E7">
        <w:rPr>
          <w:szCs w:val="24"/>
        </w:rPr>
        <w:t xml:space="preserve">Do </w:t>
      </w:r>
      <w:r w:rsidR="0024352C">
        <w:rPr>
          <w:szCs w:val="24"/>
        </w:rPr>
        <w:t xml:space="preserve">tej populacji </w:t>
      </w:r>
      <w:r w:rsidR="001A0A89">
        <w:rPr>
          <w:szCs w:val="24"/>
        </w:rPr>
        <w:t xml:space="preserve">zalicza się następujące </w:t>
      </w:r>
      <w:r w:rsidR="0024352C">
        <w:rPr>
          <w:szCs w:val="24"/>
        </w:rPr>
        <w:t>grupy:</w:t>
      </w:r>
    </w:p>
    <w:p w:rsidR="005B69D0" w:rsidRPr="000733E7" w:rsidRDefault="0024352C" w:rsidP="00F3412B">
      <w:pPr>
        <w:pStyle w:val="Tekstpodstawowywcity2"/>
        <w:numPr>
          <w:ilvl w:val="0"/>
          <w:numId w:val="13"/>
        </w:numPr>
        <w:spacing w:line="360" w:lineRule="auto"/>
        <w:rPr>
          <w:szCs w:val="24"/>
        </w:rPr>
      </w:pPr>
      <w:r>
        <w:rPr>
          <w:szCs w:val="24"/>
        </w:rPr>
        <w:t>bezrobotnych do 30</w:t>
      </w:r>
      <w:r w:rsidR="005B69D0" w:rsidRPr="000733E7">
        <w:rPr>
          <w:szCs w:val="24"/>
        </w:rPr>
        <w:t xml:space="preserve"> roku życia,</w:t>
      </w:r>
    </w:p>
    <w:p w:rsidR="0024352C" w:rsidRDefault="005B69D0" w:rsidP="00F3412B">
      <w:pPr>
        <w:pStyle w:val="Tekstpodstawowywcity2"/>
        <w:numPr>
          <w:ilvl w:val="0"/>
          <w:numId w:val="13"/>
        </w:numPr>
        <w:spacing w:line="360" w:lineRule="auto"/>
        <w:rPr>
          <w:szCs w:val="24"/>
        </w:rPr>
      </w:pPr>
      <w:r w:rsidRPr="0024352C">
        <w:rPr>
          <w:szCs w:val="24"/>
        </w:rPr>
        <w:t>długotrwale bezrobotnych</w:t>
      </w:r>
      <w:r w:rsidR="0024352C" w:rsidRPr="0024352C">
        <w:rPr>
          <w:szCs w:val="24"/>
        </w:rPr>
        <w:t>,</w:t>
      </w:r>
      <w:r w:rsidRPr="0024352C">
        <w:rPr>
          <w:szCs w:val="24"/>
        </w:rPr>
        <w:t xml:space="preserve"> </w:t>
      </w:r>
    </w:p>
    <w:p w:rsidR="005B69D0" w:rsidRPr="0024352C" w:rsidRDefault="005B69D0" w:rsidP="00F3412B">
      <w:pPr>
        <w:pStyle w:val="Tekstpodstawowywcity2"/>
        <w:numPr>
          <w:ilvl w:val="0"/>
          <w:numId w:val="13"/>
        </w:numPr>
        <w:spacing w:line="360" w:lineRule="auto"/>
        <w:rPr>
          <w:szCs w:val="24"/>
        </w:rPr>
      </w:pPr>
      <w:r w:rsidRPr="0024352C">
        <w:rPr>
          <w:szCs w:val="24"/>
        </w:rPr>
        <w:t>bezrobotnych powyżej 50 roku życia,</w:t>
      </w:r>
    </w:p>
    <w:p w:rsidR="005B69D0" w:rsidRPr="000733E7" w:rsidRDefault="005B69D0" w:rsidP="00F3412B">
      <w:pPr>
        <w:pStyle w:val="Tekstpodstawowywcity2"/>
        <w:numPr>
          <w:ilvl w:val="0"/>
          <w:numId w:val="13"/>
        </w:numPr>
        <w:spacing w:line="360" w:lineRule="auto"/>
        <w:rPr>
          <w:szCs w:val="24"/>
        </w:rPr>
      </w:pPr>
      <w:r w:rsidRPr="000733E7">
        <w:rPr>
          <w:szCs w:val="24"/>
        </w:rPr>
        <w:t xml:space="preserve">bezrobotnych </w:t>
      </w:r>
      <w:r w:rsidR="0024352C">
        <w:rPr>
          <w:szCs w:val="24"/>
        </w:rPr>
        <w:t>korzystających ze świadczeń z pomocy społecznej,</w:t>
      </w:r>
    </w:p>
    <w:p w:rsidR="005B69D0" w:rsidRPr="000733E7" w:rsidRDefault="005B69D0" w:rsidP="00F3412B">
      <w:pPr>
        <w:pStyle w:val="Tekstpodstawowywcity2"/>
        <w:numPr>
          <w:ilvl w:val="0"/>
          <w:numId w:val="13"/>
        </w:numPr>
        <w:spacing w:line="360" w:lineRule="auto"/>
        <w:rPr>
          <w:szCs w:val="24"/>
        </w:rPr>
      </w:pPr>
      <w:r w:rsidRPr="000733E7">
        <w:rPr>
          <w:szCs w:val="24"/>
        </w:rPr>
        <w:t>bezrobotnych</w:t>
      </w:r>
      <w:r w:rsidR="0024352C">
        <w:rPr>
          <w:szCs w:val="24"/>
        </w:rPr>
        <w:t xml:space="preserve"> posiadających co najmniej jedno dziecko do 6 roku życia lub co najmniej jedno dziecko niepełnosprawne do 18 roku życia</w:t>
      </w:r>
      <w:r w:rsidRPr="000733E7">
        <w:rPr>
          <w:szCs w:val="24"/>
        </w:rPr>
        <w:t>,</w:t>
      </w:r>
    </w:p>
    <w:p w:rsidR="005B69D0" w:rsidRPr="000733E7" w:rsidRDefault="005B69D0" w:rsidP="00F3412B">
      <w:pPr>
        <w:pStyle w:val="Tekstpodstawowywcity2"/>
        <w:numPr>
          <w:ilvl w:val="0"/>
          <w:numId w:val="13"/>
        </w:numPr>
        <w:spacing w:line="360" w:lineRule="auto"/>
        <w:rPr>
          <w:szCs w:val="24"/>
        </w:rPr>
      </w:pPr>
      <w:r w:rsidRPr="000733E7">
        <w:rPr>
          <w:szCs w:val="24"/>
        </w:rPr>
        <w:lastRenderedPageBreak/>
        <w:t>bezrobotnych niepełnosprawnych,</w:t>
      </w:r>
    </w:p>
    <w:p w:rsidR="005B69D0" w:rsidRPr="000733E7" w:rsidRDefault="001C2423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końcu grudnia 201</w:t>
      </w:r>
      <w:r w:rsidR="00350825">
        <w:rPr>
          <w:szCs w:val="24"/>
        </w:rPr>
        <w:t>9</w:t>
      </w:r>
      <w:r w:rsidRPr="000733E7">
        <w:rPr>
          <w:szCs w:val="24"/>
        </w:rPr>
        <w:t>r.</w:t>
      </w:r>
      <w:r w:rsidR="00F97AAF">
        <w:rPr>
          <w:szCs w:val="24"/>
        </w:rPr>
        <w:t xml:space="preserve"> w powiecie otwockim status osoby </w:t>
      </w:r>
      <w:r w:rsidRPr="000733E7">
        <w:rPr>
          <w:szCs w:val="24"/>
        </w:rPr>
        <w:t xml:space="preserve">w szczególnej sytuacji na rynku pracy </w:t>
      </w:r>
      <w:r w:rsidR="00770F12">
        <w:rPr>
          <w:szCs w:val="24"/>
        </w:rPr>
        <w:t>posiadało</w:t>
      </w:r>
      <w:r w:rsidR="00F97AAF">
        <w:rPr>
          <w:szCs w:val="24"/>
        </w:rPr>
        <w:t xml:space="preserve"> </w:t>
      </w:r>
      <w:r w:rsidR="00350825">
        <w:rPr>
          <w:szCs w:val="24"/>
        </w:rPr>
        <w:t>1421</w:t>
      </w:r>
      <w:r w:rsidR="00770F12">
        <w:rPr>
          <w:szCs w:val="24"/>
        </w:rPr>
        <w:t xml:space="preserve"> osób</w:t>
      </w:r>
      <w:r w:rsidR="00C32650">
        <w:rPr>
          <w:szCs w:val="24"/>
        </w:rPr>
        <w:t xml:space="preserve"> c</w:t>
      </w:r>
      <w:r w:rsidR="00350825">
        <w:rPr>
          <w:szCs w:val="24"/>
        </w:rPr>
        <w:t>o oznacza, że 79 osób</w:t>
      </w:r>
      <w:r w:rsidR="00F97AAF">
        <w:rPr>
          <w:szCs w:val="24"/>
        </w:rPr>
        <w:t xml:space="preserve"> na 100 bezrobotnych spełniało kryteria by być zaliczonym do tej populacji. </w:t>
      </w:r>
      <w:r w:rsidRPr="000733E7">
        <w:rPr>
          <w:szCs w:val="24"/>
        </w:rPr>
        <w:t xml:space="preserve"> </w:t>
      </w:r>
      <w:r w:rsidR="00914036" w:rsidRPr="000733E7">
        <w:rPr>
          <w:szCs w:val="24"/>
        </w:rPr>
        <w:t>W porównaniu do grudnia 201</w:t>
      </w:r>
      <w:r w:rsidR="00350825">
        <w:rPr>
          <w:szCs w:val="24"/>
        </w:rPr>
        <w:t>8</w:t>
      </w:r>
      <w:r w:rsidR="00914036" w:rsidRPr="000733E7">
        <w:rPr>
          <w:szCs w:val="24"/>
        </w:rPr>
        <w:t xml:space="preserve">r. populacja ta </w:t>
      </w:r>
      <w:r w:rsidR="00E51C9A">
        <w:rPr>
          <w:szCs w:val="24"/>
        </w:rPr>
        <w:t>spadła</w:t>
      </w:r>
      <w:r w:rsidR="00914036" w:rsidRPr="000733E7">
        <w:rPr>
          <w:szCs w:val="24"/>
        </w:rPr>
        <w:t xml:space="preserve"> o </w:t>
      </w:r>
      <w:r w:rsidR="00350825">
        <w:rPr>
          <w:szCs w:val="24"/>
        </w:rPr>
        <w:t>245</w:t>
      </w:r>
      <w:r w:rsidR="00914036" w:rsidRPr="000733E7">
        <w:rPr>
          <w:szCs w:val="24"/>
        </w:rPr>
        <w:t xml:space="preserve"> os</w:t>
      </w:r>
      <w:r w:rsidR="00FF2392">
        <w:rPr>
          <w:szCs w:val="24"/>
        </w:rPr>
        <w:t>ób</w:t>
      </w:r>
      <w:r w:rsidR="00914036" w:rsidRPr="000733E7">
        <w:rPr>
          <w:szCs w:val="24"/>
        </w:rPr>
        <w:t xml:space="preserve">, tj. o </w:t>
      </w:r>
      <w:r w:rsidR="00350825">
        <w:rPr>
          <w:szCs w:val="24"/>
        </w:rPr>
        <w:t>14,7</w:t>
      </w:r>
      <w:r w:rsidR="00914036" w:rsidRPr="000733E7">
        <w:rPr>
          <w:szCs w:val="24"/>
        </w:rPr>
        <w:t>%. Na przestrzeni 201</w:t>
      </w:r>
      <w:r w:rsidR="00350825">
        <w:rPr>
          <w:szCs w:val="24"/>
        </w:rPr>
        <w:t>9</w:t>
      </w:r>
      <w:r w:rsidR="00914036" w:rsidRPr="000733E7">
        <w:rPr>
          <w:szCs w:val="24"/>
        </w:rPr>
        <w:t>r. został</w:t>
      </w:r>
      <w:r w:rsidR="00350825">
        <w:rPr>
          <w:szCs w:val="24"/>
        </w:rPr>
        <w:t>o</w:t>
      </w:r>
      <w:r w:rsidR="00914036" w:rsidRPr="000733E7">
        <w:rPr>
          <w:szCs w:val="24"/>
        </w:rPr>
        <w:t xml:space="preserve"> zarejestrowan</w:t>
      </w:r>
      <w:r w:rsidR="00350825">
        <w:rPr>
          <w:szCs w:val="24"/>
        </w:rPr>
        <w:t>ych</w:t>
      </w:r>
      <w:r w:rsidR="00914036" w:rsidRPr="000733E7">
        <w:rPr>
          <w:szCs w:val="24"/>
        </w:rPr>
        <w:t xml:space="preserve"> </w:t>
      </w:r>
      <w:r w:rsidR="00350825">
        <w:rPr>
          <w:szCs w:val="24"/>
        </w:rPr>
        <w:t>2781</w:t>
      </w:r>
      <w:r w:rsidR="00914036" w:rsidRPr="000733E7">
        <w:rPr>
          <w:szCs w:val="24"/>
        </w:rPr>
        <w:t xml:space="preserve"> os</w:t>
      </w:r>
      <w:r w:rsidR="00350825">
        <w:rPr>
          <w:szCs w:val="24"/>
        </w:rPr>
        <w:t>ób</w:t>
      </w:r>
      <w:r w:rsidR="00914036" w:rsidRPr="000733E7">
        <w:rPr>
          <w:szCs w:val="24"/>
        </w:rPr>
        <w:t xml:space="preserve"> będąc</w:t>
      </w:r>
      <w:r w:rsidR="00350825">
        <w:rPr>
          <w:szCs w:val="24"/>
        </w:rPr>
        <w:t>ych</w:t>
      </w:r>
      <w:r w:rsidR="00914036" w:rsidRPr="000733E7">
        <w:rPr>
          <w:szCs w:val="24"/>
        </w:rPr>
        <w:t xml:space="preserve"> w szczególnej sytuacji na rynku pracy, w tym </w:t>
      </w:r>
      <w:r w:rsidR="00350825">
        <w:rPr>
          <w:szCs w:val="24"/>
        </w:rPr>
        <w:t>1306</w:t>
      </w:r>
      <w:r w:rsidR="00914036" w:rsidRPr="000733E7">
        <w:rPr>
          <w:szCs w:val="24"/>
        </w:rPr>
        <w:t xml:space="preserve"> kobiet. Pracę w analizowanym okresie podjęł</w:t>
      </w:r>
      <w:r w:rsidR="000A08EF">
        <w:rPr>
          <w:szCs w:val="24"/>
        </w:rPr>
        <w:t>y</w:t>
      </w:r>
      <w:r w:rsidR="00914036" w:rsidRPr="000733E7">
        <w:rPr>
          <w:szCs w:val="24"/>
        </w:rPr>
        <w:t xml:space="preserve"> </w:t>
      </w:r>
      <w:r w:rsidR="00115910">
        <w:rPr>
          <w:szCs w:val="24"/>
        </w:rPr>
        <w:t>1174 osoby</w:t>
      </w:r>
      <w:r w:rsidR="00914036" w:rsidRPr="000733E7">
        <w:rPr>
          <w:szCs w:val="24"/>
        </w:rPr>
        <w:t xml:space="preserve">, w tym </w:t>
      </w:r>
      <w:r w:rsidR="00115910">
        <w:rPr>
          <w:szCs w:val="24"/>
        </w:rPr>
        <w:t>617</w:t>
      </w:r>
      <w:r w:rsidR="00914036" w:rsidRPr="000733E7">
        <w:rPr>
          <w:szCs w:val="24"/>
        </w:rPr>
        <w:t xml:space="preserve"> kobiet.</w:t>
      </w:r>
    </w:p>
    <w:p w:rsidR="001C2423" w:rsidRPr="006205DB" w:rsidRDefault="001C2423" w:rsidP="00200914">
      <w:pPr>
        <w:pStyle w:val="Tekstpodstawowywcity2"/>
        <w:spacing w:line="360" w:lineRule="auto"/>
        <w:ind w:left="0"/>
        <w:rPr>
          <w:sz w:val="20"/>
        </w:rPr>
      </w:pPr>
    </w:p>
    <w:p w:rsidR="00FC0A45" w:rsidRPr="007966C3" w:rsidRDefault="00FC0A45" w:rsidP="00FC0A45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szCs w:val="24"/>
        </w:rPr>
        <w:t xml:space="preserve">Tabela 9. </w:t>
      </w:r>
      <w:r w:rsidRPr="000733E7">
        <w:rPr>
          <w:b/>
          <w:szCs w:val="24"/>
        </w:rPr>
        <w:t>Napływ i podjęcia pracy osób bezrobotnych w szczególnej sytuacji na rynku pracy w 201</w:t>
      </w:r>
      <w:r w:rsidR="00115910">
        <w:rPr>
          <w:b/>
          <w:szCs w:val="24"/>
        </w:rPr>
        <w:t>9</w:t>
      </w:r>
      <w:r w:rsidRPr="000733E7">
        <w:rPr>
          <w:b/>
          <w:szCs w:val="24"/>
        </w:rPr>
        <w:t>r.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99"/>
        <w:gridCol w:w="1899"/>
        <w:gridCol w:w="1980"/>
        <w:gridCol w:w="1818"/>
        <w:gridCol w:w="1899"/>
      </w:tblGrid>
      <w:tr w:rsidR="00FC0A45" w:rsidRPr="000733E7" w:rsidTr="00042654">
        <w:tc>
          <w:tcPr>
            <w:tcW w:w="1899" w:type="dxa"/>
            <w:vMerge w:val="restart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Miesiąc</w:t>
            </w:r>
          </w:p>
        </w:tc>
        <w:tc>
          <w:tcPr>
            <w:tcW w:w="3879" w:type="dxa"/>
            <w:gridSpan w:val="2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Bezrobotni zarejestrowani w m-cu sprawozdawczym</w:t>
            </w:r>
          </w:p>
        </w:tc>
        <w:tc>
          <w:tcPr>
            <w:tcW w:w="3717" w:type="dxa"/>
            <w:gridSpan w:val="2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Podjęcia pracy w m-cu sprawozdawczym</w:t>
            </w:r>
          </w:p>
        </w:tc>
      </w:tr>
      <w:tr w:rsidR="00FC0A45" w:rsidRPr="000733E7" w:rsidTr="00042654">
        <w:tc>
          <w:tcPr>
            <w:tcW w:w="1899" w:type="dxa"/>
            <w:vMerge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</w:p>
        </w:tc>
        <w:tc>
          <w:tcPr>
            <w:tcW w:w="1899" w:type="dxa"/>
            <w:shd w:val="clear" w:color="auto" w:fill="EAF1DD" w:themeFill="accent3" w:themeFillTint="33"/>
          </w:tcPr>
          <w:p w:rsidR="00FC0A45" w:rsidRPr="0044543A" w:rsidRDefault="0024352C" w:rsidP="00042654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O</w:t>
            </w:r>
            <w:r w:rsidR="00FC0A45">
              <w:rPr>
                <w:b/>
                <w:sz w:val="20"/>
              </w:rPr>
              <w:t>gółem</w:t>
            </w:r>
          </w:p>
        </w:tc>
        <w:tc>
          <w:tcPr>
            <w:tcW w:w="1980" w:type="dxa"/>
            <w:shd w:val="clear" w:color="auto" w:fill="EAF1DD" w:themeFill="accent3" w:themeFillTint="33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kobiety</w:t>
            </w:r>
          </w:p>
        </w:tc>
        <w:tc>
          <w:tcPr>
            <w:tcW w:w="1818" w:type="dxa"/>
            <w:shd w:val="clear" w:color="auto" w:fill="EAF1DD" w:themeFill="accent3" w:themeFillTint="33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ogółem</w:t>
            </w:r>
          </w:p>
        </w:tc>
        <w:tc>
          <w:tcPr>
            <w:tcW w:w="1899" w:type="dxa"/>
            <w:shd w:val="clear" w:color="auto" w:fill="EAF1DD" w:themeFill="accent3" w:themeFillTint="33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kobiety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Styczeń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307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149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Luty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231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86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Marzec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254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106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Kwiecień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208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109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133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Maj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233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83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Czerwiec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192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86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86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Lipiec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251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122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88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Sierpień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206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99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Wrzesień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233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120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73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Październik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249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131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Listopad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193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93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Grudzień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224</w:t>
            </w:r>
          </w:p>
        </w:tc>
        <w:tc>
          <w:tcPr>
            <w:tcW w:w="1980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87</w:t>
            </w:r>
          </w:p>
        </w:tc>
        <w:tc>
          <w:tcPr>
            <w:tcW w:w="1818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1899" w:type="dxa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</w:tr>
      <w:tr w:rsidR="00FC0A45" w:rsidRPr="000733E7" w:rsidTr="00042654">
        <w:tc>
          <w:tcPr>
            <w:tcW w:w="1899" w:type="dxa"/>
            <w:shd w:val="clear" w:color="auto" w:fill="C2D69B" w:themeFill="accent3" w:themeFillTint="99"/>
          </w:tcPr>
          <w:p w:rsidR="00FC0A45" w:rsidRPr="0044543A" w:rsidRDefault="00FC0A45" w:rsidP="00042654">
            <w:pPr>
              <w:pStyle w:val="Tekstpodstawowywcity2"/>
              <w:spacing w:line="276" w:lineRule="auto"/>
              <w:ind w:left="0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Razem</w:t>
            </w:r>
          </w:p>
        </w:tc>
        <w:tc>
          <w:tcPr>
            <w:tcW w:w="1899" w:type="dxa"/>
            <w:shd w:val="clear" w:color="auto" w:fill="EAF1DD" w:themeFill="accent3" w:themeFillTint="33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2781</w:t>
            </w:r>
          </w:p>
        </w:tc>
        <w:tc>
          <w:tcPr>
            <w:tcW w:w="1980" w:type="dxa"/>
            <w:shd w:val="clear" w:color="auto" w:fill="EAF1DD" w:themeFill="accent3" w:themeFillTint="33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1306</w:t>
            </w:r>
          </w:p>
        </w:tc>
        <w:tc>
          <w:tcPr>
            <w:tcW w:w="1818" w:type="dxa"/>
            <w:shd w:val="clear" w:color="auto" w:fill="EAF1DD" w:themeFill="accent3" w:themeFillTint="33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1174</w:t>
            </w:r>
          </w:p>
        </w:tc>
        <w:tc>
          <w:tcPr>
            <w:tcW w:w="1899" w:type="dxa"/>
            <w:shd w:val="clear" w:color="auto" w:fill="EAF1DD" w:themeFill="accent3" w:themeFillTint="33"/>
          </w:tcPr>
          <w:p w:rsidR="00FC0A45" w:rsidRPr="0044543A" w:rsidRDefault="00115910" w:rsidP="00FC0A45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617</w:t>
            </w:r>
          </w:p>
        </w:tc>
      </w:tr>
    </w:tbl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573224" w:rsidRDefault="00573224" w:rsidP="00FC0A45">
      <w:pPr>
        <w:pStyle w:val="Tekstpodstawowywcity2"/>
        <w:spacing w:line="276" w:lineRule="auto"/>
        <w:ind w:left="0"/>
        <w:rPr>
          <w:b/>
          <w:szCs w:val="24"/>
        </w:rPr>
      </w:pPr>
    </w:p>
    <w:p w:rsidR="00FC0A45" w:rsidRDefault="00FC0A45" w:rsidP="00FC0A45">
      <w:pPr>
        <w:pStyle w:val="Tekstpodstawowywcity2"/>
        <w:spacing w:line="276" w:lineRule="auto"/>
        <w:ind w:left="0"/>
        <w:rPr>
          <w:b/>
          <w:szCs w:val="24"/>
        </w:rPr>
      </w:pPr>
      <w:r w:rsidRPr="00FB42CA">
        <w:rPr>
          <w:b/>
          <w:szCs w:val="24"/>
        </w:rPr>
        <w:lastRenderedPageBreak/>
        <w:t xml:space="preserve">Wykres </w:t>
      </w:r>
      <w:r w:rsidR="00FF553E">
        <w:rPr>
          <w:b/>
          <w:szCs w:val="24"/>
        </w:rPr>
        <w:t>7</w:t>
      </w:r>
      <w:r w:rsidRPr="00FB42CA">
        <w:rPr>
          <w:b/>
          <w:szCs w:val="24"/>
        </w:rPr>
        <w:t xml:space="preserve">. Bezrobotni </w:t>
      </w:r>
      <w:r>
        <w:rPr>
          <w:b/>
          <w:szCs w:val="24"/>
        </w:rPr>
        <w:t xml:space="preserve">w szczególnej sytuacji na rynku pracy </w:t>
      </w:r>
      <w:r w:rsidR="00115910">
        <w:rPr>
          <w:b/>
          <w:szCs w:val="24"/>
        </w:rPr>
        <w:t>(stan na 31.12.2019</w:t>
      </w:r>
      <w:r w:rsidR="00B76F35">
        <w:rPr>
          <w:b/>
          <w:szCs w:val="24"/>
        </w:rPr>
        <w:t>r.</w:t>
      </w:r>
      <w:r w:rsidR="004254F9">
        <w:rPr>
          <w:b/>
          <w:szCs w:val="24"/>
        </w:rPr>
        <w:t>)</w:t>
      </w:r>
    </w:p>
    <w:p w:rsidR="00A75F50" w:rsidRPr="007A0B35" w:rsidRDefault="00A830FA" w:rsidP="007A0B35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noProof/>
        </w:rPr>
        <w:drawing>
          <wp:inline distT="0" distB="0" distL="0" distR="0">
            <wp:extent cx="6137452" cy="2787091"/>
            <wp:effectExtent l="0" t="0" r="15875" b="13335"/>
            <wp:docPr id="22" name="Wykres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573224" w:rsidRDefault="00573224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5B69D0" w:rsidRPr="0044543A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>3.1</w:t>
      </w:r>
      <w:r w:rsidR="007966C3">
        <w:rPr>
          <w:b/>
          <w:i/>
          <w:szCs w:val="24"/>
        </w:rPr>
        <w:t>.</w:t>
      </w:r>
      <w:r w:rsidRPr="000733E7">
        <w:rPr>
          <w:b/>
          <w:i/>
          <w:szCs w:val="24"/>
        </w:rPr>
        <w:t xml:space="preserve"> </w:t>
      </w:r>
      <w:r w:rsidR="0044543A">
        <w:rPr>
          <w:b/>
          <w:i/>
          <w:szCs w:val="24"/>
        </w:rPr>
        <w:t xml:space="preserve">  </w:t>
      </w:r>
      <w:r w:rsidR="00491ADF">
        <w:rPr>
          <w:b/>
          <w:i/>
          <w:szCs w:val="24"/>
        </w:rPr>
        <w:t>Bezrobotni do 30 r</w:t>
      </w:r>
      <w:r w:rsidRPr="000733E7">
        <w:rPr>
          <w:b/>
          <w:i/>
          <w:szCs w:val="24"/>
        </w:rPr>
        <w:t>oku życia</w:t>
      </w: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końcu grudnia</w:t>
      </w:r>
      <w:r w:rsidR="004F5EB6" w:rsidRPr="000733E7">
        <w:rPr>
          <w:szCs w:val="24"/>
        </w:rPr>
        <w:t xml:space="preserve"> 20</w:t>
      </w:r>
      <w:r w:rsidR="001C2423" w:rsidRPr="000733E7">
        <w:rPr>
          <w:szCs w:val="24"/>
        </w:rPr>
        <w:t>1</w:t>
      </w:r>
      <w:r w:rsidR="00115910">
        <w:rPr>
          <w:szCs w:val="24"/>
        </w:rPr>
        <w:t>9</w:t>
      </w:r>
      <w:r w:rsidRPr="000733E7">
        <w:rPr>
          <w:szCs w:val="24"/>
        </w:rPr>
        <w:t>r. w ewide</w:t>
      </w:r>
      <w:r w:rsidR="005D1B69" w:rsidRPr="000733E7">
        <w:rPr>
          <w:szCs w:val="24"/>
        </w:rPr>
        <w:t>ncji urzędu pracy figurował</w:t>
      </w:r>
      <w:r w:rsidR="00FF2392">
        <w:rPr>
          <w:szCs w:val="24"/>
        </w:rPr>
        <w:t xml:space="preserve">o </w:t>
      </w:r>
      <w:r w:rsidR="00115910">
        <w:rPr>
          <w:szCs w:val="24"/>
        </w:rPr>
        <w:t>357</w:t>
      </w:r>
      <w:r w:rsidR="00335352">
        <w:rPr>
          <w:szCs w:val="24"/>
        </w:rPr>
        <w:t xml:space="preserve"> os</w:t>
      </w:r>
      <w:r w:rsidR="00C32650">
        <w:rPr>
          <w:szCs w:val="24"/>
        </w:rPr>
        <w:t>ób</w:t>
      </w:r>
      <w:r w:rsidRPr="000733E7">
        <w:rPr>
          <w:szCs w:val="24"/>
        </w:rPr>
        <w:t xml:space="preserve"> bezrobot</w:t>
      </w:r>
      <w:r w:rsidR="005D1B69" w:rsidRPr="000733E7">
        <w:rPr>
          <w:szCs w:val="24"/>
        </w:rPr>
        <w:t>n</w:t>
      </w:r>
      <w:r w:rsidR="00C32650">
        <w:rPr>
          <w:szCs w:val="24"/>
        </w:rPr>
        <w:t>ych</w:t>
      </w:r>
      <w:r w:rsidR="00491ADF">
        <w:rPr>
          <w:szCs w:val="24"/>
        </w:rPr>
        <w:t xml:space="preserve"> do 30</w:t>
      </w:r>
      <w:r w:rsidR="005D1B69" w:rsidRPr="000733E7">
        <w:rPr>
          <w:szCs w:val="24"/>
        </w:rPr>
        <w:t xml:space="preserve"> roku życia, w tym </w:t>
      </w:r>
      <w:r w:rsidR="00115910">
        <w:rPr>
          <w:szCs w:val="24"/>
        </w:rPr>
        <w:t>193</w:t>
      </w:r>
      <w:r w:rsidRPr="000733E7">
        <w:rPr>
          <w:szCs w:val="24"/>
        </w:rPr>
        <w:t xml:space="preserve"> kobiet</w:t>
      </w:r>
      <w:r w:rsidR="00FF2392">
        <w:rPr>
          <w:szCs w:val="24"/>
        </w:rPr>
        <w:t>y</w:t>
      </w:r>
      <w:r w:rsidRPr="000733E7">
        <w:rPr>
          <w:szCs w:val="24"/>
        </w:rPr>
        <w:t xml:space="preserve">. </w:t>
      </w:r>
      <w:r w:rsidR="00491ADF">
        <w:rPr>
          <w:szCs w:val="24"/>
        </w:rPr>
        <w:t>Populacja ta</w:t>
      </w:r>
      <w:r w:rsidR="005D1B69" w:rsidRPr="000733E7">
        <w:rPr>
          <w:szCs w:val="24"/>
        </w:rPr>
        <w:t xml:space="preserve"> stanowiła </w:t>
      </w:r>
      <w:r w:rsidR="00115910">
        <w:rPr>
          <w:szCs w:val="24"/>
        </w:rPr>
        <w:t>19,8</w:t>
      </w:r>
      <w:r w:rsidRPr="000733E7">
        <w:rPr>
          <w:szCs w:val="24"/>
        </w:rPr>
        <w:t>% ogółu bezrobotnych.</w:t>
      </w:r>
    </w:p>
    <w:p w:rsidR="009C3EE1" w:rsidRDefault="00115910" w:rsidP="00F57657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Na przestrzeni 2019</w:t>
      </w:r>
      <w:r w:rsidR="005B69D0" w:rsidRPr="000733E7">
        <w:rPr>
          <w:szCs w:val="24"/>
        </w:rPr>
        <w:t xml:space="preserve"> roku w urzędzie pra</w:t>
      </w:r>
      <w:r w:rsidR="00491ADF">
        <w:rPr>
          <w:szCs w:val="24"/>
        </w:rPr>
        <w:t>cy został</w:t>
      </w:r>
      <w:r w:rsidR="00AC79E8">
        <w:rPr>
          <w:szCs w:val="24"/>
        </w:rPr>
        <w:t>o zarejestrowanych</w:t>
      </w:r>
      <w:r w:rsidR="007E37A5">
        <w:rPr>
          <w:szCs w:val="24"/>
        </w:rPr>
        <w:t xml:space="preserve"> </w:t>
      </w:r>
      <w:r>
        <w:rPr>
          <w:szCs w:val="24"/>
        </w:rPr>
        <w:t>1161</w:t>
      </w:r>
      <w:r w:rsidR="00AC79E8">
        <w:rPr>
          <w:szCs w:val="24"/>
        </w:rPr>
        <w:t xml:space="preserve"> osób</w:t>
      </w:r>
      <w:r w:rsidR="00491ADF">
        <w:rPr>
          <w:szCs w:val="24"/>
        </w:rPr>
        <w:t xml:space="preserve"> bezrobotn</w:t>
      </w:r>
      <w:r w:rsidR="00AC79E8">
        <w:rPr>
          <w:szCs w:val="24"/>
        </w:rPr>
        <w:t>ych</w:t>
      </w:r>
      <w:r w:rsidR="005B69D0" w:rsidRPr="000733E7">
        <w:rPr>
          <w:szCs w:val="24"/>
        </w:rPr>
        <w:t xml:space="preserve"> d</w:t>
      </w:r>
      <w:r w:rsidR="00491ADF">
        <w:rPr>
          <w:szCs w:val="24"/>
        </w:rPr>
        <w:t>o 30</w:t>
      </w:r>
      <w:r w:rsidR="005D1B69" w:rsidRPr="000733E7">
        <w:rPr>
          <w:szCs w:val="24"/>
        </w:rPr>
        <w:t xml:space="preserve"> roku życia, co stanowiło </w:t>
      </w:r>
      <w:r>
        <w:rPr>
          <w:szCs w:val="24"/>
        </w:rPr>
        <w:t>35,2</w:t>
      </w:r>
      <w:r w:rsidR="005B69D0" w:rsidRPr="000733E7">
        <w:rPr>
          <w:szCs w:val="24"/>
        </w:rPr>
        <w:t xml:space="preserve">% ogółu zarejestrowanych w tym okresie. Natomiast z </w:t>
      </w:r>
      <w:r w:rsidR="00931BD8" w:rsidRPr="000733E7">
        <w:rPr>
          <w:szCs w:val="24"/>
        </w:rPr>
        <w:t xml:space="preserve">ewidencji </w:t>
      </w:r>
      <w:r w:rsidR="00491ADF">
        <w:rPr>
          <w:szCs w:val="24"/>
        </w:rPr>
        <w:t>został</w:t>
      </w:r>
      <w:r w:rsidR="00C32650">
        <w:rPr>
          <w:szCs w:val="24"/>
        </w:rPr>
        <w:t>o</w:t>
      </w:r>
      <w:r w:rsidR="00491ADF">
        <w:rPr>
          <w:szCs w:val="24"/>
        </w:rPr>
        <w:t xml:space="preserve"> </w:t>
      </w:r>
      <w:r w:rsidR="00931BD8" w:rsidRPr="000733E7">
        <w:rPr>
          <w:szCs w:val="24"/>
        </w:rPr>
        <w:t>wyłączon</w:t>
      </w:r>
      <w:r w:rsidR="00C32650">
        <w:rPr>
          <w:szCs w:val="24"/>
        </w:rPr>
        <w:t>ych</w:t>
      </w:r>
      <w:r w:rsidR="00931BD8" w:rsidRPr="000733E7">
        <w:rPr>
          <w:szCs w:val="24"/>
        </w:rPr>
        <w:t xml:space="preserve"> </w:t>
      </w:r>
      <w:r>
        <w:rPr>
          <w:szCs w:val="24"/>
        </w:rPr>
        <w:t>1179</w:t>
      </w:r>
      <w:r w:rsidR="00931BD8" w:rsidRPr="000733E7">
        <w:rPr>
          <w:szCs w:val="24"/>
        </w:rPr>
        <w:t xml:space="preserve"> os</w:t>
      </w:r>
      <w:r w:rsidR="00C32650">
        <w:rPr>
          <w:szCs w:val="24"/>
        </w:rPr>
        <w:t>ób</w:t>
      </w:r>
      <w:r w:rsidR="00542721" w:rsidRPr="000733E7">
        <w:rPr>
          <w:szCs w:val="24"/>
        </w:rPr>
        <w:t xml:space="preserve">, co stanowiło </w:t>
      </w:r>
      <w:r>
        <w:rPr>
          <w:szCs w:val="24"/>
        </w:rPr>
        <w:t>33,7</w:t>
      </w:r>
      <w:r w:rsidR="005B69D0" w:rsidRPr="000733E7">
        <w:rPr>
          <w:szCs w:val="24"/>
        </w:rPr>
        <w:t>% ogółu wyłączonych z ewidencji. W omawianym okre</w:t>
      </w:r>
      <w:r w:rsidR="00542721" w:rsidRPr="000733E7">
        <w:rPr>
          <w:szCs w:val="24"/>
        </w:rPr>
        <w:t xml:space="preserve">sie pracę </w:t>
      </w:r>
      <w:r w:rsidR="003F17BE" w:rsidRPr="000733E7">
        <w:rPr>
          <w:szCs w:val="24"/>
        </w:rPr>
        <w:t>podjęł</w:t>
      </w:r>
      <w:r w:rsidR="00491ADF">
        <w:rPr>
          <w:szCs w:val="24"/>
        </w:rPr>
        <w:t>o</w:t>
      </w:r>
      <w:r w:rsidR="00542721" w:rsidRPr="000733E7">
        <w:rPr>
          <w:szCs w:val="24"/>
        </w:rPr>
        <w:t xml:space="preserve"> </w:t>
      </w:r>
      <w:r>
        <w:rPr>
          <w:szCs w:val="24"/>
        </w:rPr>
        <w:t>545</w:t>
      </w:r>
      <w:r w:rsidR="00E90D3F" w:rsidRPr="000733E7">
        <w:rPr>
          <w:szCs w:val="24"/>
        </w:rPr>
        <w:t xml:space="preserve"> os</w:t>
      </w:r>
      <w:r w:rsidR="00491ADF">
        <w:rPr>
          <w:szCs w:val="24"/>
        </w:rPr>
        <w:t>ób</w:t>
      </w:r>
      <w:r w:rsidR="005B69D0" w:rsidRPr="000733E7">
        <w:rPr>
          <w:szCs w:val="24"/>
        </w:rPr>
        <w:t xml:space="preserve">. </w:t>
      </w:r>
    </w:p>
    <w:p w:rsidR="00DD179A" w:rsidRDefault="00DD179A" w:rsidP="00F57657">
      <w:pPr>
        <w:pStyle w:val="Tekstpodstawowywcity2"/>
        <w:spacing w:line="360" w:lineRule="auto"/>
        <w:ind w:left="0"/>
        <w:rPr>
          <w:szCs w:val="24"/>
        </w:rPr>
      </w:pPr>
    </w:p>
    <w:p w:rsidR="005B69D0" w:rsidRPr="00205892" w:rsidRDefault="0044543A" w:rsidP="0044543A">
      <w:pPr>
        <w:pStyle w:val="Tekstpodstawowywcity2"/>
        <w:spacing w:line="276" w:lineRule="auto"/>
        <w:ind w:left="0"/>
        <w:jc w:val="left"/>
        <w:rPr>
          <w:b/>
          <w:i/>
          <w:szCs w:val="24"/>
        </w:rPr>
      </w:pPr>
      <w:r>
        <w:rPr>
          <w:b/>
          <w:szCs w:val="24"/>
        </w:rPr>
        <w:t xml:space="preserve">Tabela 10. </w:t>
      </w:r>
      <w:r w:rsidR="00F57657">
        <w:rPr>
          <w:b/>
          <w:szCs w:val="24"/>
        </w:rPr>
        <w:t>Bezrobotni do 30 roku życia w 201</w:t>
      </w:r>
      <w:r w:rsidR="00115910">
        <w:rPr>
          <w:b/>
          <w:szCs w:val="24"/>
        </w:rPr>
        <w:t>9</w:t>
      </w:r>
      <w:r w:rsidR="00205892">
        <w:rPr>
          <w:b/>
          <w:szCs w:val="24"/>
        </w:rPr>
        <w:t>r.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03"/>
        <w:gridCol w:w="2303"/>
        <w:gridCol w:w="2303"/>
        <w:gridCol w:w="2303"/>
      </w:tblGrid>
      <w:tr w:rsidR="005B69D0" w:rsidRPr="000733E7" w:rsidTr="0069407C">
        <w:trPr>
          <w:cantSplit/>
        </w:trPr>
        <w:tc>
          <w:tcPr>
            <w:tcW w:w="2303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MIESIĄC</w:t>
            </w:r>
          </w:p>
        </w:tc>
        <w:tc>
          <w:tcPr>
            <w:tcW w:w="6909" w:type="dxa"/>
            <w:gridSpan w:val="3"/>
            <w:shd w:val="clear" w:color="auto" w:fill="C2D69B" w:themeFill="accent3" w:themeFillTint="99"/>
          </w:tcPr>
          <w:p w:rsidR="005B69D0" w:rsidRPr="0044543A" w:rsidRDefault="00F57657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Bezrobotni do 30</w:t>
            </w:r>
            <w:r w:rsidR="005B69D0" w:rsidRPr="0044543A">
              <w:rPr>
                <w:b/>
                <w:sz w:val="20"/>
              </w:rPr>
              <w:t xml:space="preserve"> roku życia</w:t>
            </w:r>
          </w:p>
        </w:tc>
      </w:tr>
      <w:tr w:rsidR="005B69D0" w:rsidRPr="000733E7" w:rsidTr="0069407C">
        <w:trPr>
          <w:cantSplit/>
        </w:trPr>
        <w:tc>
          <w:tcPr>
            <w:tcW w:w="2303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Zarejestrowani w m-cu sprawozdawczym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Stan w końcu m-ca sprawozdawczego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 xml:space="preserve">% do ogółu </w:t>
            </w: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bezrobotnych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Styczeń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124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439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20,8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Luty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101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457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21,3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Marzec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461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21,5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Kwiecień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412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19,9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Maj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88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393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19,4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Czerwiec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368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18,8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Lipiec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108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376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19,3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Sierpień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390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20,2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Wrzesień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108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385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20,8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Październik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103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359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20,2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Listopad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73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344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19,5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lastRenderedPageBreak/>
              <w:t>Grudzień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357</w:t>
            </w:r>
          </w:p>
        </w:tc>
        <w:tc>
          <w:tcPr>
            <w:tcW w:w="2303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19,8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RAZEM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1161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4543A">
              <w:rPr>
                <w:sz w:val="20"/>
              </w:rPr>
              <w:t>X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FF239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</w:tr>
    </w:tbl>
    <w:p w:rsidR="009C3EE1" w:rsidRPr="000733E7" w:rsidRDefault="009C3EE1" w:rsidP="000733E7">
      <w:pPr>
        <w:pStyle w:val="Tekstpodstawowywcity2"/>
        <w:spacing w:line="276" w:lineRule="auto"/>
        <w:ind w:left="0"/>
        <w:rPr>
          <w:szCs w:val="24"/>
        </w:rPr>
      </w:pPr>
    </w:p>
    <w:p w:rsidR="005B69D0" w:rsidRPr="0044543A" w:rsidRDefault="004B7D40" w:rsidP="00F3412B">
      <w:pPr>
        <w:pStyle w:val="Tekstpodstawowywcity2"/>
        <w:numPr>
          <w:ilvl w:val="0"/>
          <w:numId w:val="2"/>
        </w:numPr>
        <w:spacing w:line="360" w:lineRule="auto"/>
        <w:rPr>
          <w:b/>
          <w:szCs w:val="24"/>
        </w:rPr>
      </w:pPr>
      <w:r>
        <w:rPr>
          <w:b/>
          <w:szCs w:val="24"/>
        </w:rPr>
        <w:t xml:space="preserve">Bezrobotni do 30 </w:t>
      </w:r>
      <w:r w:rsidR="005B69D0" w:rsidRPr="000733E7">
        <w:rPr>
          <w:b/>
          <w:szCs w:val="24"/>
        </w:rPr>
        <w:t>roku życia wg wykształcenia</w:t>
      </w:r>
    </w:p>
    <w:p w:rsidR="009C3EE1" w:rsidRDefault="00E90D3F" w:rsidP="00BE3B86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 koniec grudnia 20</w:t>
      </w:r>
      <w:r w:rsidR="00EA7D91" w:rsidRPr="000733E7">
        <w:rPr>
          <w:szCs w:val="24"/>
        </w:rPr>
        <w:t>1</w:t>
      </w:r>
      <w:r w:rsidR="00115910">
        <w:rPr>
          <w:szCs w:val="24"/>
        </w:rPr>
        <w:t>9</w:t>
      </w:r>
      <w:r w:rsidR="00542721" w:rsidRPr="000733E7">
        <w:rPr>
          <w:szCs w:val="24"/>
        </w:rPr>
        <w:t xml:space="preserve"> roku, spośród</w:t>
      </w:r>
      <w:r w:rsidRPr="000733E7">
        <w:rPr>
          <w:szCs w:val="24"/>
        </w:rPr>
        <w:t xml:space="preserve"> </w:t>
      </w:r>
      <w:r w:rsidR="00115910">
        <w:rPr>
          <w:szCs w:val="24"/>
        </w:rPr>
        <w:t>357</w:t>
      </w:r>
      <w:r w:rsidRPr="000733E7">
        <w:rPr>
          <w:szCs w:val="24"/>
        </w:rPr>
        <w:t xml:space="preserve"> </w:t>
      </w:r>
      <w:r w:rsidR="005B69D0" w:rsidRPr="000733E7">
        <w:rPr>
          <w:szCs w:val="24"/>
        </w:rPr>
        <w:t>osób</w:t>
      </w:r>
      <w:r w:rsidR="00AF41AC">
        <w:rPr>
          <w:szCs w:val="24"/>
        </w:rPr>
        <w:t xml:space="preserve"> bezrobotnych</w:t>
      </w:r>
      <w:r w:rsidR="005B69D0" w:rsidRPr="000733E7">
        <w:rPr>
          <w:szCs w:val="24"/>
        </w:rPr>
        <w:t xml:space="preserve"> </w:t>
      </w:r>
      <w:r w:rsidR="004B7D40">
        <w:rPr>
          <w:szCs w:val="24"/>
        </w:rPr>
        <w:t>do 30</w:t>
      </w:r>
      <w:r w:rsidR="00542721" w:rsidRPr="000733E7">
        <w:rPr>
          <w:szCs w:val="24"/>
        </w:rPr>
        <w:t xml:space="preserve"> roku życia – </w:t>
      </w:r>
      <w:r w:rsidR="00115910">
        <w:rPr>
          <w:szCs w:val="24"/>
        </w:rPr>
        <w:t>156</w:t>
      </w:r>
      <w:r w:rsidR="00542721" w:rsidRPr="000733E7">
        <w:rPr>
          <w:szCs w:val="24"/>
        </w:rPr>
        <w:t xml:space="preserve"> os</w:t>
      </w:r>
      <w:r w:rsidR="00115910">
        <w:rPr>
          <w:szCs w:val="24"/>
        </w:rPr>
        <w:t>ób</w:t>
      </w:r>
      <w:r w:rsidR="00542721" w:rsidRPr="000733E7">
        <w:rPr>
          <w:szCs w:val="24"/>
        </w:rPr>
        <w:t xml:space="preserve"> (tj.</w:t>
      </w:r>
      <w:r w:rsidR="00115910">
        <w:rPr>
          <w:szCs w:val="24"/>
        </w:rPr>
        <w:t xml:space="preserve"> 43,7</w:t>
      </w:r>
      <w:r w:rsidR="005B69D0" w:rsidRPr="000733E7">
        <w:rPr>
          <w:szCs w:val="24"/>
        </w:rPr>
        <w:t>%) posiadał</w:t>
      </w:r>
      <w:r w:rsidR="00115910">
        <w:rPr>
          <w:szCs w:val="24"/>
        </w:rPr>
        <w:t>o</w:t>
      </w:r>
      <w:r w:rsidR="005B69D0" w:rsidRPr="000733E7">
        <w:rPr>
          <w:szCs w:val="24"/>
        </w:rPr>
        <w:t xml:space="preserve"> wykształcenie policealne i średnie zawodowe oraz średnie ogólnokształcące. Natomiast wykształcenie niższe od średniego tj. zasadnicze zawod</w:t>
      </w:r>
      <w:r w:rsidRPr="000733E7">
        <w:rPr>
          <w:szCs w:val="24"/>
        </w:rPr>
        <w:t>owe i gimnazjalne  posiadał</w:t>
      </w:r>
      <w:r w:rsidR="00AC79E8">
        <w:rPr>
          <w:szCs w:val="24"/>
        </w:rPr>
        <w:t>y</w:t>
      </w:r>
      <w:r w:rsidRPr="000733E7">
        <w:rPr>
          <w:szCs w:val="24"/>
        </w:rPr>
        <w:t xml:space="preserve"> </w:t>
      </w:r>
      <w:r w:rsidR="00115910">
        <w:rPr>
          <w:szCs w:val="24"/>
        </w:rPr>
        <w:t>15</w:t>
      </w:r>
      <w:r w:rsidR="00FF2392">
        <w:rPr>
          <w:szCs w:val="24"/>
        </w:rPr>
        <w:t>4</w:t>
      </w:r>
      <w:r w:rsidRPr="000733E7">
        <w:rPr>
          <w:szCs w:val="24"/>
        </w:rPr>
        <w:t xml:space="preserve"> os</w:t>
      </w:r>
      <w:r w:rsidR="00AC79E8">
        <w:rPr>
          <w:szCs w:val="24"/>
        </w:rPr>
        <w:t>oby</w:t>
      </w:r>
      <w:r w:rsidRPr="000733E7">
        <w:rPr>
          <w:szCs w:val="24"/>
        </w:rPr>
        <w:t xml:space="preserve">, co stanowiło </w:t>
      </w:r>
      <w:r w:rsidR="00115910">
        <w:rPr>
          <w:szCs w:val="24"/>
        </w:rPr>
        <w:t>43,1</w:t>
      </w:r>
      <w:r w:rsidR="005B69D0" w:rsidRPr="000733E7">
        <w:rPr>
          <w:szCs w:val="24"/>
        </w:rPr>
        <w:t>% ogółu tej kategorii bezrobo</w:t>
      </w:r>
      <w:r w:rsidR="004B7D40">
        <w:rPr>
          <w:szCs w:val="24"/>
        </w:rPr>
        <w:t>tnych. Spośród ogółu bezrobotnych do 30 roku życia</w:t>
      </w:r>
      <w:r w:rsidR="005B69D0" w:rsidRPr="000733E7">
        <w:rPr>
          <w:szCs w:val="24"/>
        </w:rPr>
        <w:t xml:space="preserve"> najniższy udział posiadały osoby legitymujące</w:t>
      </w:r>
      <w:r w:rsidR="00542721" w:rsidRPr="000733E7">
        <w:rPr>
          <w:szCs w:val="24"/>
        </w:rPr>
        <w:t xml:space="preserve"> się wykształceniem wyższym – </w:t>
      </w:r>
      <w:r w:rsidR="00115910">
        <w:rPr>
          <w:szCs w:val="24"/>
        </w:rPr>
        <w:t>47 osób</w:t>
      </w:r>
      <w:r w:rsidR="004B7D40">
        <w:rPr>
          <w:szCs w:val="24"/>
        </w:rPr>
        <w:t xml:space="preserve"> </w:t>
      </w:r>
      <w:r w:rsidR="00FC0B14">
        <w:rPr>
          <w:szCs w:val="24"/>
        </w:rPr>
        <w:t>(</w:t>
      </w:r>
      <w:r w:rsidRPr="000733E7">
        <w:rPr>
          <w:szCs w:val="24"/>
        </w:rPr>
        <w:t xml:space="preserve">tj. </w:t>
      </w:r>
      <w:r w:rsidR="00115910">
        <w:rPr>
          <w:szCs w:val="24"/>
        </w:rPr>
        <w:t>13,2</w:t>
      </w:r>
      <w:r w:rsidR="00FC0B14">
        <w:rPr>
          <w:szCs w:val="24"/>
        </w:rPr>
        <w:t>%</w:t>
      </w:r>
      <w:r w:rsidR="005B69D0" w:rsidRPr="000733E7">
        <w:rPr>
          <w:szCs w:val="24"/>
        </w:rPr>
        <w:t>).</w:t>
      </w:r>
    </w:p>
    <w:p w:rsidR="00DD179A" w:rsidRPr="0044543A" w:rsidRDefault="00DD179A" w:rsidP="00BE3B86">
      <w:pPr>
        <w:pStyle w:val="Tekstpodstawowywcity2"/>
        <w:spacing w:line="360" w:lineRule="auto"/>
        <w:ind w:left="0"/>
        <w:rPr>
          <w:szCs w:val="24"/>
        </w:rPr>
      </w:pPr>
    </w:p>
    <w:p w:rsidR="005B69D0" w:rsidRPr="0044543A" w:rsidRDefault="004B7D40" w:rsidP="0044543A">
      <w:pPr>
        <w:pStyle w:val="Tekstpodstawowywcity2"/>
        <w:spacing w:line="276" w:lineRule="auto"/>
        <w:ind w:left="0"/>
        <w:jc w:val="left"/>
        <w:rPr>
          <w:b/>
          <w:szCs w:val="24"/>
        </w:rPr>
      </w:pPr>
      <w:r>
        <w:rPr>
          <w:b/>
          <w:szCs w:val="24"/>
        </w:rPr>
        <w:t>Tabela 11. Bezrobotni do 30 roku życia</w:t>
      </w:r>
      <w:r w:rsidR="00205892">
        <w:rPr>
          <w:b/>
          <w:szCs w:val="24"/>
        </w:rPr>
        <w:t xml:space="preserve"> wg wykształcenia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E90D3F" w:rsidP="00C0640B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 na 31.12.20</w:t>
            </w:r>
            <w:r w:rsidR="00213FB9" w:rsidRPr="0044543A">
              <w:rPr>
                <w:b/>
                <w:sz w:val="20"/>
              </w:rPr>
              <w:t>1</w:t>
            </w:r>
            <w:r w:rsidR="00115910">
              <w:rPr>
                <w:b/>
                <w:sz w:val="20"/>
              </w:rPr>
              <w:t>9</w:t>
            </w:r>
            <w:r w:rsidR="005B69D0" w:rsidRPr="0044543A">
              <w:rPr>
                <w:b/>
                <w:sz w:val="20"/>
              </w:rPr>
              <w:t>r.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DB22EB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 xml:space="preserve">Bezrobotni do 30 roku </w:t>
            </w:r>
            <w:r w:rsidR="005B69D0" w:rsidRPr="0044543A">
              <w:rPr>
                <w:i/>
                <w:sz w:val="20"/>
              </w:rPr>
              <w:t>życia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wyższe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47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13,2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8,4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 xml:space="preserve">policealne </w:t>
            </w: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i średnie zawodowe</w:t>
            </w:r>
          </w:p>
        </w:tc>
        <w:tc>
          <w:tcPr>
            <w:tcW w:w="1842" w:type="dxa"/>
          </w:tcPr>
          <w:p w:rsidR="005B69D0" w:rsidRPr="0044543A" w:rsidRDefault="00115910" w:rsidP="00F3647C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25,2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średnie ogólnokształcące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18,5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11,5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zasadnicze zawodowe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13,4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gimnazjalne i poniżej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106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29,7</w:t>
            </w:r>
          </w:p>
        </w:tc>
        <w:tc>
          <w:tcPr>
            <w:tcW w:w="1842" w:type="dxa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16,8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357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193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11591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54,1</w:t>
            </w:r>
          </w:p>
        </w:tc>
      </w:tr>
    </w:tbl>
    <w:p w:rsidR="00950CEC" w:rsidRPr="000733E7" w:rsidRDefault="00950CEC" w:rsidP="000733E7">
      <w:pPr>
        <w:pStyle w:val="Tekstpodstawowywcity2"/>
        <w:spacing w:line="276" w:lineRule="auto"/>
        <w:ind w:left="0"/>
        <w:rPr>
          <w:szCs w:val="24"/>
        </w:rPr>
      </w:pPr>
    </w:p>
    <w:p w:rsidR="0044543A" w:rsidRDefault="00E362BD" w:rsidP="00F3412B">
      <w:pPr>
        <w:pStyle w:val="Tekstpodstawowywcity2"/>
        <w:numPr>
          <w:ilvl w:val="0"/>
          <w:numId w:val="3"/>
        </w:numPr>
        <w:spacing w:line="360" w:lineRule="auto"/>
        <w:rPr>
          <w:b/>
          <w:szCs w:val="24"/>
        </w:rPr>
      </w:pPr>
      <w:r>
        <w:rPr>
          <w:b/>
          <w:szCs w:val="24"/>
        </w:rPr>
        <w:t>Bezrobotni do 30</w:t>
      </w:r>
      <w:r w:rsidR="005B69D0" w:rsidRPr="000733E7">
        <w:rPr>
          <w:b/>
          <w:szCs w:val="24"/>
        </w:rPr>
        <w:t xml:space="preserve"> roku życia wg stażu pracy</w:t>
      </w:r>
    </w:p>
    <w:p w:rsidR="005B69D0" w:rsidRPr="0044543A" w:rsidRDefault="005B69D0" w:rsidP="004254F9">
      <w:pPr>
        <w:pStyle w:val="Tekstpodstawowywcity2"/>
        <w:spacing w:line="360" w:lineRule="auto"/>
        <w:ind w:left="0"/>
        <w:rPr>
          <w:b/>
          <w:szCs w:val="24"/>
        </w:rPr>
      </w:pPr>
      <w:r w:rsidRPr="0044543A">
        <w:rPr>
          <w:szCs w:val="24"/>
        </w:rPr>
        <w:t>Brak pracy dot</w:t>
      </w:r>
      <w:r w:rsidR="00E362BD">
        <w:rPr>
          <w:szCs w:val="24"/>
        </w:rPr>
        <w:t xml:space="preserve">yka przede wszystkim osoby, które </w:t>
      </w:r>
      <w:r w:rsidR="005872C8">
        <w:rPr>
          <w:szCs w:val="24"/>
        </w:rPr>
        <w:t>posiadają staż pracy do 1 roku</w:t>
      </w:r>
      <w:r w:rsidRPr="0044543A">
        <w:rPr>
          <w:szCs w:val="24"/>
        </w:rPr>
        <w:t>. Na koniec g</w:t>
      </w:r>
      <w:r w:rsidR="00E90D3F" w:rsidRPr="0044543A">
        <w:rPr>
          <w:szCs w:val="24"/>
        </w:rPr>
        <w:t>rudnia 20</w:t>
      </w:r>
      <w:r w:rsidR="00213FB9" w:rsidRPr="0044543A">
        <w:rPr>
          <w:szCs w:val="24"/>
        </w:rPr>
        <w:t>1</w:t>
      </w:r>
      <w:r w:rsidR="00115910">
        <w:rPr>
          <w:szCs w:val="24"/>
        </w:rPr>
        <w:t>9</w:t>
      </w:r>
      <w:r w:rsidR="00E90D3F" w:rsidRPr="0044543A">
        <w:rPr>
          <w:szCs w:val="24"/>
        </w:rPr>
        <w:t xml:space="preserve"> roku stanowiły one </w:t>
      </w:r>
      <w:r w:rsidR="00E362BD">
        <w:rPr>
          <w:szCs w:val="24"/>
        </w:rPr>
        <w:t>3</w:t>
      </w:r>
      <w:r w:rsidR="00115910">
        <w:rPr>
          <w:szCs w:val="24"/>
        </w:rPr>
        <w:t>5,0</w:t>
      </w:r>
      <w:r w:rsidRPr="0044543A">
        <w:rPr>
          <w:szCs w:val="24"/>
        </w:rPr>
        <w:t xml:space="preserve">% ogółu tej kategorii osób, </w:t>
      </w:r>
      <w:r w:rsidR="00D45DA6" w:rsidRPr="0044543A">
        <w:rPr>
          <w:szCs w:val="24"/>
        </w:rPr>
        <w:t>a w następnej kolejności osoby</w:t>
      </w:r>
      <w:r w:rsidR="00115910">
        <w:rPr>
          <w:szCs w:val="24"/>
        </w:rPr>
        <w:t xml:space="preserve"> nieposiadające stażu pracy – 30,0% oraz osoby, które przepracowały 1 - 5 lat – 29,7%. </w:t>
      </w:r>
    </w:p>
    <w:p w:rsidR="00E362BD" w:rsidRDefault="00E362BD" w:rsidP="0044543A">
      <w:pPr>
        <w:pStyle w:val="Tekstpodstawowywcity2"/>
        <w:spacing w:line="276" w:lineRule="auto"/>
        <w:ind w:left="0"/>
        <w:rPr>
          <w:szCs w:val="24"/>
        </w:rPr>
      </w:pPr>
    </w:p>
    <w:p w:rsidR="005B69D0" w:rsidRPr="0044543A" w:rsidRDefault="0044543A" w:rsidP="0044543A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szCs w:val="24"/>
        </w:rPr>
        <w:t xml:space="preserve">Tabela 12. </w:t>
      </w:r>
      <w:r w:rsidR="00E362BD">
        <w:rPr>
          <w:b/>
          <w:szCs w:val="24"/>
        </w:rPr>
        <w:t xml:space="preserve">Bezrobotni do 30 </w:t>
      </w:r>
      <w:r w:rsidR="005B69D0" w:rsidRPr="000733E7">
        <w:rPr>
          <w:b/>
          <w:szCs w:val="24"/>
        </w:rPr>
        <w:t>roku życia wg stażu pracy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774"/>
        <w:gridCol w:w="1910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1A560B" w:rsidP="00C0640B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</w:t>
            </w:r>
            <w:r w:rsidR="00E90D3F" w:rsidRPr="0044543A">
              <w:rPr>
                <w:b/>
                <w:sz w:val="20"/>
              </w:rPr>
              <w:t xml:space="preserve"> na 31.12.20</w:t>
            </w:r>
            <w:r w:rsidR="00213FB9" w:rsidRPr="0044543A">
              <w:rPr>
                <w:b/>
                <w:sz w:val="20"/>
              </w:rPr>
              <w:t>1</w:t>
            </w:r>
            <w:r w:rsidR="00405F82">
              <w:rPr>
                <w:b/>
                <w:sz w:val="20"/>
              </w:rPr>
              <w:t>9</w:t>
            </w:r>
            <w:r w:rsidR="005B69D0" w:rsidRPr="0044543A">
              <w:rPr>
                <w:b/>
                <w:sz w:val="20"/>
              </w:rPr>
              <w:t>r.</w:t>
            </w:r>
          </w:p>
        </w:tc>
      </w:tr>
      <w:tr w:rsidR="005B69D0" w:rsidRPr="000733E7" w:rsidTr="0069407C">
        <w:trPr>
          <w:cantSplit/>
          <w:trHeight w:val="264"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E362BD" w:rsidP="00E362BD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 xml:space="preserve">Bezrobotni do 30 </w:t>
            </w:r>
            <w:r w:rsidR="005B69D0" w:rsidRPr="0044543A">
              <w:rPr>
                <w:i/>
                <w:sz w:val="20"/>
              </w:rPr>
              <w:t>roku  życia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1A5613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774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910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Do 1 roku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125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1774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35,0</w:t>
            </w:r>
          </w:p>
        </w:tc>
        <w:tc>
          <w:tcPr>
            <w:tcW w:w="1910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18,2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 – 5 lat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106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1774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29,7</w:t>
            </w:r>
          </w:p>
        </w:tc>
        <w:tc>
          <w:tcPr>
            <w:tcW w:w="1910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15,7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5 – 10 lat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774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5,1</w:t>
            </w:r>
          </w:p>
        </w:tc>
        <w:tc>
          <w:tcPr>
            <w:tcW w:w="1910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3,1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lastRenderedPageBreak/>
              <w:t>10 – 20 lat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74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0,2</w:t>
            </w:r>
          </w:p>
        </w:tc>
        <w:tc>
          <w:tcPr>
            <w:tcW w:w="1910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20 – 30 lat</w:t>
            </w:r>
          </w:p>
        </w:tc>
        <w:tc>
          <w:tcPr>
            <w:tcW w:w="1842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842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774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910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30 lat i więcej</w:t>
            </w:r>
          </w:p>
        </w:tc>
        <w:tc>
          <w:tcPr>
            <w:tcW w:w="1842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842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774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910" w:type="dxa"/>
          </w:tcPr>
          <w:p w:rsidR="005B69D0" w:rsidRPr="0044543A" w:rsidRDefault="005872C8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Bez stażu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107</w:t>
            </w:r>
          </w:p>
        </w:tc>
        <w:tc>
          <w:tcPr>
            <w:tcW w:w="1842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61</w:t>
            </w:r>
          </w:p>
        </w:tc>
        <w:tc>
          <w:tcPr>
            <w:tcW w:w="1774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30,0</w:t>
            </w:r>
          </w:p>
        </w:tc>
        <w:tc>
          <w:tcPr>
            <w:tcW w:w="1910" w:type="dxa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17,1</w:t>
            </w:r>
          </w:p>
        </w:tc>
      </w:tr>
      <w:tr w:rsidR="005B69D0" w:rsidRPr="000733E7" w:rsidTr="001A5613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357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193</w:t>
            </w:r>
          </w:p>
        </w:tc>
        <w:tc>
          <w:tcPr>
            <w:tcW w:w="1774" w:type="dxa"/>
            <w:shd w:val="clear" w:color="auto" w:fill="EAF1DD" w:themeFill="accent3" w:themeFillTint="33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910" w:type="dxa"/>
            <w:shd w:val="clear" w:color="auto" w:fill="EAF1DD" w:themeFill="accent3" w:themeFillTint="33"/>
          </w:tcPr>
          <w:p w:rsidR="005B69D0" w:rsidRPr="0044543A" w:rsidRDefault="00405F82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54,1</w:t>
            </w:r>
          </w:p>
        </w:tc>
      </w:tr>
    </w:tbl>
    <w:p w:rsidR="00200914" w:rsidRPr="000733E7" w:rsidRDefault="00200914" w:rsidP="000733E7">
      <w:pPr>
        <w:pStyle w:val="Tekstpodstawowywcity2"/>
        <w:spacing w:line="276" w:lineRule="auto"/>
        <w:ind w:left="0"/>
        <w:rPr>
          <w:szCs w:val="24"/>
        </w:rPr>
      </w:pPr>
    </w:p>
    <w:p w:rsidR="005B69D0" w:rsidRPr="0044543A" w:rsidRDefault="00E362BD" w:rsidP="00F3412B">
      <w:pPr>
        <w:pStyle w:val="Tekstpodstawowywcity2"/>
        <w:numPr>
          <w:ilvl w:val="0"/>
          <w:numId w:val="4"/>
        </w:numPr>
        <w:spacing w:line="360" w:lineRule="auto"/>
        <w:rPr>
          <w:b/>
          <w:szCs w:val="24"/>
        </w:rPr>
      </w:pPr>
      <w:r>
        <w:rPr>
          <w:b/>
          <w:szCs w:val="24"/>
        </w:rPr>
        <w:t>Bezrobotni do 30</w:t>
      </w:r>
      <w:r w:rsidR="005B69D0" w:rsidRPr="000733E7">
        <w:rPr>
          <w:b/>
          <w:szCs w:val="24"/>
        </w:rPr>
        <w:t xml:space="preserve"> roku życia wg czasu pozostawania bez pracy</w:t>
      </w:r>
    </w:p>
    <w:p w:rsidR="00E362BD" w:rsidRDefault="005B69D0" w:rsidP="00BE3B86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Biorąc pod uwagę czas pozostawania bez pracy najlic</w:t>
      </w:r>
      <w:r w:rsidR="00E362BD">
        <w:rPr>
          <w:szCs w:val="24"/>
        </w:rPr>
        <w:t xml:space="preserve">zniejszą grupę wśród bezrobotnych do 30 roku życia stanowiły osoby </w:t>
      </w:r>
      <w:r w:rsidRPr="000733E7">
        <w:rPr>
          <w:szCs w:val="24"/>
        </w:rPr>
        <w:t>pozosta</w:t>
      </w:r>
      <w:r w:rsidR="00691638" w:rsidRPr="000733E7">
        <w:rPr>
          <w:szCs w:val="24"/>
        </w:rPr>
        <w:t xml:space="preserve">jące bez pracy przez okres </w:t>
      </w:r>
      <w:r w:rsidR="00721848">
        <w:rPr>
          <w:szCs w:val="24"/>
        </w:rPr>
        <w:t>1</w:t>
      </w:r>
      <w:r w:rsidR="00E362BD">
        <w:rPr>
          <w:szCs w:val="24"/>
        </w:rPr>
        <w:t xml:space="preserve"> -</w:t>
      </w:r>
      <w:r w:rsidR="00691638" w:rsidRPr="000733E7">
        <w:rPr>
          <w:szCs w:val="24"/>
        </w:rPr>
        <w:t xml:space="preserve"> </w:t>
      </w:r>
      <w:r w:rsidR="00721848">
        <w:rPr>
          <w:szCs w:val="24"/>
        </w:rPr>
        <w:t>3</w:t>
      </w:r>
      <w:r w:rsidR="00213FB9" w:rsidRPr="000733E7">
        <w:rPr>
          <w:szCs w:val="24"/>
        </w:rPr>
        <w:t xml:space="preserve"> </w:t>
      </w:r>
      <w:r w:rsidR="001A560B" w:rsidRPr="000733E7">
        <w:rPr>
          <w:szCs w:val="24"/>
        </w:rPr>
        <w:t>miesi</w:t>
      </w:r>
      <w:r w:rsidR="00405F82">
        <w:rPr>
          <w:szCs w:val="24"/>
        </w:rPr>
        <w:t>ące</w:t>
      </w:r>
      <w:r w:rsidR="001A560B" w:rsidRPr="000733E7">
        <w:rPr>
          <w:szCs w:val="24"/>
        </w:rPr>
        <w:t xml:space="preserve"> – </w:t>
      </w:r>
      <w:r w:rsidR="00405F82">
        <w:rPr>
          <w:szCs w:val="24"/>
        </w:rPr>
        <w:t>27,2</w:t>
      </w:r>
      <w:r w:rsidR="001A560B" w:rsidRPr="000733E7">
        <w:rPr>
          <w:szCs w:val="24"/>
        </w:rPr>
        <w:t xml:space="preserve">% </w:t>
      </w:r>
      <w:r w:rsidR="00E362BD">
        <w:rPr>
          <w:szCs w:val="24"/>
        </w:rPr>
        <w:br/>
      </w:r>
      <w:r w:rsidR="001A560B" w:rsidRPr="000733E7">
        <w:rPr>
          <w:szCs w:val="24"/>
        </w:rPr>
        <w:t>(</w:t>
      </w:r>
      <w:r w:rsidR="00405F82">
        <w:rPr>
          <w:szCs w:val="24"/>
        </w:rPr>
        <w:t>97</w:t>
      </w:r>
      <w:r w:rsidR="00691638" w:rsidRPr="000733E7">
        <w:rPr>
          <w:szCs w:val="24"/>
        </w:rPr>
        <w:t xml:space="preserve"> os</w:t>
      </w:r>
      <w:r w:rsidR="005872C8">
        <w:rPr>
          <w:szCs w:val="24"/>
        </w:rPr>
        <w:t>ób</w:t>
      </w:r>
      <w:r w:rsidR="00931BD8" w:rsidRPr="000733E7">
        <w:rPr>
          <w:szCs w:val="24"/>
        </w:rPr>
        <w:t>). Kolejne miejsca</w:t>
      </w:r>
      <w:r w:rsidRPr="000733E7">
        <w:rPr>
          <w:szCs w:val="24"/>
        </w:rPr>
        <w:t xml:space="preserve"> zajmują osoby pozostające bez pracy przez okres</w:t>
      </w:r>
      <w:r w:rsidR="00691638" w:rsidRPr="000733E7">
        <w:rPr>
          <w:szCs w:val="24"/>
        </w:rPr>
        <w:t xml:space="preserve"> </w:t>
      </w:r>
      <w:r w:rsidR="00721848">
        <w:rPr>
          <w:szCs w:val="24"/>
        </w:rPr>
        <w:t>3</w:t>
      </w:r>
      <w:r w:rsidR="00691638" w:rsidRPr="000733E7">
        <w:rPr>
          <w:szCs w:val="24"/>
        </w:rPr>
        <w:t xml:space="preserve"> – </w:t>
      </w:r>
      <w:r w:rsidR="00721848">
        <w:rPr>
          <w:szCs w:val="24"/>
        </w:rPr>
        <w:t>6</w:t>
      </w:r>
      <w:r w:rsidR="00691638" w:rsidRPr="000733E7">
        <w:rPr>
          <w:szCs w:val="24"/>
        </w:rPr>
        <w:t xml:space="preserve"> miesi</w:t>
      </w:r>
      <w:r w:rsidR="00721848">
        <w:rPr>
          <w:szCs w:val="24"/>
        </w:rPr>
        <w:t>ęcy</w:t>
      </w:r>
      <w:r w:rsidR="001A560B" w:rsidRPr="000733E7">
        <w:rPr>
          <w:szCs w:val="24"/>
        </w:rPr>
        <w:t xml:space="preserve"> – </w:t>
      </w:r>
      <w:r w:rsidR="00405F82">
        <w:rPr>
          <w:szCs w:val="24"/>
        </w:rPr>
        <w:t>23,8</w:t>
      </w:r>
      <w:r w:rsidR="001A560B" w:rsidRPr="000733E7">
        <w:rPr>
          <w:szCs w:val="24"/>
        </w:rPr>
        <w:t>% (</w:t>
      </w:r>
      <w:r w:rsidR="00405F82">
        <w:rPr>
          <w:szCs w:val="24"/>
        </w:rPr>
        <w:t>85</w:t>
      </w:r>
      <w:r w:rsidR="005872C8">
        <w:rPr>
          <w:szCs w:val="24"/>
        </w:rPr>
        <w:t xml:space="preserve"> osób</w:t>
      </w:r>
      <w:r w:rsidRPr="000733E7">
        <w:rPr>
          <w:szCs w:val="24"/>
        </w:rPr>
        <w:t xml:space="preserve">) oraz osoby </w:t>
      </w:r>
      <w:r w:rsidR="00691638" w:rsidRPr="000733E7">
        <w:rPr>
          <w:szCs w:val="24"/>
        </w:rPr>
        <w:t xml:space="preserve">pozostające bez pracy przez okres </w:t>
      </w:r>
      <w:r w:rsidR="00C0640B">
        <w:rPr>
          <w:szCs w:val="24"/>
        </w:rPr>
        <w:t>do 1 miesiąca</w:t>
      </w:r>
      <w:r w:rsidR="00691638" w:rsidRPr="000733E7">
        <w:rPr>
          <w:szCs w:val="24"/>
        </w:rPr>
        <w:t xml:space="preserve"> – </w:t>
      </w:r>
      <w:r w:rsidR="00405F82">
        <w:rPr>
          <w:szCs w:val="24"/>
        </w:rPr>
        <w:t>19,9</w:t>
      </w:r>
      <w:r w:rsidR="001A560B" w:rsidRPr="000733E7">
        <w:rPr>
          <w:szCs w:val="24"/>
        </w:rPr>
        <w:t xml:space="preserve">% </w:t>
      </w:r>
      <w:r w:rsidR="005B2DB9">
        <w:rPr>
          <w:szCs w:val="24"/>
        </w:rPr>
        <w:br/>
      </w:r>
      <w:r w:rsidR="001A560B" w:rsidRPr="000733E7">
        <w:rPr>
          <w:szCs w:val="24"/>
        </w:rPr>
        <w:t>(</w:t>
      </w:r>
      <w:r w:rsidR="00405F82">
        <w:rPr>
          <w:szCs w:val="24"/>
        </w:rPr>
        <w:t>7</w:t>
      </w:r>
      <w:r w:rsidR="005B2DB9">
        <w:rPr>
          <w:szCs w:val="24"/>
        </w:rPr>
        <w:t>1</w:t>
      </w:r>
      <w:r w:rsidR="001A560B" w:rsidRPr="000733E7">
        <w:rPr>
          <w:szCs w:val="24"/>
        </w:rPr>
        <w:t xml:space="preserve"> os</w:t>
      </w:r>
      <w:r w:rsidR="00401C3D">
        <w:rPr>
          <w:szCs w:val="24"/>
        </w:rPr>
        <w:t>ób</w:t>
      </w:r>
      <w:r w:rsidRPr="000733E7">
        <w:rPr>
          <w:szCs w:val="24"/>
        </w:rPr>
        <w:t xml:space="preserve">). </w:t>
      </w:r>
    </w:p>
    <w:p w:rsidR="00DD179A" w:rsidRPr="000733E7" w:rsidRDefault="00DD179A" w:rsidP="00BE3B86">
      <w:pPr>
        <w:pStyle w:val="Tekstpodstawowywcity2"/>
        <w:spacing w:line="360" w:lineRule="auto"/>
        <w:ind w:left="0"/>
        <w:rPr>
          <w:szCs w:val="24"/>
        </w:rPr>
      </w:pPr>
    </w:p>
    <w:p w:rsidR="005B69D0" w:rsidRPr="0044543A" w:rsidRDefault="0044543A" w:rsidP="0044543A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szCs w:val="24"/>
        </w:rPr>
        <w:t xml:space="preserve">Tabela 13. </w:t>
      </w:r>
      <w:r w:rsidR="00E362BD">
        <w:rPr>
          <w:b/>
          <w:szCs w:val="24"/>
        </w:rPr>
        <w:t>Bezrobotni do 30</w:t>
      </w:r>
      <w:r w:rsidR="005B69D0" w:rsidRPr="000733E7">
        <w:rPr>
          <w:b/>
          <w:szCs w:val="24"/>
        </w:rPr>
        <w:t xml:space="preserve"> roku życia wg czasu pozostawania bez pracy w miesiącach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3F17BE" w:rsidP="00C0640B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 na 31.12.20</w:t>
            </w:r>
            <w:r w:rsidR="00213FB9" w:rsidRPr="0044543A">
              <w:rPr>
                <w:b/>
                <w:sz w:val="20"/>
              </w:rPr>
              <w:t>1</w:t>
            </w:r>
            <w:r w:rsidR="003933E7">
              <w:rPr>
                <w:b/>
                <w:sz w:val="20"/>
              </w:rPr>
              <w:t>9</w:t>
            </w:r>
            <w:r w:rsidR="005B69D0" w:rsidRPr="0044543A">
              <w:rPr>
                <w:b/>
                <w:sz w:val="20"/>
              </w:rPr>
              <w:t>r.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100E31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 xml:space="preserve">Bezrobotni do 30 </w:t>
            </w:r>
            <w:r w:rsidR="005B69D0" w:rsidRPr="0044543A">
              <w:rPr>
                <w:i/>
                <w:sz w:val="20"/>
              </w:rPr>
              <w:t xml:space="preserve"> roku  życia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 xml:space="preserve">Do 1 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19,9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6,2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1A560B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 – 3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97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27,2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14,0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1A560B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3</w:t>
            </w:r>
            <w:r w:rsidR="005B69D0" w:rsidRPr="0044543A">
              <w:rPr>
                <w:sz w:val="20"/>
              </w:rPr>
              <w:t xml:space="preserve"> – 6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23,8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13,7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6 – 12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47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13,2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12 – 24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9,8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Pow. 24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6,1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357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193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54,1</w:t>
            </w:r>
          </w:p>
        </w:tc>
      </w:tr>
    </w:tbl>
    <w:p w:rsidR="004254F9" w:rsidRDefault="004254F9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 w:rsidRPr="000733E7">
        <w:rPr>
          <w:b/>
          <w:i/>
          <w:szCs w:val="24"/>
        </w:rPr>
        <w:t xml:space="preserve">3.2. </w:t>
      </w:r>
      <w:r w:rsidR="0044543A">
        <w:rPr>
          <w:b/>
          <w:i/>
          <w:szCs w:val="24"/>
        </w:rPr>
        <w:t xml:space="preserve">  </w:t>
      </w:r>
      <w:r w:rsidRPr="000733E7">
        <w:rPr>
          <w:b/>
          <w:i/>
          <w:szCs w:val="24"/>
        </w:rPr>
        <w:t>Długotrwale bezrobotni</w:t>
      </w:r>
    </w:p>
    <w:p w:rsidR="005B69D0" w:rsidRPr="000733E7" w:rsidRDefault="005B69D0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Bezrobocie w powiecie otwockim dotyczy przede wszystkim osób długotrwale pozostających bez pracy (tj. osób pozostających w </w:t>
      </w:r>
      <w:r w:rsidR="0042125C">
        <w:rPr>
          <w:szCs w:val="24"/>
        </w:rPr>
        <w:t>rejestrze</w:t>
      </w:r>
      <w:r w:rsidRPr="000733E7">
        <w:rPr>
          <w:szCs w:val="24"/>
        </w:rPr>
        <w:t xml:space="preserve"> urzędu łącznie przez okres ponad 12 miesięcy w </w:t>
      </w:r>
      <w:r w:rsidR="00197D9A" w:rsidRPr="000733E7">
        <w:rPr>
          <w:szCs w:val="24"/>
        </w:rPr>
        <w:t>okresie</w:t>
      </w:r>
      <w:r w:rsidRPr="000733E7">
        <w:rPr>
          <w:szCs w:val="24"/>
        </w:rPr>
        <w:t xml:space="preserve"> ostatnich 2 lat z wyłączeniem okresów odbywania stażu i przygotowania zawo</w:t>
      </w:r>
      <w:r w:rsidR="00691638" w:rsidRPr="000733E7">
        <w:rPr>
          <w:szCs w:val="24"/>
        </w:rPr>
        <w:t>dowego</w:t>
      </w:r>
      <w:r w:rsidR="00564D59" w:rsidRPr="000733E7">
        <w:rPr>
          <w:szCs w:val="24"/>
        </w:rPr>
        <w:t xml:space="preserve"> dorosłych)</w:t>
      </w:r>
      <w:r w:rsidR="00691638" w:rsidRPr="000733E7">
        <w:rPr>
          <w:szCs w:val="24"/>
        </w:rPr>
        <w:t>. Na koniec grudnia 20</w:t>
      </w:r>
      <w:r w:rsidR="00197D9A" w:rsidRPr="000733E7">
        <w:rPr>
          <w:szCs w:val="24"/>
        </w:rPr>
        <w:t>1</w:t>
      </w:r>
      <w:r w:rsidR="003933E7">
        <w:rPr>
          <w:szCs w:val="24"/>
        </w:rPr>
        <w:t>9</w:t>
      </w:r>
      <w:r w:rsidR="001A560B" w:rsidRPr="000733E7">
        <w:rPr>
          <w:szCs w:val="24"/>
        </w:rPr>
        <w:t xml:space="preserve">r. populacja ta liczyła </w:t>
      </w:r>
      <w:r w:rsidR="003933E7">
        <w:rPr>
          <w:szCs w:val="24"/>
        </w:rPr>
        <w:t>767</w:t>
      </w:r>
      <w:r w:rsidR="001A560B" w:rsidRPr="000733E7">
        <w:rPr>
          <w:szCs w:val="24"/>
        </w:rPr>
        <w:t xml:space="preserve"> os</w:t>
      </w:r>
      <w:r w:rsidR="004B15F3">
        <w:rPr>
          <w:szCs w:val="24"/>
        </w:rPr>
        <w:t>ób</w:t>
      </w:r>
      <w:r w:rsidR="001A560B" w:rsidRPr="000733E7">
        <w:rPr>
          <w:szCs w:val="24"/>
        </w:rPr>
        <w:t xml:space="preserve"> (tj. </w:t>
      </w:r>
      <w:r w:rsidR="003933E7">
        <w:rPr>
          <w:szCs w:val="24"/>
        </w:rPr>
        <w:t>42,5</w:t>
      </w:r>
      <w:r w:rsidRPr="000733E7">
        <w:rPr>
          <w:szCs w:val="24"/>
        </w:rPr>
        <w:t>%</w:t>
      </w:r>
      <w:r w:rsidR="001A560B" w:rsidRPr="000733E7">
        <w:rPr>
          <w:szCs w:val="24"/>
        </w:rPr>
        <w:t xml:space="preserve"> ogółu bezrobotnych), w tym </w:t>
      </w:r>
      <w:r w:rsidR="003933E7">
        <w:rPr>
          <w:szCs w:val="24"/>
        </w:rPr>
        <w:t>363</w:t>
      </w:r>
      <w:r w:rsidR="001A560B" w:rsidRPr="000733E7">
        <w:rPr>
          <w:szCs w:val="24"/>
        </w:rPr>
        <w:t xml:space="preserve"> kobiet</w:t>
      </w:r>
      <w:r w:rsidR="003933E7">
        <w:rPr>
          <w:szCs w:val="24"/>
        </w:rPr>
        <w:t>y</w:t>
      </w:r>
      <w:r w:rsidR="001A560B" w:rsidRPr="000733E7">
        <w:rPr>
          <w:szCs w:val="24"/>
        </w:rPr>
        <w:t xml:space="preserve"> (tj. </w:t>
      </w:r>
      <w:r w:rsidR="003933E7">
        <w:rPr>
          <w:szCs w:val="24"/>
        </w:rPr>
        <w:t>47,3</w:t>
      </w:r>
      <w:r w:rsidRPr="000733E7">
        <w:rPr>
          <w:szCs w:val="24"/>
        </w:rPr>
        <w:t>% ogółu długotrwale pozostających bez prac</w:t>
      </w:r>
      <w:r w:rsidR="00691638" w:rsidRPr="000733E7">
        <w:rPr>
          <w:szCs w:val="24"/>
        </w:rPr>
        <w:t>y). W porównaniu do grudnia 20</w:t>
      </w:r>
      <w:r w:rsidR="002C4E73" w:rsidRPr="000733E7">
        <w:rPr>
          <w:szCs w:val="24"/>
        </w:rPr>
        <w:t>1</w:t>
      </w:r>
      <w:r w:rsidR="003933E7">
        <w:rPr>
          <w:szCs w:val="24"/>
        </w:rPr>
        <w:t>8</w:t>
      </w:r>
      <w:r w:rsidR="001A560B" w:rsidRPr="000733E7">
        <w:rPr>
          <w:szCs w:val="24"/>
        </w:rPr>
        <w:t xml:space="preserve">r. populacja ta </w:t>
      </w:r>
      <w:r w:rsidR="0042125C">
        <w:rPr>
          <w:szCs w:val="24"/>
        </w:rPr>
        <w:t>spadła</w:t>
      </w:r>
      <w:r w:rsidR="001A560B" w:rsidRPr="000733E7">
        <w:rPr>
          <w:szCs w:val="24"/>
        </w:rPr>
        <w:t xml:space="preserve"> o </w:t>
      </w:r>
      <w:r w:rsidR="003933E7">
        <w:rPr>
          <w:szCs w:val="24"/>
        </w:rPr>
        <w:t>160</w:t>
      </w:r>
      <w:r w:rsidRPr="000733E7">
        <w:rPr>
          <w:szCs w:val="24"/>
        </w:rPr>
        <w:t xml:space="preserve"> </w:t>
      </w:r>
      <w:r w:rsidR="001A560B" w:rsidRPr="000733E7">
        <w:rPr>
          <w:szCs w:val="24"/>
        </w:rPr>
        <w:t>os</w:t>
      </w:r>
      <w:r w:rsidR="00CD1584">
        <w:rPr>
          <w:szCs w:val="24"/>
        </w:rPr>
        <w:t>ób</w:t>
      </w:r>
      <w:r w:rsidR="001A560B" w:rsidRPr="000733E7">
        <w:rPr>
          <w:szCs w:val="24"/>
        </w:rPr>
        <w:t xml:space="preserve">, tj. o </w:t>
      </w:r>
      <w:r w:rsidR="0042125C">
        <w:rPr>
          <w:szCs w:val="24"/>
        </w:rPr>
        <w:t>1</w:t>
      </w:r>
      <w:r w:rsidR="003933E7">
        <w:rPr>
          <w:szCs w:val="24"/>
        </w:rPr>
        <w:t>7</w:t>
      </w:r>
      <w:r w:rsidR="00CD1584">
        <w:rPr>
          <w:szCs w:val="24"/>
        </w:rPr>
        <w:t>,</w:t>
      </w:r>
      <w:r w:rsidR="003933E7">
        <w:rPr>
          <w:szCs w:val="24"/>
        </w:rPr>
        <w:t>3</w:t>
      </w:r>
      <w:r w:rsidRPr="000733E7">
        <w:rPr>
          <w:szCs w:val="24"/>
        </w:rPr>
        <w:t>%.</w:t>
      </w:r>
    </w:p>
    <w:p w:rsidR="00DD179A" w:rsidRPr="000733E7" w:rsidRDefault="00691638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 przestrzeni 20</w:t>
      </w:r>
      <w:r w:rsidR="00197D9A" w:rsidRPr="000733E7">
        <w:rPr>
          <w:szCs w:val="24"/>
        </w:rPr>
        <w:t>1</w:t>
      </w:r>
      <w:r w:rsidR="003933E7">
        <w:rPr>
          <w:szCs w:val="24"/>
        </w:rPr>
        <w:t>9</w:t>
      </w:r>
      <w:r w:rsidR="005B69D0" w:rsidRPr="000733E7">
        <w:rPr>
          <w:szCs w:val="24"/>
        </w:rPr>
        <w:t xml:space="preserve"> roku w urzędzie pra</w:t>
      </w:r>
      <w:r w:rsidR="001A560B" w:rsidRPr="000733E7">
        <w:rPr>
          <w:szCs w:val="24"/>
        </w:rPr>
        <w:t xml:space="preserve">cy zostało zarejestrowanych </w:t>
      </w:r>
      <w:r w:rsidR="003933E7">
        <w:rPr>
          <w:szCs w:val="24"/>
        </w:rPr>
        <w:t>717</w:t>
      </w:r>
      <w:r w:rsidR="005B69D0" w:rsidRPr="000733E7">
        <w:rPr>
          <w:szCs w:val="24"/>
        </w:rPr>
        <w:t xml:space="preserve"> osób długotrwa</w:t>
      </w:r>
      <w:r w:rsidR="001A560B" w:rsidRPr="000733E7">
        <w:rPr>
          <w:szCs w:val="24"/>
        </w:rPr>
        <w:t xml:space="preserve">le bezrobotnych, co stanowiło </w:t>
      </w:r>
      <w:r w:rsidR="003933E7">
        <w:rPr>
          <w:szCs w:val="24"/>
        </w:rPr>
        <w:t>21,8</w:t>
      </w:r>
      <w:r w:rsidR="005B69D0" w:rsidRPr="000733E7">
        <w:rPr>
          <w:szCs w:val="24"/>
        </w:rPr>
        <w:t>% ogółu zarejestrowanych w tym czasie. Nato</w:t>
      </w:r>
      <w:r w:rsidR="001A560B" w:rsidRPr="000733E7">
        <w:rPr>
          <w:szCs w:val="24"/>
        </w:rPr>
        <w:t xml:space="preserve">miast z ewidencji wyłączono </w:t>
      </w:r>
      <w:r w:rsidR="003933E7">
        <w:rPr>
          <w:szCs w:val="24"/>
        </w:rPr>
        <w:t>877</w:t>
      </w:r>
      <w:r w:rsidR="00CD1584">
        <w:rPr>
          <w:szCs w:val="24"/>
        </w:rPr>
        <w:t xml:space="preserve"> osób</w:t>
      </w:r>
      <w:r w:rsidR="005872C8">
        <w:rPr>
          <w:szCs w:val="24"/>
        </w:rPr>
        <w:t xml:space="preserve"> długotrwale pozostają</w:t>
      </w:r>
      <w:r w:rsidR="00CD1584">
        <w:rPr>
          <w:szCs w:val="24"/>
        </w:rPr>
        <w:t>cych</w:t>
      </w:r>
      <w:r w:rsidR="005B69D0" w:rsidRPr="000733E7">
        <w:rPr>
          <w:szCs w:val="24"/>
        </w:rPr>
        <w:t xml:space="preserve"> bez pracy,</w:t>
      </w:r>
      <w:r w:rsidR="001A560B" w:rsidRPr="000733E7">
        <w:rPr>
          <w:szCs w:val="24"/>
        </w:rPr>
        <w:t xml:space="preserve"> co stanowiło </w:t>
      </w:r>
      <w:r w:rsidR="003933E7">
        <w:rPr>
          <w:szCs w:val="24"/>
        </w:rPr>
        <w:t>25,1</w:t>
      </w:r>
      <w:r w:rsidR="005B69D0" w:rsidRPr="000733E7">
        <w:rPr>
          <w:szCs w:val="24"/>
        </w:rPr>
        <w:t>%</w:t>
      </w:r>
      <w:r w:rsidR="001C5A22">
        <w:rPr>
          <w:szCs w:val="24"/>
        </w:rPr>
        <w:t xml:space="preserve"> ogółu wyłączonych z ewidencji. </w:t>
      </w:r>
      <w:r w:rsidR="005B69D0" w:rsidRPr="000733E7">
        <w:rPr>
          <w:szCs w:val="24"/>
        </w:rPr>
        <w:t>W an</w:t>
      </w:r>
      <w:r w:rsidRPr="000733E7">
        <w:rPr>
          <w:szCs w:val="24"/>
        </w:rPr>
        <w:t>alizowanym okresie pracę podjęł</w:t>
      </w:r>
      <w:r w:rsidR="003933E7">
        <w:rPr>
          <w:szCs w:val="24"/>
        </w:rPr>
        <w:t>o 327</w:t>
      </w:r>
      <w:r w:rsidRPr="000733E7">
        <w:rPr>
          <w:szCs w:val="24"/>
        </w:rPr>
        <w:t xml:space="preserve"> os</w:t>
      </w:r>
      <w:r w:rsidR="001E5A7D">
        <w:rPr>
          <w:szCs w:val="24"/>
        </w:rPr>
        <w:t>ób</w:t>
      </w:r>
      <w:r w:rsidR="003933E7">
        <w:rPr>
          <w:szCs w:val="24"/>
        </w:rPr>
        <w:t>, w tym 195 kobiet.</w:t>
      </w:r>
    </w:p>
    <w:p w:rsidR="005B69D0" w:rsidRPr="000733E7" w:rsidRDefault="0044543A" w:rsidP="000733E7">
      <w:pPr>
        <w:pStyle w:val="Tekstpodstawowywcity2"/>
        <w:spacing w:line="276" w:lineRule="auto"/>
        <w:ind w:left="0"/>
        <w:rPr>
          <w:szCs w:val="24"/>
        </w:rPr>
      </w:pPr>
      <w:r>
        <w:rPr>
          <w:b/>
          <w:szCs w:val="24"/>
        </w:rPr>
        <w:lastRenderedPageBreak/>
        <w:t xml:space="preserve">Tabela 14. </w:t>
      </w:r>
      <w:r w:rsidR="00691638" w:rsidRPr="000733E7">
        <w:rPr>
          <w:b/>
          <w:szCs w:val="24"/>
        </w:rPr>
        <w:t>Długotrwale bezrobotni w 20</w:t>
      </w:r>
      <w:r w:rsidR="00197D9A" w:rsidRPr="000733E7">
        <w:rPr>
          <w:b/>
          <w:szCs w:val="24"/>
        </w:rPr>
        <w:t>1</w:t>
      </w:r>
      <w:r w:rsidR="003933E7">
        <w:rPr>
          <w:b/>
          <w:szCs w:val="24"/>
        </w:rPr>
        <w:t>9</w:t>
      </w:r>
      <w:r w:rsidR="005B69D0" w:rsidRPr="000733E7">
        <w:rPr>
          <w:b/>
          <w:szCs w:val="24"/>
        </w:rPr>
        <w:t xml:space="preserve">r.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03"/>
        <w:gridCol w:w="2303"/>
        <w:gridCol w:w="2303"/>
        <w:gridCol w:w="2303"/>
      </w:tblGrid>
      <w:tr w:rsidR="005B69D0" w:rsidRPr="000733E7" w:rsidTr="0069407C">
        <w:trPr>
          <w:cantSplit/>
        </w:trPr>
        <w:tc>
          <w:tcPr>
            <w:tcW w:w="2303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MIESIĄC</w:t>
            </w:r>
          </w:p>
        </w:tc>
        <w:tc>
          <w:tcPr>
            <w:tcW w:w="6909" w:type="dxa"/>
            <w:gridSpan w:val="3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Długotrwale bezrobotni</w:t>
            </w:r>
          </w:p>
        </w:tc>
      </w:tr>
      <w:tr w:rsidR="005B69D0" w:rsidRPr="000733E7" w:rsidTr="0069407C">
        <w:trPr>
          <w:cantSplit/>
        </w:trPr>
        <w:tc>
          <w:tcPr>
            <w:tcW w:w="2303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Zarejestrowani w m-cu sprawozdawczym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Stan w końcu m-ca sprawozdawczego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 xml:space="preserve">% do ogółu </w:t>
            </w: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bezrobotnych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Styczeń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941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44,6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Luty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948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44,1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Marzec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909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42,4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Kwiecień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882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42,7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Maj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73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886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43,7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Czerwiec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843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43,0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Lipiec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817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41,9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Sierpień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793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41,1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Wrzesień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770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41,6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Październik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69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762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42,8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Listopad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47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748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42,3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Grudzień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767</w:t>
            </w:r>
          </w:p>
        </w:tc>
        <w:tc>
          <w:tcPr>
            <w:tcW w:w="2303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42,5</w:t>
            </w:r>
          </w:p>
        </w:tc>
      </w:tr>
      <w:tr w:rsidR="005B69D0" w:rsidRPr="000733E7" w:rsidTr="0069407C">
        <w:tc>
          <w:tcPr>
            <w:tcW w:w="2303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RAZEM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717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4543A">
              <w:rPr>
                <w:sz w:val="20"/>
              </w:rPr>
              <w:t>X</w:t>
            </w:r>
          </w:p>
        </w:tc>
        <w:tc>
          <w:tcPr>
            <w:tcW w:w="2303" w:type="dxa"/>
            <w:shd w:val="clear" w:color="auto" w:fill="EAF1DD" w:themeFill="accent3" w:themeFillTint="33"/>
          </w:tcPr>
          <w:p w:rsidR="005B69D0" w:rsidRPr="0044543A" w:rsidRDefault="0069407C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</w:tr>
    </w:tbl>
    <w:p w:rsidR="004815DD" w:rsidRDefault="004815DD" w:rsidP="000733E7">
      <w:pPr>
        <w:pStyle w:val="Tekstpodstawowywcity2"/>
        <w:spacing w:line="276" w:lineRule="auto"/>
        <w:ind w:left="0"/>
        <w:rPr>
          <w:szCs w:val="24"/>
        </w:rPr>
      </w:pPr>
    </w:p>
    <w:p w:rsidR="009C3EE1" w:rsidRPr="000733E7" w:rsidRDefault="009C3EE1" w:rsidP="000733E7">
      <w:pPr>
        <w:pStyle w:val="Tekstpodstawowywcity2"/>
        <w:spacing w:line="276" w:lineRule="auto"/>
        <w:ind w:left="0"/>
        <w:rPr>
          <w:szCs w:val="24"/>
        </w:rPr>
      </w:pPr>
    </w:p>
    <w:p w:rsidR="00B030DE" w:rsidRPr="000733E7" w:rsidRDefault="005B69D0" w:rsidP="00F3412B">
      <w:pPr>
        <w:pStyle w:val="Tekstpodstawowywcity2"/>
        <w:numPr>
          <w:ilvl w:val="0"/>
          <w:numId w:val="5"/>
        </w:numPr>
        <w:spacing w:line="360" w:lineRule="auto"/>
        <w:ind w:left="0" w:firstLine="0"/>
        <w:rPr>
          <w:szCs w:val="24"/>
        </w:rPr>
      </w:pPr>
      <w:r w:rsidRPr="000733E7">
        <w:rPr>
          <w:b/>
          <w:szCs w:val="24"/>
        </w:rPr>
        <w:t>Długotrwale bezrobotni wg wykształcenia</w:t>
      </w:r>
    </w:p>
    <w:p w:rsidR="00B030DE" w:rsidRPr="000733E7" w:rsidRDefault="00B030DE" w:rsidP="004254F9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Z poniższych danych wynika, że wśród </w:t>
      </w:r>
      <w:r w:rsidR="003C0BF4">
        <w:rPr>
          <w:szCs w:val="24"/>
        </w:rPr>
        <w:t xml:space="preserve">osób </w:t>
      </w:r>
      <w:r w:rsidRPr="000733E7">
        <w:rPr>
          <w:szCs w:val="24"/>
        </w:rPr>
        <w:t>długotrwale bezrobotnych dominowały osoby posiadające niski poziom wykształcenia. Na koniec grudnia 20</w:t>
      </w:r>
      <w:r w:rsidR="004C0A1F" w:rsidRPr="000733E7">
        <w:rPr>
          <w:szCs w:val="24"/>
        </w:rPr>
        <w:t>1</w:t>
      </w:r>
      <w:r w:rsidR="003933E7">
        <w:rPr>
          <w:szCs w:val="24"/>
        </w:rPr>
        <w:t>9</w:t>
      </w:r>
      <w:r w:rsidRPr="000733E7">
        <w:rPr>
          <w:szCs w:val="24"/>
        </w:rPr>
        <w:t xml:space="preserve">r. najliczniejszą </w:t>
      </w:r>
      <w:r w:rsidR="004C0A1F" w:rsidRPr="000733E7">
        <w:rPr>
          <w:szCs w:val="24"/>
        </w:rPr>
        <w:t>populację</w:t>
      </w:r>
      <w:r w:rsidRPr="000733E7">
        <w:rPr>
          <w:szCs w:val="24"/>
        </w:rPr>
        <w:t xml:space="preserve"> stanowili bezrobotni z wykształceniem poniżej średniego – </w:t>
      </w:r>
      <w:r w:rsidR="003933E7">
        <w:rPr>
          <w:szCs w:val="24"/>
        </w:rPr>
        <w:t>429</w:t>
      </w:r>
      <w:r w:rsidRPr="000733E7">
        <w:rPr>
          <w:szCs w:val="24"/>
        </w:rPr>
        <w:t xml:space="preserve"> os</w:t>
      </w:r>
      <w:r w:rsidR="003C0BF4">
        <w:rPr>
          <w:szCs w:val="24"/>
        </w:rPr>
        <w:t>ób</w:t>
      </w:r>
      <w:r w:rsidRPr="000733E7">
        <w:rPr>
          <w:szCs w:val="24"/>
        </w:rPr>
        <w:t xml:space="preserve">, tj. </w:t>
      </w:r>
      <w:r w:rsidR="003933E7">
        <w:rPr>
          <w:szCs w:val="24"/>
        </w:rPr>
        <w:t>56,0</w:t>
      </w:r>
      <w:r w:rsidRPr="000733E7">
        <w:rPr>
          <w:szCs w:val="24"/>
        </w:rPr>
        <w:t xml:space="preserve">% ogółu tej kategorii bezrobotnych. Natomiast najmniej liczna grupa to osoby z wykształceniem </w:t>
      </w:r>
      <w:r w:rsidR="00794667">
        <w:rPr>
          <w:szCs w:val="24"/>
        </w:rPr>
        <w:t>średnim ogólnokształcącym</w:t>
      </w:r>
      <w:r w:rsidRPr="000733E7">
        <w:rPr>
          <w:szCs w:val="24"/>
        </w:rPr>
        <w:t xml:space="preserve"> – </w:t>
      </w:r>
      <w:r w:rsidR="003933E7">
        <w:rPr>
          <w:szCs w:val="24"/>
        </w:rPr>
        <w:t>80</w:t>
      </w:r>
      <w:r w:rsidRPr="000733E7">
        <w:rPr>
          <w:szCs w:val="24"/>
        </w:rPr>
        <w:t xml:space="preserve"> os</w:t>
      </w:r>
      <w:r w:rsidR="00AE2077">
        <w:rPr>
          <w:szCs w:val="24"/>
        </w:rPr>
        <w:t>ób</w:t>
      </w:r>
      <w:r w:rsidRPr="000733E7">
        <w:rPr>
          <w:szCs w:val="24"/>
        </w:rPr>
        <w:t xml:space="preserve">, tj. </w:t>
      </w:r>
      <w:r w:rsidR="003933E7">
        <w:rPr>
          <w:szCs w:val="24"/>
        </w:rPr>
        <w:t>10,4</w:t>
      </w:r>
      <w:r w:rsidRPr="000733E7">
        <w:rPr>
          <w:szCs w:val="24"/>
        </w:rPr>
        <w:t>%.</w:t>
      </w:r>
    </w:p>
    <w:p w:rsidR="00AA13B2" w:rsidRPr="000733E7" w:rsidRDefault="00AA13B2" w:rsidP="000733E7">
      <w:pPr>
        <w:pStyle w:val="Tekstpodstawowywcity2"/>
        <w:spacing w:line="276" w:lineRule="auto"/>
        <w:ind w:left="644"/>
        <w:rPr>
          <w:b/>
          <w:szCs w:val="24"/>
        </w:rPr>
      </w:pPr>
    </w:p>
    <w:p w:rsidR="00B030DE" w:rsidRPr="000733E7" w:rsidRDefault="0044543A" w:rsidP="000733E7">
      <w:pPr>
        <w:pStyle w:val="Tekstpodstawowywcity2"/>
        <w:spacing w:line="276" w:lineRule="auto"/>
        <w:ind w:left="0"/>
        <w:rPr>
          <w:szCs w:val="24"/>
        </w:rPr>
      </w:pPr>
      <w:r>
        <w:rPr>
          <w:b/>
          <w:szCs w:val="24"/>
        </w:rPr>
        <w:t xml:space="preserve">Tabela 15. </w:t>
      </w:r>
      <w:r w:rsidR="00B030DE" w:rsidRPr="000733E7">
        <w:rPr>
          <w:b/>
          <w:szCs w:val="24"/>
        </w:rPr>
        <w:t>Długotrwale bezrobotni wg wykształcenia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691638" w:rsidP="00A974B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 na 31.12.20</w:t>
            </w:r>
            <w:r w:rsidR="004C0A1F" w:rsidRPr="0044543A">
              <w:rPr>
                <w:b/>
                <w:sz w:val="20"/>
              </w:rPr>
              <w:t>1</w:t>
            </w:r>
            <w:r w:rsidR="003933E7">
              <w:rPr>
                <w:b/>
                <w:sz w:val="20"/>
              </w:rPr>
              <w:t>9</w:t>
            </w:r>
            <w:r w:rsidR="005B69D0" w:rsidRPr="0044543A">
              <w:rPr>
                <w:b/>
                <w:sz w:val="20"/>
              </w:rPr>
              <w:t>r.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Długotrwale bezrobotni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Wyższe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102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8,5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Policealne i średnie zawodowe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156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88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20,3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11,5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Średnie ogólnokształcące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10,4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7,9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Zasadnicze zawodowe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23,5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7,4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Gimnazjalne i poniżej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249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32,5</w:t>
            </w:r>
          </w:p>
        </w:tc>
        <w:tc>
          <w:tcPr>
            <w:tcW w:w="1842" w:type="dxa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12,0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767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363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3933E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47,3</w:t>
            </w:r>
          </w:p>
        </w:tc>
      </w:tr>
    </w:tbl>
    <w:p w:rsidR="005B69D0" w:rsidRPr="000733E7" w:rsidRDefault="005B69D0" w:rsidP="00F3412B">
      <w:pPr>
        <w:pStyle w:val="Tekstpodstawowywcity2"/>
        <w:numPr>
          <w:ilvl w:val="0"/>
          <w:numId w:val="5"/>
        </w:numPr>
        <w:spacing w:line="360" w:lineRule="auto"/>
        <w:ind w:left="0" w:firstLine="0"/>
        <w:rPr>
          <w:szCs w:val="24"/>
        </w:rPr>
      </w:pPr>
      <w:r w:rsidRPr="000733E7">
        <w:rPr>
          <w:b/>
          <w:szCs w:val="24"/>
        </w:rPr>
        <w:lastRenderedPageBreak/>
        <w:t>Długotrwale bezrobotni wg stażu pracy</w:t>
      </w:r>
    </w:p>
    <w:p w:rsidR="0086669D" w:rsidRDefault="005B69D0" w:rsidP="004254F9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Biorąc pod uwagę staż pracy najliczniejszą grupę długotrwale bezrobotnych stanowiły osoby po</w:t>
      </w:r>
      <w:r w:rsidR="003933E7">
        <w:rPr>
          <w:szCs w:val="24"/>
        </w:rPr>
        <w:t>siadające staż 1 -</w:t>
      </w:r>
      <w:r w:rsidR="00ED64C9">
        <w:rPr>
          <w:szCs w:val="24"/>
        </w:rPr>
        <w:t xml:space="preserve"> </w:t>
      </w:r>
      <w:r w:rsidR="003933E7">
        <w:rPr>
          <w:szCs w:val="24"/>
        </w:rPr>
        <w:t>5</w:t>
      </w:r>
      <w:r w:rsidR="006D3093" w:rsidRPr="000733E7">
        <w:rPr>
          <w:szCs w:val="24"/>
        </w:rPr>
        <w:t xml:space="preserve"> lat – </w:t>
      </w:r>
      <w:r w:rsidR="003933E7">
        <w:rPr>
          <w:szCs w:val="24"/>
        </w:rPr>
        <w:t>153</w:t>
      </w:r>
      <w:r w:rsidR="00691638" w:rsidRPr="000733E7">
        <w:rPr>
          <w:szCs w:val="24"/>
        </w:rPr>
        <w:t xml:space="preserve"> os</w:t>
      </w:r>
      <w:r w:rsidR="003933E7">
        <w:rPr>
          <w:szCs w:val="24"/>
        </w:rPr>
        <w:t>oby</w:t>
      </w:r>
      <w:r w:rsidR="006D3093" w:rsidRPr="000733E7">
        <w:rPr>
          <w:szCs w:val="24"/>
        </w:rPr>
        <w:t xml:space="preserve"> (tj. </w:t>
      </w:r>
      <w:r w:rsidR="003933E7">
        <w:rPr>
          <w:szCs w:val="24"/>
        </w:rPr>
        <w:t>20,0</w:t>
      </w:r>
      <w:r w:rsidRPr="000733E7">
        <w:rPr>
          <w:szCs w:val="24"/>
        </w:rPr>
        <w:t xml:space="preserve">% </w:t>
      </w:r>
      <w:r w:rsidR="001545FF">
        <w:rPr>
          <w:szCs w:val="24"/>
        </w:rPr>
        <w:t xml:space="preserve">ogółu długotrwale bezrobotnych), a w następnej kolejności </w:t>
      </w:r>
      <w:r w:rsidRPr="000733E7">
        <w:rPr>
          <w:szCs w:val="24"/>
        </w:rPr>
        <w:t xml:space="preserve">osoby </w:t>
      </w:r>
      <w:r w:rsidR="00691638" w:rsidRPr="000733E7">
        <w:rPr>
          <w:szCs w:val="24"/>
        </w:rPr>
        <w:t xml:space="preserve">posiadające staż pracy </w:t>
      </w:r>
      <w:r w:rsidR="001545FF">
        <w:rPr>
          <w:szCs w:val="24"/>
        </w:rPr>
        <w:t>1</w:t>
      </w:r>
      <w:r w:rsidR="003933E7">
        <w:rPr>
          <w:szCs w:val="24"/>
        </w:rPr>
        <w:t>0 - 20 lat –</w:t>
      </w:r>
      <w:r w:rsidR="006D3093" w:rsidRPr="000733E7">
        <w:rPr>
          <w:szCs w:val="24"/>
        </w:rPr>
        <w:t xml:space="preserve"> </w:t>
      </w:r>
      <w:r w:rsidR="003933E7">
        <w:rPr>
          <w:szCs w:val="24"/>
        </w:rPr>
        <w:t>148</w:t>
      </w:r>
      <w:r w:rsidR="003F17BE" w:rsidRPr="000733E7">
        <w:rPr>
          <w:szCs w:val="24"/>
        </w:rPr>
        <w:t xml:space="preserve"> os</w:t>
      </w:r>
      <w:r w:rsidR="003933E7">
        <w:rPr>
          <w:szCs w:val="24"/>
        </w:rPr>
        <w:t>ób</w:t>
      </w:r>
      <w:r w:rsidR="003F17BE" w:rsidRPr="000733E7">
        <w:rPr>
          <w:szCs w:val="24"/>
        </w:rPr>
        <w:t xml:space="preserve"> (tj. </w:t>
      </w:r>
      <w:r w:rsidR="001C4F8C">
        <w:rPr>
          <w:szCs w:val="24"/>
        </w:rPr>
        <w:t>1</w:t>
      </w:r>
      <w:r w:rsidR="003933E7">
        <w:rPr>
          <w:szCs w:val="24"/>
        </w:rPr>
        <w:t>9,3</w:t>
      </w:r>
      <w:r w:rsidR="001545FF">
        <w:rPr>
          <w:szCs w:val="24"/>
        </w:rPr>
        <w:t>%),</w:t>
      </w:r>
      <w:r w:rsidR="00224274">
        <w:rPr>
          <w:szCs w:val="24"/>
        </w:rPr>
        <w:t xml:space="preserve"> </w:t>
      </w:r>
      <w:r w:rsidR="001545FF" w:rsidRPr="001545FF">
        <w:rPr>
          <w:szCs w:val="24"/>
        </w:rPr>
        <w:t xml:space="preserve">osoby posiadające staż pracy do 1 roku – </w:t>
      </w:r>
      <w:r w:rsidR="003933E7">
        <w:rPr>
          <w:szCs w:val="24"/>
        </w:rPr>
        <w:t>135</w:t>
      </w:r>
      <w:r w:rsidR="001545FF" w:rsidRPr="001545FF">
        <w:rPr>
          <w:szCs w:val="24"/>
        </w:rPr>
        <w:t xml:space="preserve"> osób</w:t>
      </w:r>
      <w:r w:rsidR="003933E7">
        <w:rPr>
          <w:szCs w:val="24"/>
        </w:rPr>
        <w:t xml:space="preserve"> (tj. 17</w:t>
      </w:r>
      <w:r w:rsidR="001545FF" w:rsidRPr="001545FF">
        <w:rPr>
          <w:szCs w:val="24"/>
        </w:rPr>
        <w:t>,</w:t>
      </w:r>
      <w:r w:rsidR="003933E7">
        <w:rPr>
          <w:szCs w:val="24"/>
        </w:rPr>
        <w:t>6</w:t>
      </w:r>
      <w:r w:rsidR="001545FF" w:rsidRPr="001545FF">
        <w:rPr>
          <w:szCs w:val="24"/>
        </w:rPr>
        <w:t>%)</w:t>
      </w:r>
      <w:r w:rsidR="001545FF">
        <w:rPr>
          <w:szCs w:val="24"/>
        </w:rPr>
        <w:t xml:space="preserve"> </w:t>
      </w:r>
      <w:r w:rsidR="009F717F">
        <w:rPr>
          <w:szCs w:val="24"/>
        </w:rPr>
        <w:t xml:space="preserve">oraz </w:t>
      </w:r>
      <w:r w:rsidRPr="000733E7">
        <w:rPr>
          <w:szCs w:val="24"/>
        </w:rPr>
        <w:t>osoby posiadając</w:t>
      </w:r>
      <w:r w:rsidR="006D3093" w:rsidRPr="000733E7">
        <w:rPr>
          <w:szCs w:val="24"/>
        </w:rPr>
        <w:t>e staż pracy</w:t>
      </w:r>
      <w:r w:rsidR="008F3D4C" w:rsidRPr="000733E7">
        <w:rPr>
          <w:szCs w:val="24"/>
        </w:rPr>
        <w:t xml:space="preserve"> </w:t>
      </w:r>
      <w:r w:rsidR="00224274">
        <w:rPr>
          <w:szCs w:val="24"/>
        </w:rPr>
        <w:t>5</w:t>
      </w:r>
      <w:r w:rsidR="003933E7">
        <w:rPr>
          <w:szCs w:val="24"/>
        </w:rPr>
        <w:t xml:space="preserve"> -</w:t>
      </w:r>
      <w:r w:rsidR="008F3D4C" w:rsidRPr="000733E7">
        <w:rPr>
          <w:szCs w:val="24"/>
        </w:rPr>
        <w:t xml:space="preserve"> </w:t>
      </w:r>
      <w:r w:rsidR="00224274">
        <w:rPr>
          <w:szCs w:val="24"/>
        </w:rPr>
        <w:t>1</w:t>
      </w:r>
      <w:r w:rsidR="00AA13B2" w:rsidRPr="000733E7">
        <w:rPr>
          <w:szCs w:val="24"/>
        </w:rPr>
        <w:t>0</w:t>
      </w:r>
      <w:r w:rsidR="008F3D4C" w:rsidRPr="000733E7">
        <w:rPr>
          <w:szCs w:val="24"/>
        </w:rPr>
        <w:t xml:space="preserve"> lat</w:t>
      </w:r>
      <w:r w:rsidR="003933E7">
        <w:rPr>
          <w:szCs w:val="24"/>
        </w:rPr>
        <w:t xml:space="preserve"> –</w:t>
      </w:r>
      <w:r w:rsidR="00511977" w:rsidRPr="000733E7">
        <w:rPr>
          <w:szCs w:val="24"/>
        </w:rPr>
        <w:t xml:space="preserve"> </w:t>
      </w:r>
      <w:r w:rsidR="00797823">
        <w:rPr>
          <w:szCs w:val="24"/>
        </w:rPr>
        <w:t>133</w:t>
      </w:r>
      <w:r w:rsidR="00511977" w:rsidRPr="000733E7">
        <w:rPr>
          <w:szCs w:val="24"/>
        </w:rPr>
        <w:t xml:space="preserve"> os</w:t>
      </w:r>
      <w:r w:rsidR="001545FF">
        <w:rPr>
          <w:szCs w:val="24"/>
        </w:rPr>
        <w:t>oby</w:t>
      </w:r>
      <w:r w:rsidRPr="000733E7">
        <w:rPr>
          <w:szCs w:val="24"/>
        </w:rPr>
        <w:t xml:space="preserve"> (tj. </w:t>
      </w:r>
      <w:r w:rsidR="00797823">
        <w:rPr>
          <w:szCs w:val="24"/>
        </w:rPr>
        <w:t>17,3</w:t>
      </w:r>
      <w:r w:rsidRPr="000733E7">
        <w:rPr>
          <w:szCs w:val="24"/>
        </w:rPr>
        <w:t>%)</w:t>
      </w:r>
      <w:r w:rsidR="001545FF">
        <w:rPr>
          <w:szCs w:val="24"/>
        </w:rPr>
        <w:t xml:space="preserve">. </w:t>
      </w:r>
      <w:r w:rsidRPr="000733E7">
        <w:rPr>
          <w:szCs w:val="24"/>
        </w:rPr>
        <w:t>Najmniej liczną grupę stanowiły osob</w:t>
      </w:r>
      <w:r w:rsidR="006D3093" w:rsidRPr="000733E7">
        <w:rPr>
          <w:szCs w:val="24"/>
        </w:rPr>
        <w:t xml:space="preserve">y ze stażem 30 lat i więcej – </w:t>
      </w:r>
      <w:r w:rsidR="00797823">
        <w:rPr>
          <w:szCs w:val="24"/>
        </w:rPr>
        <w:t>3</w:t>
      </w:r>
      <w:r w:rsidR="001545FF">
        <w:rPr>
          <w:szCs w:val="24"/>
        </w:rPr>
        <w:t>1</w:t>
      </w:r>
      <w:r w:rsidR="00511977" w:rsidRPr="000733E7">
        <w:rPr>
          <w:szCs w:val="24"/>
        </w:rPr>
        <w:t xml:space="preserve"> os</w:t>
      </w:r>
      <w:r w:rsidR="00C572BE">
        <w:rPr>
          <w:szCs w:val="24"/>
        </w:rPr>
        <w:t>ób</w:t>
      </w:r>
      <w:r w:rsidR="00511977" w:rsidRPr="000733E7">
        <w:rPr>
          <w:szCs w:val="24"/>
        </w:rPr>
        <w:t xml:space="preserve"> (tj. </w:t>
      </w:r>
      <w:r w:rsidR="00797823">
        <w:rPr>
          <w:szCs w:val="24"/>
        </w:rPr>
        <w:t>4,0</w:t>
      </w:r>
      <w:r w:rsidRPr="000733E7">
        <w:rPr>
          <w:szCs w:val="24"/>
        </w:rPr>
        <w:t>%).</w:t>
      </w:r>
    </w:p>
    <w:p w:rsidR="0086669D" w:rsidRDefault="0086669D" w:rsidP="004254F9">
      <w:pPr>
        <w:pStyle w:val="Tekstpodstawowywcity2"/>
        <w:spacing w:line="360" w:lineRule="auto"/>
        <w:ind w:left="0"/>
        <w:rPr>
          <w:szCs w:val="24"/>
        </w:rPr>
      </w:pPr>
    </w:p>
    <w:p w:rsidR="005B69D0" w:rsidRPr="0044543A" w:rsidRDefault="0044543A" w:rsidP="000733E7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szCs w:val="24"/>
        </w:rPr>
        <w:t xml:space="preserve">Tabela 16. </w:t>
      </w:r>
      <w:r w:rsidR="005B69D0" w:rsidRPr="000733E7">
        <w:rPr>
          <w:b/>
          <w:szCs w:val="24"/>
        </w:rPr>
        <w:t>Długotrwale bezrobotni wg stażu pracy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8F3D4C" w:rsidP="00A974B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 na 31.12.201</w:t>
            </w:r>
            <w:r w:rsidR="00AB5AB0">
              <w:rPr>
                <w:b/>
                <w:sz w:val="20"/>
              </w:rPr>
              <w:t>9</w:t>
            </w:r>
            <w:r w:rsidR="005B69D0" w:rsidRPr="0044543A">
              <w:rPr>
                <w:b/>
                <w:sz w:val="20"/>
              </w:rPr>
              <w:t>r.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Długotrwale bezrobotni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Do 1 roku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135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17,6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9,8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 – 5 lat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153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20,0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5 – 10 lat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133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17,3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10 – 20 lat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148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19,3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20 – 30 lat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101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13,2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3,2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30 lat i więcej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4,0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Bez stażu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8,6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4,8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767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363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47,3</w:t>
            </w:r>
          </w:p>
        </w:tc>
      </w:tr>
    </w:tbl>
    <w:p w:rsidR="005B69D0" w:rsidRPr="000733E7" w:rsidRDefault="005B69D0" w:rsidP="000733E7">
      <w:pPr>
        <w:pStyle w:val="Tekstpodstawowywcity2"/>
        <w:spacing w:line="276" w:lineRule="auto"/>
        <w:ind w:left="0"/>
        <w:rPr>
          <w:szCs w:val="24"/>
        </w:rPr>
      </w:pPr>
    </w:p>
    <w:p w:rsidR="004815DD" w:rsidRPr="000733E7" w:rsidRDefault="005B69D0" w:rsidP="00F3412B">
      <w:pPr>
        <w:pStyle w:val="Tekstpodstawowywcity2"/>
        <w:numPr>
          <w:ilvl w:val="0"/>
          <w:numId w:val="6"/>
        </w:numPr>
        <w:spacing w:line="360" w:lineRule="auto"/>
        <w:ind w:left="0" w:firstLine="0"/>
        <w:rPr>
          <w:szCs w:val="24"/>
        </w:rPr>
      </w:pPr>
      <w:r w:rsidRPr="000733E7">
        <w:rPr>
          <w:b/>
          <w:szCs w:val="24"/>
        </w:rPr>
        <w:t>Długotrwale bezrobotni wg wieku</w:t>
      </w:r>
    </w:p>
    <w:p w:rsidR="005B69D0" w:rsidRPr="000733E7" w:rsidRDefault="005B69D0" w:rsidP="004254F9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omawianym okresie długotrwałym bezrobociem dotknięte były w największym stopniu osoby w przedz</w:t>
      </w:r>
      <w:r w:rsidR="00ED33C0">
        <w:rPr>
          <w:szCs w:val="24"/>
        </w:rPr>
        <w:t>iale wiekowym 35 – 44</w:t>
      </w:r>
      <w:r w:rsidR="00511977" w:rsidRPr="000733E7">
        <w:rPr>
          <w:szCs w:val="24"/>
        </w:rPr>
        <w:t xml:space="preserve"> lata – </w:t>
      </w:r>
      <w:r w:rsidR="00AB5AB0">
        <w:rPr>
          <w:szCs w:val="24"/>
        </w:rPr>
        <w:t>194</w:t>
      </w:r>
      <w:r w:rsidR="00511977" w:rsidRPr="000733E7">
        <w:rPr>
          <w:szCs w:val="24"/>
        </w:rPr>
        <w:t xml:space="preserve"> os</w:t>
      </w:r>
      <w:r w:rsidR="00AB5AB0">
        <w:rPr>
          <w:szCs w:val="24"/>
        </w:rPr>
        <w:t>oby</w:t>
      </w:r>
      <w:r w:rsidR="00511977" w:rsidRPr="000733E7">
        <w:rPr>
          <w:szCs w:val="24"/>
        </w:rPr>
        <w:t xml:space="preserve"> (tj. </w:t>
      </w:r>
      <w:r w:rsidR="00AB5AB0">
        <w:rPr>
          <w:szCs w:val="24"/>
        </w:rPr>
        <w:t>25,3</w:t>
      </w:r>
      <w:r w:rsidRPr="000733E7">
        <w:rPr>
          <w:szCs w:val="24"/>
        </w:rPr>
        <w:t xml:space="preserve">% ogółu długotrwale bezrobotnych), w wieku </w:t>
      </w:r>
      <w:r w:rsidR="00ED33C0">
        <w:rPr>
          <w:szCs w:val="24"/>
        </w:rPr>
        <w:t>45 – 54</w:t>
      </w:r>
      <w:r w:rsidR="00345A0B" w:rsidRPr="000733E7">
        <w:rPr>
          <w:szCs w:val="24"/>
        </w:rPr>
        <w:t xml:space="preserve"> lata – </w:t>
      </w:r>
      <w:r w:rsidR="00AB5AB0">
        <w:rPr>
          <w:szCs w:val="24"/>
        </w:rPr>
        <w:t>167</w:t>
      </w:r>
      <w:r w:rsidR="00511977" w:rsidRPr="000733E7">
        <w:rPr>
          <w:szCs w:val="24"/>
        </w:rPr>
        <w:t xml:space="preserve"> os</w:t>
      </w:r>
      <w:r w:rsidR="00C22837">
        <w:rPr>
          <w:szCs w:val="24"/>
        </w:rPr>
        <w:t>ób</w:t>
      </w:r>
      <w:r w:rsidR="00511977" w:rsidRPr="000733E7">
        <w:rPr>
          <w:szCs w:val="24"/>
        </w:rPr>
        <w:t xml:space="preserve"> (tj. </w:t>
      </w:r>
      <w:r w:rsidR="00AB5AB0">
        <w:rPr>
          <w:szCs w:val="24"/>
        </w:rPr>
        <w:t>21,8</w:t>
      </w:r>
      <w:r w:rsidRPr="000733E7">
        <w:rPr>
          <w:szCs w:val="24"/>
        </w:rPr>
        <w:t>%)</w:t>
      </w:r>
      <w:r w:rsidR="00A974B7">
        <w:rPr>
          <w:szCs w:val="24"/>
        </w:rPr>
        <w:t>,</w:t>
      </w:r>
      <w:r w:rsidR="0042644C" w:rsidRPr="0042644C">
        <w:rPr>
          <w:sz w:val="20"/>
          <w:szCs w:val="24"/>
        </w:rPr>
        <w:t xml:space="preserve"> </w:t>
      </w:r>
      <w:r w:rsidR="000A08EF">
        <w:rPr>
          <w:szCs w:val="24"/>
        </w:rPr>
        <w:t>w przedziale wiekowym 55 – 5</w:t>
      </w:r>
      <w:r w:rsidR="00AB5AB0">
        <w:rPr>
          <w:szCs w:val="24"/>
        </w:rPr>
        <w:t>9</w:t>
      </w:r>
      <w:r w:rsidR="0042644C" w:rsidRPr="0042644C">
        <w:rPr>
          <w:szCs w:val="24"/>
        </w:rPr>
        <w:t xml:space="preserve"> lat </w:t>
      </w:r>
      <w:r w:rsidR="00AB5AB0">
        <w:rPr>
          <w:szCs w:val="24"/>
        </w:rPr>
        <w:t>– 132 osoby (tj. 17,2</w:t>
      </w:r>
      <w:r w:rsidR="0042644C">
        <w:rPr>
          <w:szCs w:val="24"/>
        </w:rPr>
        <w:t>%),</w:t>
      </w:r>
      <w:r w:rsidR="00AB5AB0">
        <w:rPr>
          <w:szCs w:val="24"/>
        </w:rPr>
        <w:t xml:space="preserve"> w wieku 60 lat i więcej – 129 osób (tj. 16,8%) oraz </w:t>
      </w:r>
      <w:r w:rsidR="00AB5AB0" w:rsidRPr="000733E7">
        <w:rPr>
          <w:szCs w:val="24"/>
        </w:rPr>
        <w:t xml:space="preserve">w wieku </w:t>
      </w:r>
      <w:r w:rsidR="00AB5AB0">
        <w:rPr>
          <w:szCs w:val="24"/>
        </w:rPr>
        <w:t>25</w:t>
      </w:r>
      <w:r w:rsidR="00AB5AB0" w:rsidRPr="000733E7">
        <w:rPr>
          <w:szCs w:val="24"/>
        </w:rPr>
        <w:t xml:space="preserve"> – </w:t>
      </w:r>
      <w:r w:rsidR="00AB5AB0">
        <w:rPr>
          <w:szCs w:val="24"/>
        </w:rPr>
        <w:t>34</w:t>
      </w:r>
      <w:r w:rsidR="00AB5AB0" w:rsidRPr="000733E7">
        <w:rPr>
          <w:szCs w:val="24"/>
        </w:rPr>
        <w:t xml:space="preserve"> lat</w:t>
      </w:r>
      <w:r w:rsidR="00AB5AB0">
        <w:rPr>
          <w:szCs w:val="24"/>
        </w:rPr>
        <w:t>a</w:t>
      </w:r>
      <w:r w:rsidR="00AB5AB0" w:rsidRPr="000733E7">
        <w:rPr>
          <w:szCs w:val="24"/>
        </w:rPr>
        <w:t xml:space="preserve"> – </w:t>
      </w:r>
      <w:r w:rsidR="00AB5AB0">
        <w:rPr>
          <w:szCs w:val="24"/>
        </w:rPr>
        <w:t>115</w:t>
      </w:r>
      <w:r w:rsidR="00AB5AB0" w:rsidRPr="000733E7">
        <w:rPr>
          <w:szCs w:val="24"/>
        </w:rPr>
        <w:t xml:space="preserve"> os</w:t>
      </w:r>
      <w:r w:rsidR="00AB5AB0">
        <w:rPr>
          <w:szCs w:val="24"/>
        </w:rPr>
        <w:t>ób</w:t>
      </w:r>
      <w:r w:rsidR="00AB5AB0" w:rsidRPr="000733E7">
        <w:rPr>
          <w:szCs w:val="24"/>
        </w:rPr>
        <w:t xml:space="preserve"> (tj. </w:t>
      </w:r>
      <w:r w:rsidR="00AB5AB0">
        <w:rPr>
          <w:szCs w:val="24"/>
        </w:rPr>
        <w:t>15,0%),</w:t>
      </w:r>
    </w:p>
    <w:p w:rsidR="00DD179A" w:rsidRDefault="005B69D0" w:rsidP="004254F9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Najmniej liczną grupę stanowili bezr</w:t>
      </w:r>
      <w:r w:rsidR="00511977" w:rsidRPr="000733E7">
        <w:rPr>
          <w:szCs w:val="24"/>
        </w:rPr>
        <w:t xml:space="preserve">obotni w wieku </w:t>
      </w:r>
      <w:r w:rsidR="00A974B7">
        <w:rPr>
          <w:szCs w:val="24"/>
        </w:rPr>
        <w:t>18</w:t>
      </w:r>
      <w:r w:rsidR="00511977" w:rsidRPr="000733E7">
        <w:rPr>
          <w:szCs w:val="24"/>
        </w:rPr>
        <w:t xml:space="preserve"> – </w:t>
      </w:r>
      <w:r w:rsidR="00A974B7">
        <w:rPr>
          <w:szCs w:val="24"/>
        </w:rPr>
        <w:t>24</w:t>
      </w:r>
      <w:r w:rsidR="00511977" w:rsidRPr="000733E7">
        <w:rPr>
          <w:szCs w:val="24"/>
        </w:rPr>
        <w:t xml:space="preserve"> lata – </w:t>
      </w:r>
      <w:r w:rsidR="00AB5AB0">
        <w:rPr>
          <w:szCs w:val="24"/>
        </w:rPr>
        <w:t>30</w:t>
      </w:r>
      <w:r w:rsidR="00511977" w:rsidRPr="000733E7">
        <w:rPr>
          <w:szCs w:val="24"/>
        </w:rPr>
        <w:t xml:space="preserve"> os</w:t>
      </w:r>
      <w:r w:rsidR="00AB5AB0">
        <w:rPr>
          <w:szCs w:val="24"/>
        </w:rPr>
        <w:t>ób (tj. 3,9</w:t>
      </w:r>
      <w:r w:rsidR="00C22837">
        <w:rPr>
          <w:szCs w:val="24"/>
        </w:rPr>
        <w:t>%).</w:t>
      </w:r>
    </w:p>
    <w:p w:rsidR="00DD179A" w:rsidRDefault="00DD179A" w:rsidP="004254F9">
      <w:pPr>
        <w:pStyle w:val="Tekstpodstawowywcity2"/>
        <w:spacing w:line="360" w:lineRule="auto"/>
        <w:ind w:left="0"/>
        <w:rPr>
          <w:szCs w:val="24"/>
        </w:rPr>
      </w:pPr>
    </w:p>
    <w:p w:rsidR="005B69D0" w:rsidRPr="000733E7" w:rsidRDefault="0044543A" w:rsidP="0044543A">
      <w:pPr>
        <w:pStyle w:val="Nagwek4"/>
        <w:spacing w:line="276" w:lineRule="auto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Tabela 17. </w:t>
      </w:r>
      <w:r w:rsidR="005B69D0" w:rsidRPr="000733E7">
        <w:rPr>
          <w:sz w:val="24"/>
          <w:szCs w:val="24"/>
        </w:rPr>
        <w:t>Długotrwale bezrobotni wg wieku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511977" w:rsidP="00A974B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 na 31.12.20</w:t>
            </w:r>
            <w:r w:rsidR="00467D28" w:rsidRPr="0044543A">
              <w:rPr>
                <w:b/>
                <w:sz w:val="20"/>
              </w:rPr>
              <w:t>1</w:t>
            </w:r>
            <w:r w:rsidR="00AB5AB0">
              <w:rPr>
                <w:b/>
                <w:sz w:val="20"/>
              </w:rPr>
              <w:t>9</w:t>
            </w:r>
            <w:r w:rsidR="005B69D0" w:rsidRPr="0044543A">
              <w:rPr>
                <w:b/>
                <w:sz w:val="20"/>
              </w:rPr>
              <w:t>r.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Długotrwale bezrobotni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18 – 24 lata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3,9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25 – 34 lata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115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15,0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10,7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35 – 44 lata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131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25,3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lastRenderedPageBreak/>
              <w:t>45 – 54 lata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167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21,8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55 – 59 lata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132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17,2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C85A7F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 xml:space="preserve">60 </w:t>
            </w:r>
            <w:r w:rsidR="007E37A5">
              <w:rPr>
                <w:sz w:val="20"/>
              </w:rPr>
              <w:t>lat i w</w:t>
            </w:r>
            <w:r w:rsidR="00C85A7F">
              <w:rPr>
                <w:sz w:val="20"/>
              </w:rPr>
              <w:t>ięcej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129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16,8</w:t>
            </w:r>
          </w:p>
        </w:tc>
        <w:tc>
          <w:tcPr>
            <w:tcW w:w="1842" w:type="dxa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767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363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B5AB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47,3</w:t>
            </w:r>
          </w:p>
        </w:tc>
      </w:tr>
    </w:tbl>
    <w:p w:rsidR="005B69D0" w:rsidRPr="000733E7" w:rsidRDefault="005B69D0" w:rsidP="000733E7">
      <w:pPr>
        <w:pStyle w:val="Tekstpodstawowywcity2"/>
        <w:spacing w:line="276" w:lineRule="auto"/>
        <w:ind w:left="0"/>
        <w:rPr>
          <w:b/>
          <w:szCs w:val="24"/>
        </w:rPr>
      </w:pPr>
    </w:p>
    <w:p w:rsidR="005B69D0" w:rsidRPr="0044543A" w:rsidRDefault="005B69D0" w:rsidP="00F3412B">
      <w:pPr>
        <w:pStyle w:val="Tekstpodstawowywcity2"/>
        <w:numPr>
          <w:ilvl w:val="0"/>
          <w:numId w:val="7"/>
        </w:numPr>
        <w:spacing w:line="360" w:lineRule="auto"/>
        <w:ind w:left="0" w:firstLine="0"/>
        <w:rPr>
          <w:b/>
          <w:szCs w:val="24"/>
        </w:rPr>
      </w:pPr>
      <w:r w:rsidRPr="000733E7">
        <w:rPr>
          <w:b/>
          <w:szCs w:val="24"/>
        </w:rPr>
        <w:t>Długotrwale bezrobotni wg czasu pozostawania bez pracy</w:t>
      </w:r>
    </w:p>
    <w:p w:rsidR="005B69D0" w:rsidRPr="000733E7" w:rsidRDefault="005B69D0" w:rsidP="004254F9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 xml:space="preserve">Wśród długotrwale bezrobotnych dominowały osoby pozostające bez </w:t>
      </w:r>
      <w:r w:rsidR="00345A0B" w:rsidRPr="000733E7">
        <w:rPr>
          <w:szCs w:val="24"/>
        </w:rPr>
        <w:t>pracy</w:t>
      </w:r>
      <w:r w:rsidR="00E21699">
        <w:rPr>
          <w:szCs w:val="24"/>
        </w:rPr>
        <w:t xml:space="preserve"> powyżej</w:t>
      </w:r>
      <w:r w:rsidR="00511977" w:rsidRPr="000733E7">
        <w:rPr>
          <w:szCs w:val="24"/>
        </w:rPr>
        <w:t xml:space="preserve"> 24 </w:t>
      </w:r>
      <w:r w:rsidR="00345A0B" w:rsidRPr="000733E7">
        <w:rPr>
          <w:szCs w:val="24"/>
        </w:rPr>
        <w:t xml:space="preserve"> miesi</w:t>
      </w:r>
      <w:r w:rsidR="00F5382E">
        <w:rPr>
          <w:szCs w:val="24"/>
        </w:rPr>
        <w:t>ęcy</w:t>
      </w:r>
      <w:r w:rsidR="00345A0B" w:rsidRPr="000733E7">
        <w:rPr>
          <w:szCs w:val="24"/>
        </w:rPr>
        <w:t xml:space="preserve"> –</w:t>
      </w:r>
      <w:r w:rsidR="00AB5AB0">
        <w:rPr>
          <w:szCs w:val="24"/>
        </w:rPr>
        <w:t xml:space="preserve"> 313</w:t>
      </w:r>
      <w:r w:rsidR="00345A0B" w:rsidRPr="000733E7">
        <w:rPr>
          <w:szCs w:val="24"/>
        </w:rPr>
        <w:t xml:space="preserve"> os</w:t>
      </w:r>
      <w:r w:rsidR="00A974B7">
        <w:rPr>
          <w:szCs w:val="24"/>
        </w:rPr>
        <w:t>ób</w:t>
      </w:r>
      <w:r w:rsidR="00345A0B" w:rsidRPr="000733E7">
        <w:rPr>
          <w:szCs w:val="24"/>
        </w:rPr>
        <w:t xml:space="preserve"> (tj. </w:t>
      </w:r>
      <w:r w:rsidR="00AB5AB0">
        <w:rPr>
          <w:szCs w:val="24"/>
        </w:rPr>
        <w:t>40,8</w:t>
      </w:r>
      <w:r w:rsidRPr="000733E7">
        <w:rPr>
          <w:szCs w:val="24"/>
        </w:rPr>
        <w:t xml:space="preserve">% ogółu długotrwale bezrobotnych) oraz osoby pozostające bez pracy </w:t>
      </w:r>
      <w:r w:rsidR="00E21699">
        <w:rPr>
          <w:szCs w:val="24"/>
        </w:rPr>
        <w:t>12- 24 miesięcy</w:t>
      </w:r>
      <w:r w:rsidR="00511977" w:rsidRPr="000733E7">
        <w:rPr>
          <w:szCs w:val="24"/>
        </w:rPr>
        <w:t xml:space="preserve"> – </w:t>
      </w:r>
      <w:r w:rsidR="00AB5AB0">
        <w:rPr>
          <w:szCs w:val="24"/>
        </w:rPr>
        <w:t>248 osób</w:t>
      </w:r>
      <w:r w:rsidR="00511977" w:rsidRPr="000733E7">
        <w:rPr>
          <w:szCs w:val="24"/>
        </w:rPr>
        <w:t xml:space="preserve"> (tj. </w:t>
      </w:r>
      <w:r w:rsidR="00AF1581">
        <w:rPr>
          <w:szCs w:val="24"/>
        </w:rPr>
        <w:t>32,3</w:t>
      </w:r>
      <w:r w:rsidRPr="000733E7">
        <w:rPr>
          <w:szCs w:val="24"/>
        </w:rPr>
        <w:t>%).</w:t>
      </w:r>
    </w:p>
    <w:p w:rsidR="009C3EE1" w:rsidRDefault="005B69D0" w:rsidP="00C76033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Najmniej liczną grupę stanowi</w:t>
      </w:r>
      <w:r w:rsidR="00511977" w:rsidRPr="000733E7">
        <w:rPr>
          <w:szCs w:val="24"/>
        </w:rPr>
        <w:t xml:space="preserve">li bezrobotni do 1 miesiąca – </w:t>
      </w:r>
      <w:r w:rsidR="00AB5AB0">
        <w:rPr>
          <w:szCs w:val="24"/>
        </w:rPr>
        <w:t>20</w:t>
      </w:r>
      <w:r w:rsidR="00345A0B" w:rsidRPr="000733E7">
        <w:rPr>
          <w:szCs w:val="24"/>
        </w:rPr>
        <w:t xml:space="preserve"> os</w:t>
      </w:r>
      <w:r w:rsidR="00616F2F">
        <w:rPr>
          <w:szCs w:val="24"/>
        </w:rPr>
        <w:t>ób</w:t>
      </w:r>
      <w:r w:rsidR="00AB5AB0">
        <w:rPr>
          <w:szCs w:val="24"/>
        </w:rPr>
        <w:t xml:space="preserve"> (tj. 2,6</w:t>
      </w:r>
      <w:r w:rsidR="00F5382E">
        <w:rPr>
          <w:szCs w:val="24"/>
        </w:rPr>
        <w:t>%).</w:t>
      </w:r>
    </w:p>
    <w:p w:rsidR="00CB1E32" w:rsidRDefault="00CB1E32" w:rsidP="00C76033">
      <w:pPr>
        <w:pStyle w:val="Tekstpodstawowywcity2"/>
        <w:spacing w:line="360" w:lineRule="auto"/>
        <w:ind w:left="0"/>
        <w:rPr>
          <w:szCs w:val="24"/>
        </w:rPr>
      </w:pPr>
    </w:p>
    <w:p w:rsidR="005B69D0" w:rsidRPr="000733E7" w:rsidRDefault="0044543A" w:rsidP="0044543A">
      <w:pPr>
        <w:pStyle w:val="Nagwek4"/>
        <w:spacing w:line="276" w:lineRule="auto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Tabela 18. </w:t>
      </w:r>
      <w:r w:rsidR="005B69D0" w:rsidRPr="000733E7">
        <w:rPr>
          <w:sz w:val="24"/>
          <w:szCs w:val="24"/>
        </w:rPr>
        <w:t>Długotrwale bezrobotni wg czasu pozostawania bez pracy w miesiącach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511977" w:rsidP="00A974B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69407C">
              <w:rPr>
                <w:b/>
                <w:sz w:val="20"/>
                <w:shd w:val="clear" w:color="auto" w:fill="C2D69B" w:themeFill="accent3" w:themeFillTint="99"/>
              </w:rPr>
              <w:t>Stan na 31.12.20</w:t>
            </w:r>
            <w:r w:rsidR="00CE7A7E" w:rsidRPr="0069407C">
              <w:rPr>
                <w:b/>
                <w:sz w:val="20"/>
                <w:shd w:val="clear" w:color="auto" w:fill="C2D69B" w:themeFill="accent3" w:themeFillTint="99"/>
              </w:rPr>
              <w:t>1</w:t>
            </w:r>
            <w:r w:rsidR="00AB5AB0">
              <w:rPr>
                <w:b/>
                <w:sz w:val="20"/>
                <w:shd w:val="clear" w:color="auto" w:fill="C2D69B" w:themeFill="accent3" w:themeFillTint="99"/>
              </w:rPr>
              <w:t>9</w:t>
            </w:r>
            <w:r w:rsidR="005B69D0" w:rsidRPr="0069407C">
              <w:rPr>
                <w:b/>
                <w:sz w:val="20"/>
                <w:shd w:val="clear" w:color="auto" w:fill="C2D69B" w:themeFill="accent3" w:themeFillTint="99"/>
              </w:rPr>
              <w:t>r</w:t>
            </w:r>
            <w:r w:rsidR="005B69D0" w:rsidRPr="0044543A">
              <w:rPr>
                <w:b/>
                <w:sz w:val="20"/>
              </w:rPr>
              <w:t>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Długotrwale bezrobotni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Do 1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2,6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1,0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 – 3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6,8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3- 6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6 – 12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11,1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12 – 24</w:t>
            </w:r>
          </w:p>
        </w:tc>
        <w:tc>
          <w:tcPr>
            <w:tcW w:w="1842" w:type="dxa"/>
          </w:tcPr>
          <w:p w:rsidR="005B69D0" w:rsidRPr="0044543A" w:rsidRDefault="00AC34F0" w:rsidP="00F5382E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248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124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32,3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16,2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Pow. 24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313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147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40,8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19,2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767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363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47,3</w:t>
            </w:r>
          </w:p>
        </w:tc>
      </w:tr>
    </w:tbl>
    <w:p w:rsidR="00950CEC" w:rsidRDefault="00950CEC" w:rsidP="000733E7">
      <w:pPr>
        <w:spacing w:line="276" w:lineRule="auto"/>
        <w:rPr>
          <w:b/>
          <w:sz w:val="24"/>
          <w:szCs w:val="24"/>
          <w:u w:val="single"/>
        </w:rPr>
      </w:pPr>
    </w:p>
    <w:p w:rsidR="009C3EE1" w:rsidRPr="000733E7" w:rsidRDefault="009C3EE1" w:rsidP="000733E7">
      <w:pPr>
        <w:spacing w:line="276" w:lineRule="auto"/>
        <w:rPr>
          <w:b/>
          <w:sz w:val="24"/>
          <w:szCs w:val="24"/>
          <w:u w:val="single"/>
        </w:rPr>
      </w:pPr>
    </w:p>
    <w:p w:rsidR="005B69D0" w:rsidRPr="0044543A" w:rsidRDefault="005B69D0" w:rsidP="00200914">
      <w:pPr>
        <w:spacing w:line="360" w:lineRule="auto"/>
        <w:rPr>
          <w:b/>
          <w:i/>
          <w:sz w:val="24"/>
          <w:szCs w:val="24"/>
        </w:rPr>
      </w:pPr>
      <w:r w:rsidRPr="000733E7">
        <w:rPr>
          <w:b/>
          <w:i/>
          <w:sz w:val="24"/>
          <w:szCs w:val="24"/>
        </w:rPr>
        <w:t xml:space="preserve">3.3. </w:t>
      </w:r>
      <w:r w:rsidR="0044543A">
        <w:rPr>
          <w:b/>
          <w:i/>
          <w:sz w:val="24"/>
          <w:szCs w:val="24"/>
        </w:rPr>
        <w:t xml:space="preserve">  </w:t>
      </w:r>
      <w:r w:rsidRPr="000733E7">
        <w:rPr>
          <w:b/>
          <w:i/>
          <w:sz w:val="24"/>
          <w:szCs w:val="24"/>
        </w:rPr>
        <w:t>Bezrobotni powyżej  50 roku życia</w:t>
      </w:r>
    </w:p>
    <w:p w:rsidR="005B69D0" w:rsidRPr="000733E7" w:rsidRDefault="005B69D0" w:rsidP="00200914">
      <w:pPr>
        <w:pStyle w:val="Tekstpodstawowy"/>
        <w:spacing w:line="360" w:lineRule="auto"/>
        <w:rPr>
          <w:szCs w:val="24"/>
        </w:rPr>
      </w:pPr>
      <w:r w:rsidRPr="000733E7">
        <w:rPr>
          <w:szCs w:val="24"/>
        </w:rPr>
        <w:t>W tej populacji bezrobotnych zarejestrowane są głównie osoby, którym w niedalekiej przyszłości przysługiwać będzie prawo do</w:t>
      </w:r>
      <w:r w:rsidR="00511977" w:rsidRPr="000733E7">
        <w:rPr>
          <w:szCs w:val="24"/>
        </w:rPr>
        <w:t xml:space="preserve"> emerytury. W końcu grudnia 20</w:t>
      </w:r>
      <w:r w:rsidR="00CE7A7E" w:rsidRPr="000733E7">
        <w:rPr>
          <w:szCs w:val="24"/>
        </w:rPr>
        <w:t>1</w:t>
      </w:r>
      <w:r w:rsidR="00AC34F0">
        <w:rPr>
          <w:szCs w:val="24"/>
        </w:rPr>
        <w:t>9</w:t>
      </w:r>
      <w:r w:rsidR="0048756E" w:rsidRPr="000733E7">
        <w:rPr>
          <w:szCs w:val="24"/>
        </w:rPr>
        <w:t>r. zarejestrowan</w:t>
      </w:r>
      <w:r w:rsidR="00CB7ABF">
        <w:rPr>
          <w:szCs w:val="24"/>
        </w:rPr>
        <w:t>ych</w:t>
      </w:r>
      <w:r w:rsidR="0048756E" w:rsidRPr="000733E7">
        <w:rPr>
          <w:szCs w:val="24"/>
        </w:rPr>
        <w:t xml:space="preserve"> był</w:t>
      </w:r>
      <w:r w:rsidR="00CB7ABF">
        <w:rPr>
          <w:szCs w:val="24"/>
        </w:rPr>
        <w:t>o</w:t>
      </w:r>
      <w:r w:rsidR="0048756E" w:rsidRPr="000733E7">
        <w:rPr>
          <w:szCs w:val="24"/>
        </w:rPr>
        <w:t xml:space="preserve"> </w:t>
      </w:r>
      <w:r w:rsidR="00AC34F0">
        <w:rPr>
          <w:szCs w:val="24"/>
        </w:rPr>
        <w:t>608</w:t>
      </w:r>
      <w:r w:rsidRPr="000733E7">
        <w:rPr>
          <w:szCs w:val="24"/>
        </w:rPr>
        <w:t xml:space="preserve"> os</w:t>
      </w:r>
      <w:r w:rsidR="00CB7ABF">
        <w:rPr>
          <w:szCs w:val="24"/>
        </w:rPr>
        <w:t>ób bezrobotnych</w:t>
      </w:r>
      <w:r w:rsidRPr="000733E7">
        <w:rPr>
          <w:szCs w:val="24"/>
        </w:rPr>
        <w:t xml:space="preserve"> </w:t>
      </w:r>
      <w:r w:rsidR="0048756E" w:rsidRPr="000733E7">
        <w:rPr>
          <w:szCs w:val="24"/>
        </w:rPr>
        <w:t xml:space="preserve">powyżej 50 roku życia, w tym </w:t>
      </w:r>
      <w:r w:rsidR="00AC34F0">
        <w:rPr>
          <w:szCs w:val="24"/>
        </w:rPr>
        <w:t>164</w:t>
      </w:r>
      <w:r w:rsidRPr="000733E7">
        <w:rPr>
          <w:szCs w:val="24"/>
        </w:rPr>
        <w:t xml:space="preserve"> kobiet</w:t>
      </w:r>
      <w:r w:rsidR="00AC34F0">
        <w:rPr>
          <w:szCs w:val="24"/>
        </w:rPr>
        <w:t>y</w:t>
      </w:r>
      <w:r w:rsidRPr="000733E7">
        <w:rPr>
          <w:szCs w:val="24"/>
        </w:rPr>
        <w:t>. Stanow</w:t>
      </w:r>
      <w:r w:rsidR="0048756E" w:rsidRPr="000733E7">
        <w:rPr>
          <w:szCs w:val="24"/>
        </w:rPr>
        <w:t xml:space="preserve">ili oni </w:t>
      </w:r>
      <w:r w:rsidR="00275D2F">
        <w:rPr>
          <w:szCs w:val="24"/>
        </w:rPr>
        <w:t>33,7</w:t>
      </w:r>
      <w:r w:rsidRPr="000733E7">
        <w:rPr>
          <w:szCs w:val="24"/>
        </w:rPr>
        <w:t>% ogółu bezrobotnyc</w:t>
      </w:r>
      <w:r w:rsidR="00511977" w:rsidRPr="000733E7">
        <w:rPr>
          <w:szCs w:val="24"/>
        </w:rPr>
        <w:t>h. W porównaniu  do grudnia 20</w:t>
      </w:r>
      <w:r w:rsidR="00AA13B2" w:rsidRPr="000733E7">
        <w:rPr>
          <w:szCs w:val="24"/>
        </w:rPr>
        <w:t>1</w:t>
      </w:r>
      <w:r w:rsidR="00AC34F0">
        <w:rPr>
          <w:szCs w:val="24"/>
        </w:rPr>
        <w:t>8</w:t>
      </w:r>
      <w:r w:rsidRPr="000733E7">
        <w:rPr>
          <w:szCs w:val="24"/>
        </w:rPr>
        <w:t>r. nas</w:t>
      </w:r>
      <w:r w:rsidR="0048756E" w:rsidRPr="000733E7">
        <w:rPr>
          <w:szCs w:val="24"/>
        </w:rPr>
        <w:t xml:space="preserve">tąpił </w:t>
      </w:r>
      <w:r w:rsidR="0066764E">
        <w:rPr>
          <w:szCs w:val="24"/>
        </w:rPr>
        <w:t>spadek</w:t>
      </w:r>
      <w:r w:rsidR="0048756E" w:rsidRPr="000733E7">
        <w:rPr>
          <w:szCs w:val="24"/>
        </w:rPr>
        <w:t xml:space="preserve"> tej populacji o </w:t>
      </w:r>
      <w:r w:rsidR="00AC34F0">
        <w:rPr>
          <w:szCs w:val="24"/>
        </w:rPr>
        <w:t>68</w:t>
      </w:r>
      <w:r w:rsidR="0048756E" w:rsidRPr="000733E7">
        <w:rPr>
          <w:szCs w:val="24"/>
        </w:rPr>
        <w:t xml:space="preserve"> os</w:t>
      </w:r>
      <w:r w:rsidR="00275D2F">
        <w:rPr>
          <w:szCs w:val="24"/>
        </w:rPr>
        <w:t>ób</w:t>
      </w:r>
      <w:r w:rsidR="0048756E" w:rsidRPr="000733E7">
        <w:rPr>
          <w:szCs w:val="24"/>
        </w:rPr>
        <w:t xml:space="preserve">, tj. o </w:t>
      </w:r>
      <w:r w:rsidR="00AC34F0">
        <w:rPr>
          <w:szCs w:val="24"/>
        </w:rPr>
        <w:t>10,1</w:t>
      </w:r>
      <w:r w:rsidRPr="000733E7">
        <w:rPr>
          <w:szCs w:val="24"/>
        </w:rPr>
        <w:t>%.</w:t>
      </w:r>
    </w:p>
    <w:p w:rsidR="005B69D0" w:rsidRDefault="005B69D0" w:rsidP="00CB7ABF">
      <w:pPr>
        <w:pStyle w:val="Tekstpodstawowy"/>
        <w:spacing w:line="360" w:lineRule="auto"/>
        <w:rPr>
          <w:szCs w:val="24"/>
        </w:rPr>
      </w:pPr>
      <w:r w:rsidRPr="000733E7">
        <w:rPr>
          <w:szCs w:val="24"/>
        </w:rPr>
        <w:t>W omawianym okres</w:t>
      </w:r>
      <w:r w:rsidR="0048756E" w:rsidRPr="000733E7">
        <w:rPr>
          <w:szCs w:val="24"/>
        </w:rPr>
        <w:t xml:space="preserve">ie urząd pracy zarejestrował </w:t>
      </w:r>
      <w:r w:rsidR="00AC34F0">
        <w:rPr>
          <w:szCs w:val="24"/>
        </w:rPr>
        <w:t>669</w:t>
      </w:r>
      <w:r w:rsidR="0048756E" w:rsidRPr="000733E7">
        <w:rPr>
          <w:szCs w:val="24"/>
        </w:rPr>
        <w:t xml:space="preserve"> os</w:t>
      </w:r>
      <w:r w:rsidR="004F2D90">
        <w:rPr>
          <w:szCs w:val="24"/>
        </w:rPr>
        <w:t>ób</w:t>
      </w:r>
      <w:r w:rsidRPr="000733E7">
        <w:rPr>
          <w:szCs w:val="24"/>
        </w:rPr>
        <w:t xml:space="preserve"> powyżej </w:t>
      </w:r>
      <w:r w:rsidR="0048756E" w:rsidRPr="000733E7">
        <w:rPr>
          <w:szCs w:val="24"/>
        </w:rPr>
        <w:t xml:space="preserve">50 roku życia, co stanowiło </w:t>
      </w:r>
      <w:r w:rsidR="00AC34F0">
        <w:rPr>
          <w:szCs w:val="24"/>
        </w:rPr>
        <w:t>20,3</w:t>
      </w:r>
      <w:r w:rsidR="00511977" w:rsidRPr="000733E7">
        <w:rPr>
          <w:szCs w:val="24"/>
        </w:rPr>
        <w:t>% ogółu zarejestrowanych w 20</w:t>
      </w:r>
      <w:r w:rsidR="00393512">
        <w:rPr>
          <w:szCs w:val="24"/>
        </w:rPr>
        <w:t>1</w:t>
      </w:r>
      <w:r w:rsidR="00AC34F0">
        <w:rPr>
          <w:szCs w:val="24"/>
        </w:rPr>
        <w:t>9</w:t>
      </w:r>
      <w:r w:rsidRPr="000733E7">
        <w:rPr>
          <w:szCs w:val="24"/>
        </w:rPr>
        <w:t>r. Natomiast z ewide</w:t>
      </w:r>
      <w:r w:rsidR="0048756E" w:rsidRPr="000733E7">
        <w:rPr>
          <w:szCs w:val="24"/>
        </w:rPr>
        <w:t xml:space="preserve">ncji bezrobotnych wyłączono </w:t>
      </w:r>
      <w:r w:rsidR="00AC34F0">
        <w:rPr>
          <w:szCs w:val="24"/>
        </w:rPr>
        <w:t>737</w:t>
      </w:r>
      <w:r w:rsidR="0042644C">
        <w:rPr>
          <w:szCs w:val="24"/>
        </w:rPr>
        <w:t xml:space="preserve"> </w:t>
      </w:r>
      <w:r w:rsidR="00275D2F">
        <w:rPr>
          <w:szCs w:val="24"/>
        </w:rPr>
        <w:t>osób</w:t>
      </w:r>
      <w:r w:rsidR="0048756E" w:rsidRPr="000733E7">
        <w:rPr>
          <w:szCs w:val="24"/>
        </w:rPr>
        <w:t xml:space="preserve">, co stanowiło </w:t>
      </w:r>
      <w:r w:rsidR="00AC34F0">
        <w:rPr>
          <w:szCs w:val="24"/>
        </w:rPr>
        <w:t>21,1</w:t>
      </w:r>
      <w:r w:rsidRPr="000733E7">
        <w:rPr>
          <w:szCs w:val="24"/>
        </w:rPr>
        <w:t>%</w:t>
      </w:r>
      <w:r w:rsidR="003F17BE" w:rsidRPr="000733E7">
        <w:rPr>
          <w:szCs w:val="24"/>
        </w:rPr>
        <w:t xml:space="preserve"> ogółu wyłączonych z ewidencji w 20</w:t>
      </w:r>
      <w:r w:rsidR="000459C2" w:rsidRPr="000733E7">
        <w:rPr>
          <w:szCs w:val="24"/>
        </w:rPr>
        <w:t>1</w:t>
      </w:r>
      <w:r w:rsidR="00AC34F0">
        <w:rPr>
          <w:szCs w:val="24"/>
        </w:rPr>
        <w:t>9</w:t>
      </w:r>
      <w:r w:rsidR="003F17BE" w:rsidRPr="000733E7">
        <w:rPr>
          <w:szCs w:val="24"/>
        </w:rPr>
        <w:t>r. P</w:t>
      </w:r>
      <w:r w:rsidRPr="000733E7">
        <w:rPr>
          <w:szCs w:val="24"/>
        </w:rPr>
        <w:t>racę</w:t>
      </w:r>
      <w:r w:rsidR="0048756E" w:rsidRPr="000733E7">
        <w:rPr>
          <w:szCs w:val="24"/>
        </w:rPr>
        <w:t xml:space="preserve"> </w:t>
      </w:r>
      <w:r w:rsidR="00511977" w:rsidRPr="000733E7">
        <w:rPr>
          <w:szCs w:val="24"/>
        </w:rPr>
        <w:t>w powyższym okresie podjęł</w:t>
      </w:r>
      <w:r w:rsidR="00616F2F">
        <w:rPr>
          <w:szCs w:val="24"/>
        </w:rPr>
        <w:t>o</w:t>
      </w:r>
      <w:r w:rsidR="00511977" w:rsidRPr="000733E7">
        <w:rPr>
          <w:szCs w:val="24"/>
        </w:rPr>
        <w:t xml:space="preserve"> </w:t>
      </w:r>
      <w:r w:rsidR="00AC34F0">
        <w:rPr>
          <w:szCs w:val="24"/>
        </w:rPr>
        <w:t>295</w:t>
      </w:r>
      <w:r w:rsidR="00511977" w:rsidRPr="000733E7">
        <w:rPr>
          <w:szCs w:val="24"/>
        </w:rPr>
        <w:t xml:space="preserve"> os</w:t>
      </w:r>
      <w:r w:rsidR="00616F2F">
        <w:rPr>
          <w:szCs w:val="24"/>
        </w:rPr>
        <w:t>ób</w:t>
      </w:r>
      <w:r w:rsidR="00AC34F0">
        <w:rPr>
          <w:szCs w:val="24"/>
        </w:rPr>
        <w:t>, w tym 104 kobiety.</w:t>
      </w:r>
    </w:p>
    <w:p w:rsidR="004815DD" w:rsidRDefault="004815DD" w:rsidP="000733E7">
      <w:pPr>
        <w:pStyle w:val="Tekstpodstawowy"/>
        <w:spacing w:line="276" w:lineRule="auto"/>
        <w:rPr>
          <w:szCs w:val="24"/>
        </w:rPr>
      </w:pPr>
    </w:p>
    <w:p w:rsidR="00CB1E32" w:rsidRDefault="00CB1E32" w:rsidP="000733E7">
      <w:pPr>
        <w:pStyle w:val="Tekstpodstawowy"/>
        <w:spacing w:line="276" w:lineRule="auto"/>
        <w:rPr>
          <w:szCs w:val="24"/>
        </w:rPr>
      </w:pPr>
    </w:p>
    <w:p w:rsidR="005B69D0" w:rsidRPr="0044543A" w:rsidRDefault="0044543A" w:rsidP="0044543A">
      <w:pPr>
        <w:pStyle w:val="Tekstpodstawowy"/>
        <w:spacing w:line="276" w:lineRule="auto"/>
        <w:rPr>
          <w:i/>
          <w:szCs w:val="24"/>
        </w:rPr>
      </w:pPr>
      <w:r>
        <w:rPr>
          <w:b/>
          <w:szCs w:val="24"/>
        </w:rPr>
        <w:lastRenderedPageBreak/>
        <w:t xml:space="preserve">Tabela 19. </w:t>
      </w:r>
      <w:r w:rsidR="005B69D0" w:rsidRPr="000733E7">
        <w:rPr>
          <w:b/>
          <w:szCs w:val="24"/>
        </w:rPr>
        <w:t>Bezrobo</w:t>
      </w:r>
      <w:r w:rsidR="00CD77E0" w:rsidRPr="000733E7">
        <w:rPr>
          <w:b/>
          <w:szCs w:val="24"/>
        </w:rPr>
        <w:t>tni powyżej 50 roku życia w 20</w:t>
      </w:r>
      <w:r w:rsidR="000459C2" w:rsidRPr="000733E7">
        <w:rPr>
          <w:b/>
          <w:szCs w:val="24"/>
        </w:rPr>
        <w:t>1</w:t>
      </w:r>
      <w:r w:rsidR="00AC34F0">
        <w:rPr>
          <w:b/>
          <w:szCs w:val="24"/>
        </w:rPr>
        <w:t>9</w:t>
      </w:r>
      <w:r w:rsidR="005B69D0" w:rsidRPr="000733E7">
        <w:rPr>
          <w:b/>
          <w:szCs w:val="24"/>
        </w:rPr>
        <w:t xml:space="preserve">r.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71"/>
        <w:gridCol w:w="2410"/>
        <w:gridCol w:w="2410"/>
        <w:gridCol w:w="2621"/>
      </w:tblGrid>
      <w:tr w:rsidR="005B69D0" w:rsidRPr="000733E7" w:rsidTr="0069407C">
        <w:trPr>
          <w:cantSplit/>
        </w:trPr>
        <w:tc>
          <w:tcPr>
            <w:tcW w:w="1771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MIESIĄC</w:t>
            </w:r>
          </w:p>
        </w:tc>
        <w:tc>
          <w:tcPr>
            <w:tcW w:w="7441" w:type="dxa"/>
            <w:gridSpan w:val="3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Bezrobotni powyżej 50 roku życia</w:t>
            </w:r>
          </w:p>
        </w:tc>
      </w:tr>
      <w:tr w:rsidR="005B69D0" w:rsidRPr="000733E7" w:rsidTr="0069407C">
        <w:trPr>
          <w:cantSplit/>
        </w:trPr>
        <w:tc>
          <w:tcPr>
            <w:tcW w:w="1771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410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Zarejestrowani w m-cu sprawozdawczym</w:t>
            </w:r>
          </w:p>
        </w:tc>
        <w:tc>
          <w:tcPr>
            <w:tcW w:w="2410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Stan w końcu m-ca sprawozdawczego</w:t>
            </w:r>
          </w:p>
        </w:tc>
        <w:tc>
          <w:tcPr>
            <w:tcW w:w="2621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 xml:space="preserve">% do ogółu </w:t>
            </w: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bezrobotnych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Styczeń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703</w:t>
            </w:r>
          </w:p>
        </w:tc>
        <w:tc>
          <w:tcPr>
            <w:tcW w:w="2621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33,3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Luty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697</w:t>
            </w:r>
          </w:p>
        </w:tc>
        <w:tc>
          <w:tcPr>
            <w:tcW w:w="2621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32,4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Marzec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74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694</w:t>
            </w:r>
          </w:p>
        </w:tc>
        <w:tc>
          <w:tcPr>
            <w:tcW w:w="2621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32,4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Kwiecień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663</w:t>
            </w:r>
          </w:p>
        </w:tc>
        <w:tc>
          <w:tcPr>
            <w:tcW w:w="2621" w:type="dxa"/>
          </w:tcPr>
          <w:p w:rsidR="005B69D0" w:rsidRPr="0044543A" w:rsidRDefault="00AC34F0" w:rsidP="000C5D7D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32,1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Maj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657</w:t>
            </w:r>
          </w:p>
        </w:tc>
        <w:tc>
          <w:tcPr>
            <w:tcW w:w="2621" w:type="dxa"/>
          </w:tcPr>
          <w:p w:rsidR="005B69D0" w:rsidRPr="0044543A" w:rsidRDefault="00AC34F0" w:rsidP="006152C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32,4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Czerwiec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657</w:t>
            </w:r>
          </w:p>
        </w:tc>
        <w:tc>
          <w:tcPr>
            <w:tcW w:w="2621" w:type="dxa"/>
          </w:tcPr>
          <w:p w:rsidR="005B69D0" w:rsidRPr="0044543A" w:rsidRDefault="00AC34F0" w:rsidP="006152C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33,5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Lipiec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654</w:t>
            </w:r>
          </w:p>
        </w:tc>
        <w:tc>
          <w:tcPr>
            <w:tcW w:w="2621" w:type="dxa"/>
          </w:tcPr>
          <w:p w:rsidR="005B69D0" w:rsidRPr="0044543A" w:rsidRDefault="00AC34F0" w:rsidP="006152C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33,6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Sierpień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635</w:t>
            </w:r>
          </w:p>
        </w:tc>
        <w:tc>
          <w:tcPr>
            <w:tcW w:w="2621" w:type="dxa"/>
          </w:tcPr>
          <w:p w:rsidR="005B69D0" w:rsidRPr="0044543A" w:rsidRDefault="00AC34F0" w:rsidP="006152C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32,9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Wrzesień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610</w:t>
            </w:r>
          </w:p>
        </w:tc>
        <w:tc>
          <w:tcPr>
            <w:tcW w:w="2621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33,0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Październik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52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591</w:t>
            </w:r>
          </w:p>
        </w:tc>
        <w:tc>
          <w:tcPr>
            <w:tcW w:w="2621" w:type="dxa"/>
          </w:tcPr>
          <w:p w:rsidR="005B69D0" w:rsidRPr="0044543A" w:rsidRDefault="00AC34F0" w:rsidP="006152C8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33,2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Listopad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596</w:t>
            </w:r>
          </w:p>
        </w:tc>
        <w:tc>
          <w:tcPr>
            <w:tcW w:w="2621" w:type="dxa"/>
          </w:tcPr>
          <w:p w:rsidR="005B69D0" w:rsidRPr="0044543A" w:rsidRDefault="00AC34F0" w:rsidP="00CB7ABF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33,7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Grudzień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2410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608</w:t>
            </w:r>
          </w:p>
        </w:tc>
        <w:tc>
          <w:tcPr>
            <w:tcW w:w="2621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33,7</w:t>
            </w:r>
          </w:p>
        </w:tc>
      </w:tr>
      <w:tr w:rsidR="005B69D0" w:rsidRPr="000733E7" w:rsidTr="0069407C">
        <w:tc>
          <w:tcPr>
            <w:tcW w:w="1771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RAZEM</w:t>
            </w:r>
          </w:p>
        </w:tc>
        <w:tc>
          <w:tcPr>
            <w:tcW w:w="2410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669</w:t>
            </w:r>
          </w:p>
        </w:tc>
        <w:tc>
          <w:tcPr>
            <w:tcW w:w="2410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4543A">
              <w:rPr>
                <w:sz w:val="20"/>
              </w:rPr>
              <w:t>X</w:t>
            </w:r>
          </w:p>
        </w:tc>
        <w:tc>
          <w:tcPr>
            <w:tcW w:w="2621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 w:rsidRPr="0044543A">
              <w:rPr>
                <w:sz w:val="20"/>
              </w:rPr>
              <w:t>X</w:t>
            </w:r>
          </w:p>
        </w:tc>
      </w:tr>
    </w:tbl>
    <w:p w:rsidR="00601C0E" w:rsidRPr="0052058E" w:rsidRDefault="00601C0E" w:rsidP="0052058E">
      <w:pPr>
        <w:spacing w:line="360" w:lineRule="auto"/>
        <w:jc w:val="both"/>
        <w:rPr>
          <w:sz w:val="24"/>
          <w:szCs w:val="24"/>
        </w:rPr>
      </w:pPr>
    </w:p>
    <w:p w:rsidR="005B69D0" w:rsidRPr="00B81432" w:rsidRDefault="005B69D0" w:rsidP="00F3412B">
      <w:pPr>
        <w:pStyle w:val="Akapitzlist"/>
        <w:numPr>
          <w:ilvl w:val="0"/>
          <w:numId w:val="39"/>
        </w:numPr>
        <w:spacing w:line="360" w:lineRule="auto"/>
        <w:jc w:val="both"/>
        <w:rPr>
          <w:sz w:val="24"/>
          <w:szCs w:val="24"/>
        </w:rPr>
      </w:pPr>
      <w:r w:rsidRPr="00B81432">
        <w:rPr>
          <w:b/>
          <w:sz w:val="24"/>
          <w:szCs w:val="24"/>
        </w:rPr>
        <w:t>Bezrobotni powyżej 50 roku życia wg wykształcenia</w:t>
      </w:r>
    </w:p>
    <w:p w:rsidR="005B69D0" w:rsidRPr="000733E7" w:rsidRDefault="005B69D0" w:rsidP="004254F9">
      <w:pPr>
        <w:spacing w:line="360" w:lineRule="auto"/>
        <w:jc w:val="both"/>
        <w:rPr>
          <w:sz w:val="24"/>
          <w:szCs w:val="24"/>
        </w:rPr>
      </w:pPr>
      <w:r w:rsidRPr="000733E7">
        <w:rPr>
          <w:sz w:val="24"/>
          <w:szCs w:val="24"/>
        </w:rPr>
        <w:t xml:space="preserve">Wśród tej </w:t>
      </w:r>
      <w:r w:rsidR="000459C2" w:rsidRPr="000733E7">
        <w:rPr>
          <w:sz w:val="24"/>
          <w:szCs w:val="24"/>
        </w:rPr>
        <w:t>populacj</w:t>
      </w:r>
      <w:r w:rsidRPr="000733E7">
        <w:rPr>
          <w:sz w:val="24"/>
          <w:szCs w:val="24"/>
        </w:rPr>
        <w:t>i bezrobotnych przeważały osoby posiadające</w:t>
      </w:r>
      <w:r w:rsidR="0048756E" w:rsidRPr="000733E7">
        <w:rPr>
          <w:sz w:val="24"/>
          <w:szCs w:val="24"/>
        </w:rPr>
        <w:t xml:space="preserve"> niski poziom wykształcenia – </w:t>
      </w:r>
      <w:r w:rsidR="00AC34F0">
        <w:rPr>
          <w:sz w:val="24"/>
          <w:szCs w:val="24"/>
        </w:rPr>
        <w:t>63,0</w:t>
      </w:r>
      <w:r w:rsidRPr="000733E7">
        <w:rPr>
          <w:sz w:val="24"/>
          <w:szCs w:val="24"/>
        </w:rPr>
        <w:t>% bezrobo</w:t>
      </w:r>
      <w:r w:rsidR="0048756E" w:rsidRPr="000733E7">
        <w:rPr>
          <w:sz w:val="24"/>
          <w:szCs w:val="24"/>
        </w:rPr>
        <w:t>tnych powyżej 50 roku życia (</w:t>
      </w:r>
      <w:r w:rsidR="00AC34F0">
        <w:rPr>
          <w:sz w:val="24"/>
          <w:szCs w:val="24"/>
        </w:rPr>
        <w:t>383</w:t>
      </w:r>
      <w:r w:rsidR="00CD77E0" w:rsidRPr="000733E7">
        <w:rPr>
          <w:sz w:val="24"/>
          <w:szCs w:val="24"/>
        </w:rPr>
        <w:t xml:space="preserve"> os</w:t>
      </w:r>
      <w:r w:rsidR="00AC34F0">
        <w:rPr>
          <w:sz w:val="24"/>
          <w:szCs w:val="24"/>
        </w:rPr>
        <w:t>oby</w:t>
      </w:r>
      <w:r w:rsidRPr="000733E7">
        <w:rPr>
          <w:sz w:val="24"/>
          <w:szCs w:val="24"/>
        </w:rPr>
        <w:t>), to osoby z wykształceniem niższym niż średnie. Najmniej liczną grupę stanowiły osoby legitymujące</w:t>
      </w:r>
      <w:r w:rsidR="0048756E" w:rsidRPr="000733E7">
        <w:rPr>
          <w:sz w:val="24"/>
          <w:szCs w:val="24"/>
        </w:rPr>
        <w:t xml:space="preserve"> się wykształceniem </w:t>
      </w:r>
      <w:r w:rsidR="00A9505B">
        <w:rPr>
          <w:sz w:val="24"/>
          <w:szCs w:val="24"/>
        </w:rPr>
        <w:t xml:space="preserve">średnim </w:t>
      </w:r>
      <w:r w:rsidR="00AC34F0">
        <w:rPr>
          <w:sz w:val="24"/>
          <w:szCs w:val="24"/>
        </w:rPr>
        <w:t>ogólnokształcącym</w:t>
      </w:r>
      <w:r w:rsidR="00916564">
        <w:rPr>
          <w:sz w:val="24"/>
          <w:szCs w:val="24"/>
        </w:rPr>
        <w:t xml:space="preserve"> </w:t>
      </w:r>
      <w:r w:rsidR="00AF1581">
        <w:rPr>
          <w:sz w:val="24"/>
          <w:szCs w:val="24"/>
        </w:rPr>
        <w:t xml:space="preserve">– </w:t>
      </w:r>
      <w:r w:rsidR="00AC34F0">
        <w:rPr>
          <w:sz w:val="24"/>
          <w:szCs w:val="24"/>
        </w:rPr>
        <w:t>32</w:t>
      </w:r>
      <w:r w:rsidR="00275D2F">
        <w:rPr>
          <w:sz w:val="24"/>
          <w:szCs w:val="24"/>
        </w:rPr>
        <w:t xml:space="preserve"> osoby</w:t>
      </w:r>
      <w:r w:rsidR="00CD77E0" w:rsidRPr="000733E7">
        <w:rPr>
          <w:sz w:val="24"/>
          <w:szCs w:val="24"/>
        </w:rPr>
        <w:t xml:space="preserve"> (</w:t>
      </w:r>
      <w:r w:rsidR="00AC34F0">
        <w:rPr>
          <w:sz w:val="24"/>
          <w:szCs w:val="24"/>
        </w:rPr>
        <w:t>5,3</w:t>
      </w:r>
      <w:r w:rsidRPr="000733E7">
        <w:rPr>
          <w:sz w:val="24"/>
          <w:szCs w:val="24"/>
        </w:rPr>
        <w:t>% ogółu tej kategorii osób).</w:t>
      </w:r>
    </w:p>
    <w:p w:rsidR="005B69D0" w:rsidRPr="000733E7" w:rsidRDefault="005B69D0" w:rsidP="000733E7">
      <w:pPr>
        <w:spacing w:line="276" w:lineRule="auto"/>
        <w:jc w:val="both"/>
        <w:rPr>
          <w:sz w:val="24"/>
          <w:szCs w:val="24"/>
        </w:rPr>
      </w:pPr>
    </w:p>
    <w:p w:rsidR="005B69D0" w:rsidRPr="000733E7" w:rsidRDefault="0044543A" w:rsidP="0044543A">
      <w:pPr>
        <w:pStyle w:val="Nagwek4"/>
        <w:spacing w:line="276" w:lineRule="auto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Tabela 20. </w:t>
      </w:r>
      <w:r w:rsidR="005B69D0" w:rsidRPr="000733E7">
        <w:rPr>
          <w:sz w:val="24"/>
          <w:szCs w:val="24"/>
        </w:rPr>
        <w:t>Bezrobotni powyżej 50 roku życia wg wykształcenia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CD77E0" w:rsidP="004A487B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 na 31.12.</w:t>
            </w:r>
            <w:r w:rsidR="0031702A">
              <w:rPr>
                <w:b/>
                <w:sz w:val="20"/>
              </w:rPr>
              <w:t>201</w:t>
            </w:r>
            <w:r w:rsidR="00AC34F0">
              <w:rPr>
                <w:b/>
                <w:sz w:val="20"/>
              </w:rPr>
              <w:t>9r</w:t>
            </w:r>
            <w:r w:rsidR="005B69D0" w:rsidRPr="0044543A">
              <w:rPr>
                <w:b/>
                <w:sz w:val="20"/>
              </w:rPr>
              <w:t>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Bezrobotni pow. 50 roku życia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Wyższe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9,5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4,8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Policealne i średnie zawodowe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135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22,2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8,5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Średnie ogólnokształcące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5,3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3,0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Zasadnicze zawodowe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181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29,8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Gimnazjalne i poniżej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33,2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608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164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27,0</w:t>
            </w:r>
          </w:p>
        </w:tc>
      </w:tr>
    </w:tbl>
    <w:p w:rsidR="00950CEC" w:rsidRDefault="00950CEC" w:rsidP="000733E7">
      <w:pPr>
        <w:spacing w:line="276" w:lineRule="auto"/>
        <w:rPr>
          <w:sz w:val="24"/>
          <w:szCs w:val="24"/>
        </w:rPr>
      </w:pPr>
    </w:p>
    <w:p w:rsidR="00CB1E32" w:rsidRPr="000733E7" w:rsidRDefault="00CB1E32" w:rsidP="000733E7">
      <w:pPr>
        <w:spacing w:line="276" w:lineRule="auto"/>
        <w:rPr>
          <w:sz w:val="24"/>
          <w:szCs w:val="24"/>
        </w:rPr>
      </w:pPr>
    </w:p>
    <w:p w:rsidR="005B69D0" w:rsidRPr="000733E7" w:rsidRDefault="005B69D0" w:rsidP="00F3412B">
      <w:pPr>
        <w:numPr>
          <w:ilvl w:val="0"/>
          <w:numId w:val="8"/>
        </w:numPr>
        <w:spacing w:line="360" w:lineRule="auto"/>
        <w:ind w:left="0" w:firstLine="0"/>
        <w:rPr>
          <w:sz w:val="24"/>
          <w:szCs w:val="24"/>
        </w:rPr>
      </w:pPr>
      <w:r w:rsidRPr="000733E7">
        <w:rPr>
          <w:b/>
          <w:sz w:val="24"/>
          <w:szCs w:val="24"/>
        </w:rPr>
        <w:lastRenderedPageBreak/>
        <w:t>Bezrobotni powyżej 50 roku życia wg stażu pracy</w:t>
      </w:r>
    </w:p>
    <w:p w:rsidR="005B69D0" w:rsidRPr="000733E7" w:rsidRDefault="005B69D0" w:rsidP="004254F9">
      <w:pPr>
        <w:pStyle w:val="Tekstpodstawowywcity"/>
        <w:spacing w:line="360" w:lineRule="auto"/>
        <w:ind w:left="0"/>
        <w:rPr>
          <w:szCs w:val="24"/>
        </w:rPr>
      </w:pPr>
      <w:r w:rsidRPr="000733E7">
        <w:rPr>
          <w:szCs w:val="24"/>
        </w:rPr>
        <w:t>Ze względu na staż pracy dominowały osoby, które</w:t>
      </w:r>
      <w:r w:rsidR="00FC004A" w:rsidRPr="000733E7">
        <w:rPr>
          <w:szCs w:val="24"/>
        </w:rPr>
        <w:t xml:space="preserve"> przepracowały 20 – 30 lat – </w:t>
      </w:r>
      <w:r w:rsidR="00AC34F0">
        <w:rPr>
          <w:szCs w:val="24"/>
        </w:rPr>
        <w:t>180 osób</w:t>
      </w:r>
      <w:r w:rsidR="00FC004A" w:rsidRPr="000733E7">
        <w:rPr>
          <w:szCs w:val="24"/>
        </w:rPr>
        <w:t xml:space="preserve"> (</w:t>
      </w:r>
      <w:r w:rsidR="00AC34F0">
        <w:rPr>
          <w:szCs w:val="24"/>
        </w:rPr>
        <w:t>29,6</w:t>
      </w:r>
      <w:r w:rsidRPr="000733E7">
        <w:rPr>
          <w:szCs w:val="24"/>
        </w:rPr>
        <w:t>%</w:t>
      </w:r>
      <w:r w:rsidR="00FC004A" w:rsidRPr="000733E7">
        <w:rPr>
          <w:szCs w:val="24"/>
        </w:rPr>
        <w:t xml:space="preserve">), a następnie </w:t>
      </w:r>
      <w:r w:rsidR="004E3C5A">
        <w:rPr>
          <w:szCs w:val="24"/>
        </w:rPr>
        <w:t>10 – 20 lat</w:t>
      </w:r>
      <w:r w:rsidR="00FC004A" w:rsidRPr="000733E7">
        <w:rPr>
          <w:szCs w:val="24"/>
        </w:rPr>
        <w:t xml:space="preserve"> – </w:t>
      </w:r>
      <w:r w:rsidR="00AC34F0">
        <w:rPr>
          <w:szCs w:val="24"/>
        </w:rPr>
        <w:t>13</w:t>
      </w:r>
      <w:r w:rsidR="007E654C">
        <w:rPr>
          <w:szCs w:val="24"/>
        </w:rPr>
        <w:t>6</w:t>
      </w:r>
      <w:r w:rsidR="008B3DB5">
        <w:rPr>
          <w:szCs w:val="24"/>
        </w:rPr>
        <w:t xml:space="preserve"> </w:t>
      </w:r>
      <w:r w:rsidR="00CD77E0" w:rsidRPr="000733E7">
        <w:rPr>
          <w:szCs w:val="24"/>
        </w:rPr>
        <w:t>os</w:t>
      </w:r>
      <w:r w:rsidR="00AE2077">
        <w:rPr>
          <w:szCs w:val="24"/>
        </w:rPr>
        <w:t>ób</w:t>
      </w:r>
      <w:r w:rsidR="00FC004A" w:rsidRPr="000733E7">
        <w:rPr>
          <w:szCs w:val="24"/>
        </w:rPr>
        <w:t xml:space="preserve"> (</w:t>
      </w:r>
      <w:r w:rsidR="00AC34F0">
        <w:rPr>
          <w:szCs w:val="24"/>
        </w:rPr>
        <w:t>22,4%),</w:t>
      </w:r>
      <w:r w:rsidR="00FC004A" w:rsidRPr="000733E7">
        <w:rPr>
          <w:szCs w:val="24"/>
        </w:rPr>
        <w:t xml:space="preserve"> </w:t>
      </w:r>
      <w:r w:rsidR="004E3C5A">
        <w:rPr>
          <w:szCs w:val="24"/>
        </w:rPr>
        <w:t xml:space="preserve">30 lat i </w:t>
      </w:r>
      <w:r w:rsidR="007E37A5">
        <w:rPr>
          <w:szCs w:val="24"/>
        </w:rPr>
        <w:t>więcej</w:t>
      </w:r>
      <w:r w:rsidR="00F367CE">
        <w:rPr>
          <w:szCs w:val="24"/>
        </w:rPr>
        <w:t xml:space="preserve"> </w:t>
      </w:r>
      <w:r w:rsidR="00FC004A" w:rsidRPr="000733E7">
        <w:rPr>
          <w:szCs w:val="24"/>
        </w:rPr>
        <w:t xml:space="preserve">– </w:t>
      </w:r>
      <w:r w:rsidR="00AC34F0">
        <w:rPr>
          <w:szCs w:val="24"/>
        </w:rPr>
        <w:t>78</w:t>
      </w:r>
      <w:r w:rsidR="000459C2" w:rsidRPr="000733E7">
        <w:rPr>
          <w:szCs w:val="24"/>
        </w:rPr>
        <w:t xml:space="preserve"> os</w:t>
      </w:r>
      <w:r w:rsidR="008B6B64">
        <w:rPr>
          <w:szCs w:val="24"/>
        </w:rPr>
        <w:t>ób</w:t>
      </w:r>
      <w:r w:rsidR="000459C2" w:rsidRPr="000733E7">
        <w:rPr>
          <w:szCs w:val="24"/>
        </w:rPr>
        <w:t xml:space="preserve"> (</w:t>
      </w:r>
      <w:r w:rsidR="00AC34F0">
        <w:rPr>
          <w:szCs w:val="24"/>
        </w:rPr>
        <w:t>12,8</w:t>
      </w:r>
      <w:r w:rsidR="004A704F">
        <w:rPr>
          <w:szCs w:val="24"/>
        </w:rPr>
        <w:t>%)</w:t>
      </w:r>
      <w:r w:rsidR="00AC34F0">
        <w:rPr>
          <w:szCs w:val="24"/>
        </w:rPr>
        <w:t xml:space="preserve"> oraz </w:t>
      </w:r>
      <w:r w:rsidR="00AC34F0">
        <w:rPr>
          <w:szCs w:val="24"/>
        </w:rPr>
        <w:br/>
        <w:t>5 – 10</w:t>
      </w:r>
      <w:r w:rsidR="00AF1581">
        <w:rPr>
          <w:szCs w:val="24"/>
        </w:rPr>
        <w:t xml:space="preserve"> lat</w:t>
      </w:r>
      <w:r w:rsidR="00AC34F0">
        <w:rPr>
          <w:szCs w:val="24"/>
        </w:rPr>
        <w:t xml:space="preserve"> – 78 osób (12,8%)</w:t>
      </w:r>
      <w:r w:rsidR="004A704F">
        <w:rPr>
          <w:szCs w:val="24"/>
        </w:rPr>
        <w:t>.</w:t>
      </w:r>
    </w:p>
    <w:p w:rsidR="005B69D0" w:rsidRPr="000733E7" w:rsidRDefault="005B69D0" w:rsidP="004254F9">
      <w:pPr>
        <w:spacing w:line="276" w:lineRule="auto"/>
        <w:jc w:val="both"/>
        <w:rPr>
          <w:sz w:val="24"/>
          <w:szCs w:val="24"/>
        </w:rPr>
      </w:pPr>
      <w:r w:rsidRPr="000733E7">
        <w:rPr>
          <w:sz w:val="24"/>
          <w:szCs w:val="24"/>
        </w:rPr>
        <w:t>Najmniej liczną grupę stanowiły osoby</w:t>
      </w:r>
      <w:r w:rsidR="00FC004A" w:rsidRPr="000733E7">
        <w:rPr>
          <w:sz w:val="24"/>
          <w:szCs w:val="24"/>
        </w:rPr>
        <w:t xml:space="preserve"> </w:t>
      </w:r>
      <w:r w:rsidR="008B6B64">
        <w:rPr>
          <w:sz w:val="24"/>
          <w:szCs w:val="24"/>
        </w:rPr>
        <w:t>nie</w:t>
      </w:r>
      <w:r w:rsidR="00FC004A" w:rsidRPr="000733E7">
        <w:rPr>
          <w:sz w:val="24"/>
          <w:szCs w:val="24"/>
        </w:rPr>
        <w:t>posiadające staż</w:t>
      </w:r>
      <w:r w:rsidR="00CD77E0" w:rsidRPr="000733E7">
        <w:rPr>
          <w:sz w:val="24"/>
          <w:szCs w:val="24"/>
        </w:rPr>
        <w:t xml:space="preserve">u – </w:t>
      </w:r>
      <w:r w:rsidR="00AC34F0">
        <w:rPr>
          <w:sz w:val="24"/>
          <w:szCs w:val="24"/>
        </w:rPr>
        <w:t>17</w:t>
      </w:r>
      <w:r w:rsidR="00CD77E0" w:rsidRPr="000733E7">
        <w:rPr>
          <w:sz w:val="24"/>
          <w:szCs w:val="24"/>
        </w:rPr>
        <w:t xml:space="preserve"> o</w:t>
      </w:r>
      <w:r w:rsidR="0044543A">
        <w:rPr>
          <w:sz w:val="24"/>
          <w:szCs w:val="24"/>
        </w:rPr>
        <w:t>s</w:t>
      </w:r>
      <w:r w:rsidR="008B3DB5">
        <w:rPr>
          <w:sz w:val="24"/>
          <w:szCs w:val="24"/>
        </w:rPr>
        <w:t>ób</w:t>
      </w:r>
      <w:r w:rsidR="00CD77E0" w:rsidRPr="000733E7">
        <w:rPr>
          <w:sz w:val="24"/>
          <w:szCs w:val="24"/>
        </w:rPr>
        <w:t xml:space="preserve"> (tj. </w:t>
      </w:r>
      <w:r w:rsidR="00AC34F0">
        <w:rPr>
          <w:sz w:val="24"/>
          <w:szCs w:val="24"/>
        </w:rPr>
        <w:t>2,8</w:t>
      </w:r>
      <w:r w:rsidRPr="000733E7">
        <w:rPr>
          <w:sz w:val="24"/>
          <w:szCs w:val="24"/>
        </w:rPr>
        <w:t>%).</w:t>
      </w:r>
    </w:p>
    <w:p w:rsidR="0044543A" w:rsidRDefault="0044543A" w:rsidP="000733E7">
      <w:pPr>
        <w:pStyle w:val="Nagwek1"/>
        <w:spacing w:line="276" w:lineRule="auto"/>
        <w:rPr>
          <w:b/>
          <w:sz w:val="24"/>
          <w:szCs w:val="24"/>
        </w:rPr>
      </w:pPr>
    </w:p>
    <w:p w:rsidR="005B69D0" w:rsidRPr="0044543A" w:rsidRDefault="0044543A" w:rsidP="0044543A">
      <w:pPr>
        <w:pStyle w:val="Nagwek1"/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Tabela 21. </w:t>
      </w:r>
      <w:r w:rsidR="005B69D0" w:rsidRPr="000733E7">
        <w:rPr>
          <w:b/>
          <w:sz w:val="24"/>
          <w:szCs w:val="24"/>
        </w:rPr>
        <w:t>Bezrobotni powyżej 50 roku życia wg stażu pracy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CD77E0" w:rsidP="004E3C5A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69407C">
              <w:rPr>
                <w:b/>
                <w:sz w:val="20"/>
                <w:shd w:val="clear" w:color="auto" w:fill="C2D69B" w:themeFill="accent3" w:themeFillTint="99"/>
              </w:rPr>
              <w:t>Stan na 31.12.20</w:t>
            </w:r>
            <w:r w:rsidR="000459C2" w:rsidRPr="0069407C">
              <w:rPr>
                <w:b/>
                <w:sz w:val="20"/>
                <w:shd w:val="clear" w:color="auto" w:fill="C2D69B" w:themeFill="accent3" w:themeFillTint="99"/>
              </w:rPr>
              <w:t>1</w:t>
            </w:r>
            <w:r w:rsidR="00AC34F0">
              <w:rPr>
                <w:b/>
                <w:sz w:val="20"/>
                <w:shd w:val="clear" w:color="auto" w:fill="C2D69B" w:themeFill="accent3" w:themeFillTint="99"/>
              </w:rPr>
              <w:t>9</w:t>
            </w:r>
            <w:r w:rsidR="005B69D0" w:rsidRPr="0069407C">
              <w:rPr>
                <w:b/>
                <w:sz w:val="20"/>
                <w:shd w:val="clear" w:color="auto" w:fill="C2D69B" w:themeFill="accent3" w:themeFillTint="99"/>
              </w:rPr>
              <w:t>r</w:t>
            </w:r>
            <w:r w:rsidR="005B69D0" w:rsidRPr="0044543A">
              <w:rPr>
                <w:b/>
                <w:sz w:val="20"/>
              </w:rPr>
              <w:t>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Bezrobotni pow. 50 roku życia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Do 1 roku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10,9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2,8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 – 5 lat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8,7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5 – 10 lat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12,8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10 – 20 lat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136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22,4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20 – 30 lat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29,6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30 lat i więcej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12,8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44543A">
              <w:rPr>
                <w:sz w:val="20"/>
              </w:rPr>
              <w:t>Bez stażu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2,8</w:t>
            </w:r>
          </w:p>
        </w:tc>
        <w:tc>
          <w:tcPr>
            <w:tcW w:w="1842" w:type="dxa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608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164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AC34F0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27,0</w:t>
            </w:r>
          </w:p>
        </w:tc>
      </w:tr>
    </w:tbl>
    <w:p w:rsidR="005B69D0" w:rsidRDefault="005B69D0" w:rsidP="000733E7">
      <w:pPr>
        <w:spacing w:line="276" w:lineRule="auto"/>
        <w:rPr>
          <w:b/>
          <w:sz w:val="24"/>
          <w:szCs w:val="24"/>
        </w:rPr>
      </w:pPr>
    </w:p>
    <w:p w:rsidR="009C3EE1" w:rsidRPr="000733E7" w:rsidRDefault="009C3EE1" w:rsidP="000733E7">
      <w:pPr>
        <w:spacing w:line="276" w:lineRule="auto"/>
        <w:rPr>
          <w:b/>
          <w:sz w:val="24"/>
          <w:szCs w:val="24"/>
        </w:rPr>
      </w:pPr>
    </w:p>
    <w:p w:rsidR="005B69D0" w:rsidRPr="000733E7" w:rsidRDefault="005B69D0" w:rsidP="00F3412B">
      <w:pPr>
        <w:numPr>
          <w:ilvl w:val="0"/>
          <w:numId w:val="9"/>
        </w:numPr>
        <w:spacing w:line="360" w:lineRule="auto"/>
        <w:ind w:left="0" w:firstLine="0"/>
        <w:rPr>
          <w:b/>
          <w:sz w:val="24"/>
          <w:szCs w:val="24"/>
        </w:rPr>
      </w:pPr>
      <w:r w:rsidRPr="000733E7">
        <w:rPr>
          <w:b/>
          <w:sz w:val="24"/>
          <w:szCs w:val="24"/>
        </w:rPr>
        <w:t>Bezrobotni powyżej 50 roku życia wg czasu pozostawania bez pracy</w:t>
      </w:r>
    </w:p>
    <w:p w:rsidR="005B69D0" w:rsidRPr="000733E7" w:rsidRDefault="005B69D0" w:rsidP="004254F9">
      <w:pPr>
        <w:pStyle w:val="Tekstpodstawowywcity3"/>
        <w:ind w:left="0" w:firstLine="0"/>
        <w:rPr>
          <w:sz w:val="24"/>
          <w:szCs w:val="24"/>
        </w:rPr>
      </w:pPr>
      <w:r w:rsidRPr="000733E7">
        <w:rPr>
          <w:sz w:val="24"/>
          <w:szCs w:val="24"/>
        </w:rPr>
        <w:t>Wśród bezrobotnych powyżej 50 roku życia dominowały osoby pozostające bez</w:t>
      </w:r>
      <w:r w:rsidR="0098449E">
        <w:rPr>
          <w:sz w:val="24"/>
          <w:szCs w:val="24"/>
        </w:rPr>
        <w:t xml:space="preserve"> pracy powyżej </w:t>
      </w:r>
      <w:r w:rsidR="00FC004A" w:rsidRPr="000733E7">
        <w:rPr>
          <w:sz w:val="24"/>
          <w:szCs w:val="24"/>
        </w:rPr>
        <w:t>2</w:t>
      </w:r>
      <w:r w:rsidR="0098449E">
        <w:rPr>
          <w:sz w:val="24"/>
          <w:szCs w:val="24"/>
        </w:rPr>
        <w:t>4</w:t>
      </w:r>
      <w:r w:rsidR="00FC004A" w:rsidRPr="000733E7">
        <w:rPr>
          <w:sz w:val="24"/>
          <w:szCs w:val="24"/>
        </w:rPr>
        <w:t xml:space="preserve"> miesięcy – </w:t>
      </w:r>
      <w:r w:rsidR="000B4AB7">
        <w:rPr>
          <w:sz w:val="24"/>
          <w:szCs w:val="24"/>
        </w:rPr>
        <w:t>167</w:t>
      </w:r>
      <w:r w:rsidR="008B6B64">
        <w:rPr>
          <w:sz w:val="24"/>
          <w:szCs w:val="24"/>
        </w:rPr>
        <w:t xml:space="preserve"> osób</w:t>
      </w:r>
      <w:r w:rsidR="00FC004A" w:rsidRPr="000733E7">
        <w:rPr>
          <w:sz w:val="24"/>
          <w:szCs w:val="24"/>
        </w:rPr>
        <w:t xml:space="preserve"> (</w:t>
      </w:r>
      <w:r w:rsidR="0098449E">
        <w:rPr>
          <w:sz w:val="24"/>
          <w:szCs w:val="24"/>
        </w:rPr>
        <w:t>2</w:t>
      </w:r>
      <w:r w:rsidR="000B4AB7">
        <w:rPr>
          <w:sz w:val="24"/>
          <w:szCs w:val="24"/>
        </w:rPr>
        <w:t>7,5</w:t>
      </w:r>
      <w:r w:rsidR="00CD77E0" w:rsidRPr="000733E7">
        <w:rPr>
          <w:sz w:val="24"/>
          <w:szCs w:val="24"/>
        </w:rPr>
        <w:t xml:space="preserve">%) a następnie od </w:t>
      </w:r>
      <w:r w:rsidR="000B4AB7">
        <w:rPr>
          <w:sz w:val="24"/>
          <w:szCs w:val="24"/>
        </w:rPr>
        <w:t>6 - 12</w:t>
      </w:r>
      <w:r w:rsidR="0098449E">
        <w:rPr>
          <w:sz w:val="24"/>
          <w:szCs w:val="24"/>
        </w:rPr>
        <w:t xml:space="preserve"> </w:t>
      </w:r>
      <w:r w:rsidR="00FC004A" w:rsidRPr="000733E7">
        <w:rPr>
          <w:sz w:val="24"/>
          <w:szCs w:val="24"/>
        </w:rPr>
        <w:t xml:space="preserve">miesięcy – </w:t>
      </w:r>
      <w:r w:rsidR="000B4AB7">
        <w:rPr>
          <w:sz w:val="24"/>
          <w:szCs w:val="24"/>
        </w:rPr>
        <w:t>124</w:t>
      </w:r>
      <w:r w:rsidR="00CD77E0" w:rsidRPr="000733E7">
        <w:rPr>
          <w:sz w:val="24"/>
          <w:szCs w:val="24"/>
        </w:rPr>
        <w:t xml:space="preserve"> os</w:t>
      </w:r>
      <w:r w:rsidR="000B4AB7">
        <w:rPr>
          <w:sz w:val="24"/>
          <w:szCs w:val="24"/>
        </w:rPr>
        <w:t>oby</w:t>
      </w:r>
      <w:r w:rsidR="00FC004A" w:rsidRPr="000733E7">
        <w:rPr>
          <w:sz w:val="24"/>
          <w:szCs w:val="24"/>
        </w:rPr>
        <w:t xml:space="preserve"> (</w:t>
      </w:r>
      <w:r w:rsidR="000B4AB7">
        <w:rPr>
          <w:sz w:val="24"/>
          <w:szCs w:val="24"/>
        </w:rPr>
        <w:t>20,4</w:t>
      </w:r>
      <w:r w:rsidR="00CD77E0" w:rsidRPr="000733E7">
        <w:rPr>
          <w:sz w:val="24"/>
          <w:szCs w:val="24"/>
        </w:rPr>
        <w:t xml:space="preserve">%), od </w:t>
      </w:r>
      <w:r w:rsidR="007E654C">
        <w:rPr>
          <w:sz w:val="24"/>
          <w:szCs w:val="24"/>
        </w:rPr>
        <w:t>1</w:t>
      </w:r>
      <w:r w:rsidR="000B4AB7">
        <w:rPr>
          <w:sz w:val="24"/>
          <w:szCs w:val="24"/>
        </w:rPr>
        <w:t>2</w:t>
      </w:r>
      <w:r w:rsidR="00CD77E0" w:rsidRPr="000733E7">
        <w:rPr>
          <w:sz w:val="24"/>
          <w:szCs w:val="24"/>
        </w:rPr>
        <w:t xml:space="preserve"> do </w:t>
      </w:r>
      <w:r w:rsidR="000B4AB7">
        <w:rPr>
          <w:sz w:val="24"/>
          <w:szCs w:val="24"/>
        </w:rPr>
        <w:t>24</w:t>
      </w:r>
      <w:r w:rsidR="00CD77E0" w:rsidRPr="000733E7">
        <w:rPr>
          <w:sz w:val="24"/>
          <w:szCs w:val="24"/>
        </w:rPr>
        <w:t xml:space="preserve"> miesięcy – </w:t>
      </w:r>
      <w:r w:rsidR="003579E9">
        <w:rPr>
          <w:sz w:val="24"/>
          <w:szCs w:val="24"/>
        </w:rPr>
        <w:t>1</w:t>
      </w:r>
      <w:r w:rsidR="000B4AB7">
        <w:rPr>
          <w:sz w:val="24"/>
          <w:szCs w:val="24"/>
        </w:rPr>
        <w:t>06</w:t>
      </w:r>
      <w:r w:rsidR="00CD77E0" w:rsidRPr="000733E7">
        <w:rPr>
          <w:sz w:val="24"/>
          <w:szCs w:val="24"/>
        </w:rPr>
        <w:t xml:space="preserve"> os</w:t>
      </w:r>
      <w:r w:rsidR="008B6B64">
        <w:rPr>
          <w:sz w:val="24"/>
          <w:szCs w:val="24"/>
        </w:rPr>
        <w:t>ób</w:t>
      </w:r>
      <w:r w:rsidR="00CD77E0" w:rsidRPr="000733E7">
        <w:rPr>
          <w:sz w:val="24"/>
          <w:szCs w:val="24"/>
        </w:rPr>
        <w:t xml:space="preserve"> (</w:t>
      </w:r>
      <w:r w:rsidR="000B4AB7">
        <w:rPr>
          <w:sz w:val="24"/>
          <w:szCs w:val="24"/>
        </w:rPr>
        <w:t>17,4</w:t>
      </w:r>
      <w:r w:rsidR="00CD77E0" w:rsidRPr="000733E7">
        <w:rPr>
          <w:sz w:val="24"/>
          <w:szCs w:val="24"/>
        </w:rPr>
        <w:t xml:space="preserve">%) oraz od </w:t>
      </w:r>
      <w:r w:rsidR="000B4AB7">
        <w:rPr>
          <w:sz w:val="24"/>
          <w:szCs w:val="24"/>
        </w:rPr>
        <w:t>1</w:t>
      </w:r>
      <w:r w:rsidR="00CD77E0" w:rsidRPr="000733E7">
        <w:rPr>
          <w:sz w:val="24"/>
          <w:szCs w:val="24"/>
        </w:rPr>
        <w:t xml:space="preserve"> do </w:t>
      </w:r>
      <w:r w:rsidR="000B4AB7">
        <w:rPr>
          <w:sz w:val="24"/>
          <w:szCs w:val="24"/>
        </w:rPr>
        <w:t>3</w:t>
      </w:r>
      <w:r w:rsidR="00CD77E0" w:rsidRPr="000733E7">
        <w:rPr>
          <w:sz w:val="24"/>
          <w:szCs w:val="24"/>
        </w:rPr>
        <w:t xml:space="preserve"> miesięcy – </w:t>
      </w:r>
      <w:r w:rsidR="00A9505B">
        <w:rPr>
          <w:sz w:val="24"/>
          <w:szCs w:val="24"/>
        </w:rPr>
        <w:t>1</w:t>
      </w:r>
      <w:r w:rsidR="000B4AB7">
        <w:rPr>
          <w:sz w:val="24"/>
          <w:szCs w:val="24"/>
        </w:rPr>
        <w:t>00</w:t>
      </w:r>
      <w:r w:rsidR="00CD77E0" w:rsidRPr="000733E7">
        <w:rPr>
          <w:sz w:val="24"/>
          <w:szCs w:val="24"/>
        </w:rPr>
        <w:t xml:space="preserve"> os</w:t>
      </w:r>
      <w:r w:rsidR="000B4AB7">
        <w:rPr>
          <w:sz w:val="24"/>
          <w:szCs w:val="24"/>
        </w:rPr>
        <w:t>ób</w:t>
      </w:r>
      <w:r w:rsidR="00CD77E0" w:rsidRPr="000733E7">
        <w:rPr>
          <w:sz w:val="24"/>
          <w:szCs w:val="24"/>
        </w:rPr>
        <w:t xml:space="preserve"> (</w:t>
      </w:r>
      <w:r w:rsidR="000B4AB7">
        <w:rPr>
          <w:sz w:val="24"/>
          <w:szCs w:val="24"/>
        </w:rPr>
        <w:t>16,5</w:t>
      </w:r>
      <w:r w:rsidR="00CD77E0" w:rsidRPr="000733E7">
        <w:rPr>
          <w:sz w:val="24"/>
          <w:szCs w:val="24"/>
        </w:rPr>
        <w:t>%)</w:t>
      </w:r>
      <w:r w:rsidR="00912DDA" w:rsidRPr="000733E7">
        <w:rPr>
          <w:sz w:val="24"/>
          <w:szCs w:val="24"/>
        </w:rPr>
        <w:t>.</w:t>
      </w:r>
    </w:p>
    <w:p w:rsidR="00950CEC" w:rsidRDefault="005B69D0" w:rsidP="00B81432">
      <w:pPr>
        <w:pStyle w:val="Tekstpodstawowywcity3"/>
        <w:ind w:left="0" w:firstLine="0"/>
        <w:rPr>
          <w:sz w:val="24"/>
          <w:szCs w:val="24"/>
        </w:rPr>
      </w:pPr>
      <w:r w:rsidRPr="000733E7">
        <w:rPr>
          <w:sz w:val="24"/>
          <w:szCs w:val="24"/>
        </w:rPr>
        <w:t>Najmniej liczną grupę stanowiły osoby pozostające bez pracy do 1 miesi</w:t>
      </w:r>
      <w:r w:rsidR="00912DDA" w:rsidRPr="000733E7">
        <w:rPr>
          <w:sz w:val="24"/>
          <w:szCs w:val="24"/>
        </w:rPr>
        <w:t xml:space="preserve">ąca – </w:t>
      </w:r>
      <w:r w:rsidR="000B4AB7">
        <w:rPr>
          <w:sz w:val="24"/>
          <w:szCs w:val="24"/>
        </w:rPr>
        <w:t>44</w:t>
      </w:r>
      <w:r w:rsidR="00912DDA" w:rsidRPr="000733E7">
        <w:rPr>
          <w:sz w:val="24"/>
          <w:szCs w:val="24"/>
        </w:rPr>
        <w:t xml:space="preserve"> os</w:t>
      </w:r>
      <w:r w:rsidR="007E654C">
        <w:rPr>
          <w:sz w:val="24"/>
          <w:szCs w:val="24"/>
        </w:rPr>
        <w:t>oby</w:t>
      </w:r>
      <w:r w:rsidR="00912DDA" w:rsidRPr="000733E7">
        <w:rPr>
          <w:sz w:val="24"/>
          <w:szCs w:val="24"/>
        </w:rPr>
        <w:t xml:space="preserve"> </w:t>
      </w:r>
      <w:r w:rsidR="007E654C">
        <w:rPr>
          <w:sz w:val="24"/>
          <w:szCs w:val="24"/>
        </w:rPr>
        <w:br/>
      </w:r>
      <w:r w:rsidR="00912DDA" w:rsidRPr="000733E7">
        <w:rPr>
          <w:sz w:val="24"/>
          <w:szCs w:val="24"/>
        </w:rPr>
        <w:t xml:space="preserve">(tj. </w:t>
      </w:r>
      <w:r w:rsidR="000B4AB7">
        <w:rPr>
          <w:sz w:val="24"/>
          <w:szCs w:val="24"/>
        </w:rPr>
        <w:t>7</w:t>
      </w:r>
      <w:r w:rsidR="007E654C">
        <w:rPr>
          <w:sz w:val="24"/>
          <w:szCs w:val="24"/>
        </w:rPr>
        <w:t>,2</w:t>
      </w:r>
      <w:r w:rsidRPr="000733E7">
        <w:rPr>
          <w:sz w:val="24"/>
          <w:szCs w:val="24"/>
        </w:rPr>
        <w:t>%).</w:t>
      </w:r>
    </w:p>
    <w:p w:rsidR="00DD179A" w:rsidRDefault="00DD179A" w:rsidP="00B81432">
      <w:pPr>
        <w:pStyle w:val="Tekstpodstawowywcity3"/>
        <w:ind w:left="0" w:firstLine="0"/>
        <w:rPr>
          <w:sz w:val="24"/>
          <w:szCs w:val="24"/>
        </w:rPr>
      </w:pPr>
    </w:p>
    <w:p w:rsidR="005B69D0" w:rsidRPr="000733E7" w:rsidRDefault="0044543A" w:rsidP="0044543A">
      <w:pPr>
        <w:pStyle w:val="Nagwek6"/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Tabela 22. </w:t>
      </w:r>
      <w:r w:rsidR="005B69D0" w:rsidRPr="000733E7">
        <w:rPr>
          <w:sz w:val="24"/>
          <w:szCs w:val="24"/>
        </w:rPr>
        <w:t>Bezrobotni powyżej 50 roku życia wg</w:t>
      </w:r>
      <w:r>
        <w:rPr>
          <w:sz w:val="24"/>
          <w:szCs w:val="24"/>
        </w:rPr>
        <w:t xml:space="preserve"> czasu pozostawania bez pracy w </w:t>
      </w:r>
      <w:r w:rsidR="005B69D0" w:rsidRPr="000733E7">
        <w:rPr>
          <w:sz w:val="24"/>
          <w:szCs w:val="24"/>
        </w:rPr>
        <w:t>miesiącach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1842"/>
        <w:gridCol w:w="1842"/>
        <w:gridCol w:w="1842"/>
        <w:gridCol w:w="1842"/>
      </w:tblGrid>
      <w:tr w:rsidR="005B69D0" w:rsidRPr="000733E7" w:rsidTr="0069407C">
        <w:trPr>
          <w:cantSplit/>
        </w:trPr>
        <w:tc>
          <w:tcPr>
            <w:tcW w:w="1842" w:type="dxa"/>
            <w:vMerge w:val="restart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Wyszczególnienie</w:t>
            </w:r>
          </w:p>
        </w:tc>
        <w:tc>
          <w:tcPr>
            <w:tcW w:w="7368" w:type="dxa"/>
            <w:gridSpan w:val="4"/>
            <w:shd w:val="clear" w:color="auto" w:fill="C2D69B" w:themeFill="accent3" w:themeFillTint="99"/>
          </w:tcPr>
          <w:p w:rsidR="005B69D0" w:rsidRPr="0044543A" w:rsidRDefault="00FB3E82" w:rsidP="004E3C5A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44543A">
              <w:rPr>
                <w:b/>
                <w:sz w:val="20"/>
              </w:rPr>
              <w:t>Stan na 31.12.201</w:t>
            </w:r>
            <w:r w:rsidR="000B4AB7">
              <w:rPr>
                <w:b/>
                <w:sz w:val="20"/>
              </w:rPr>
              <w:t>9</w:t>
            </w:r>
            <w:r w:rsidR="005B69D0" w:rsidRPr="0044543A">
              <w:rPr>
                <w:b/>
                <w:sz w:val="20"/>
              </w:rPr>
              <w:t>r.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i/>
                <w:sz w:val="20"/>
              </w:rPr>
            </w:pPr>
            <w:r w:rsidRPr="0044543A">
              <w:rPr>
                <w:i/>
                <w:sz w:val="20"/>
              </w:rPr>
              <w:t>Bezrobotni pow. 50 roku życia</w:t>
            </w:r>
          </w:p>
        </w:tc>
        <w:tc>
          <w:tcPr>
            <w:tcW w:w="3684" w:type="dxa"/>
            <w:gridSpan w:val="2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Struktura w %</w:t>
            </w:r>
          </w:p>
        </w:tc>
      </w:tr>
      <w:tr w:rsidR="005B69D0" w:rsidRPr="000733E7" w:rsidTr="0069407C">
        <w:trPr>
          <w:cantSplit/>
        </w:trPr>
        <w:tc>
          <w:tcPr>
            <w:tcW w:w="1842" w:type="dxa"/>
            <w:vMerge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 xml:space="preserve">Ogółem 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Kobiety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Do 1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7,2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1 – 3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16,5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3- 6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11,0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3,1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6 – 12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124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20,4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t>12 – 24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106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17,4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5,3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 w:rsidRPr="0044543A">
              <w:rPr>
                <w:sz w:val="20"/>
              </w:rPr>
              <w:lastRenderedPageBreak/>
              <w:t>Pow. 24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167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27,5</w:t>
            </w:r>
          </w:p>
        </w:tc>
        <w:tc>
          <w:tcPr>
            <w:tcW w:w="1842" w:type="dxa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6,6</w:t>
            </w:r>
          </w:p>
        </w:tc>
      </w:tr>
      <w:tr w:rsidR="005B69D0" w:rsidRPr="000733E7" w:rsidTr="0069407C">
        <w:tc>
          <w:tcPr>
            <w:tcW w:w="1842" w:type="dxa"/>
            <w:shd w:val="clear" w:color="auto" w:fill="C2D69B" w:themeFill="accent3" w:themeFillTint="99"/>
          </w:tcPr>
          <w:p w:rsidR="005B69D0" w:rsidRPr="0044543A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i/>
                <w:sz w:val="20"/>
              </w:rPr>
            </w:pPr>
            <w:r w:rsidRPr="0044543A">
              <w:rPr>
                <w:b/>
                <w:i/>
                <w:sz w:val="20"/>
              </w:rPr>
              <w:t>OGÓŁEM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608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164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100,0</w:t>
            </w:r>
          </w:p>
        </w:tc>
        <w:tc>
          <w:tcPr>
            <w:tcW w:w="1842" w:type="dxa"/>
            <w:shd w:val="clear" w:color="auto" w:fill="EAF1DD" w:themeFill="accent3" w:themeFillTint="33"/>
          </w:tcPr>
          <w:p w:rsidR="005B69D0" w:rsidRPr="0044543A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27,0</w:t>
            </w:r>
          </w:p>
        </w:tc>
      </w:tr>
    </w:tbl>
    <w:p w:rsidR="00950CEC" w:rsidRDefault="00950CEC" w:rsidP="000733E7">
      <w:pPr>
        <w:pStyle w:val="Tekstpodstawowywcity2"/>
        <w:spacing w:line="276" w:lineRule="auto"/>
        <w:ind w:left="0"/>
        <w:rPr>
          <w:b/>
          <w:i/>
          <w:szCs w:val="24"/>
        </w:rPr>
      </w:pPr>
    </w:p>
    <w:p w:rsidR="003F5007" w:rsidRPr="000733E7" w:rsidRDefault="003F5007" w:rsidP="000733E7">
      <w:pPr>
        <w:pStyle w:val="Tekstpodstawowywcity2"/>
        <w:spacing w:line="276" w:lineRule="auto"/>
        <w:ind w:left="0"/>
        <w:rPr>
          <w:b/>
          <w:i/>
          <w:szCs w:val="24"/>
        </w:rPr>
      </w:pPr>
    </w:p>
    <w:p w:rsidR="003E5D81" w:rsidRPr="000733E7" w:rsidRDefault="00873186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3.4</w:t>
      </w:r>
      <w:r w:rsidR="007966C3">
        <w:rPr>
          <w:b/>
          <w:i/>
          <w:szCs w:val="24"/>
        </w:rPr>
        <w:t xml:space="preserve">. </w:t>
      </w:r>
      <w:r w:rsidR="005B69D0" w:rsidRPr="000733E7">
        <w:rPr>
          <w:b/>
          <w:i/>
          <w:szCs w:val="24"/>
        </w:rPr>
        <w:t xml:space="preserve"> Bezrobotni niepełnosprawni</w:t>
      </w:r>
    </w:p>
    <w:p w:rsidR="005B69D0" w:rsidRPr="000733E7" w:rsidRDefault="00912DDA" w:rsidP="00200914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Na dzień 31.12.20</w:t>
      </w:r>
      <w:r w:rsidR="009F1827" w:rsidRPr="000733E7">
        <w:rPr>
          <w:szCs w:val="24"/>
        </w:rPr>
        <w:t>1</w:t>
      </w:r>
      <w:r w:rsidR="000B4AB7">
        <w:rPr>
          <w:szCs w:val="24"/>
        </w:rPr>
        <w:t>9</w:t>
      </w:r>
      <w:r w:rsidR="005B69D0" w:rsidRPr="000733E7">
        <w:rPr>
          <w:szCs w:val="24"/>
        </w:rPr>
        <w:t>r. w Powiatowym Urzędz</w:t>
      </w:r>
      <w:r w:rsidR="00347297" w:rsidRPr="000733E7">
        <w:rPr>
          <w:szCs w:val="24"/>
        </w:rPr>
        <w:t>ie Pracy w Otwocku figurował</w:t>
      </w:r>
      <w:r w:rsidR="007E654C">
        <w:rPr>
          <w:szCs w:val="24"/>
        </w:rPr>
        <w:t>o</w:t>
      </w:r>
      <w:r w:rsidR="00347297" w:rsidRPr="000733E7">
        <w:rPr>
          <w:szCs w:val="24"/>
        </w:rPr>
        <w:t xml:space="preserve"> </w:t>
      </w:r>
      <w:r w:rsidR="007E654C">
        <w:rPr>
          <w:szCs w:val="24"/>
        </w:rPr>
        <w:t>90</w:t>
      </w:r>
      <w:r w:rsidR="00873186">
        <w:rPr>
          <w:szCs w:val="24"/>
        </w:rPr>
        <w:t xml:space="preserve"> </w:t>
      </w:r>
      <w:r w:rsidR="005B69D0" w:rsidRPr="000733E7">
        <w:rPr>
          <w:szCs w:val="24"/>
        </w:rPr>
        <w:t>os</w:t>
      </w:r>
      <w:r w:rsidR="007E654C">
        <w:rPr>
          <w:szCs w:val="24"/>
        </w:rPr>
        <w:t>ób</w:t>
      </w:r>
      <w:r w:rsidR="005B69D0" w:rsidRPr="000733E7">
        <w:rPr>
          <w:szCs w:val="24"/>
        </w:rPr>
        <w:t xml:space="preserve"> bezrobot</w:t>
      </w:r>
      <w:r w:rsidR="007E654C">
        <w:rPr>
          <w:szCs w:val="24"/>
        </w:rPr>
        <w:t>nych niepełnosprawnych</w:t>
      </w:r>
      <w:r w:rsidR="00347297" w:rsidRPr="000733E7">
        <w:rPr>
          <w:szCs w:val="24"/>
        </w:rPr>
        <w:t xml:space="preserve">, w tym </w:t>
      </w:r>
      <w:r w:rsidR="007E654C">
        <w:rPr>
          <w:szCs w:val="24"/>
        </w:rPr>
        <w:t>3</w:t>
      </w:r>
      <w:r w:rsidR="000B4AB7">
        <w:rPr>
          <w:szCs w:val="24"/>
        </w:rPr>
        <w:t>9</w:t>
      </w:r>
      <w:r w:rsidR="00347297" w:rsidRPr="000733E7">
        <w:rPr>
          <w:szCs w:val="24"/>
        </w:rPr>
        <w:t xml:space="preserve"> kobiet</w:t>
      </w:r>
      <w:r w:rsidR="005B69D0" w:rsidRPr="000733E7">
        <w:rPr>
          <w:szCs w:val="24"/>
        </w:rPr>
        <w:t>. Oso</w:t>
      </w:r>
      <w:r w:rsidR="00347297" w:rsidRPr="000733E7">
        <w:rPr>
          <w:szCs w:val="24"/>
        </w:rPr>
        <w:t>by niepełnosprawne stan</w:t>
      </w:r>
      <w:r w:rsidRPr="000733E7">
        <w:rPr>
          <w:szCs w:val="24"/>
        </w:rPr>
        <w:t xml:space="preserve">owiły </w:t>
      </w:r>
      <w:r w:rsidR="000B4AB7">
        <w:rPr>
          <w:szCs w:val="24"/>
        </w:rPr>
        <w:t>5,0</w:t>
      </w:r>
      <w:r w:rsidR="005B69D0" w:rsidRPr="000733E7">
        <w:rPr>
          <w:szCs w:val="24"/>
        </w:rPr>
        <w:t xml:space="preserve">% ogółu bezrobotnych. </w:t>
      </w:r>
    </w:p>
    <w:p w:rsidR="00C76033" w:rsidRDefault="00912DDA" w:rsidP="005333AE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0C5D7D">
        <w:rPr>
          <w:szCs w:val="24"/>
        </w:rPr>
        <w:t>1</w:t>
      </w:r>
      <w:r w:rsidR="000B4AB7">
        <w:rPr>
          <w:szCs w:val="24"/>
        </w:rPr>
        <w:t>9</w:t>
      </w:r>
      <w:r w:rsidR="005B69D0" w:rsidRPr="000733E7">
        <w:rPr>
          <w:szCs w:val="24"/>
        </w:rPr>
        <w:t>r. w urzę</w:t>
      </w:r>
      <w:r w:rsidR="00E0502B" w:rsidRPr="000733E7">
        <w:rPr>
          <w:szCs w:val="24"/>
        </w:rPr>
        <w:t>d</w:t>
      </w:r>
      <w:r w:rsidR="00873186">
        <w:rPr>
          <w:szCs w:val="24"/>
        </w:rPr>
        <w:t>zie pracy zarejestrował</w:t>
      </w:r>
      <w:r w:rsidR="009E3080">
        <w:rPr>
          <w:szCs w:val="24"/>
        </w:rPr>
        <w:t>o</w:t>
      </w:r>
      <w:r w:rsidRPr="000733E7">
        <w:rPr>
          <w:szCs w:val="24"/>
        </w:rPr>
        <w:t xml:space="preserve"> się </w:t>
      </w:r>
      <w:r w:rsidR="000B4AB7">
        <w:rPr>
          <w:szCs w:val="24"/>
        </w:rPr>
        <w:t>121</w:t>
      </w:r>
      <w:r w:rsidR="009E3080">
        <w:rPr>
          <w:szCs w:val="24"/>
        </w:rPr>
        <w:t xml:space="preserve"> osób</w:t>
      </w:r>
      <w:r w:rsidR="005B69D0" w:rsidRPr="000733E7">
        <w:rPr>
          <w:szCs w:val="24"/>
        </w:rPr>
        <w:t xml:space="preserve"> bezrob</w:t>
      </w:r>
      <w:r w:rsidR="00873186">
        <w:rPr>
          <w:szCs w:val="24"/>
        </w:rPr>
        <w:t>otn</w:t>
      </w:r>
      <w:r w:rsidR="009E3080">
        <w:rPr>
          <w:szCs w:val="24"/>
        </w:rPr>
        <w:t>ych</w:t>
      </w:r>
      <w:r w:rsidR="00873186">
        <w:rPr>
          <w:szCs w:val="24"/>
        </w:rPr>
        <w:t xml:space="preserve"> niepełnosprawn</w:t>
      </w:r>
      <w:r w:rsidR="009E3080">
        <w:rPr>
          <w:szCs w:val="24"/>
        </w:rPr>
        <w:t>ych</w:t>
      </w:r>
      <w:r w:rsidR="005B69D0" w:rsidRPr="000733E7">
        <w:rPr>
          <w:szCs w:val="24"/>
        </w:rPr>
        <w:t>. Prac</w:t>
      </w:r>
      <w:r w:rsidRPr="000733E7">
        <w:rPr>
          <w:szCs w:val="24"/>
        </w:rPr>
        <w:t>ę w powyższym okresie podjęł</w:t>
      </w:r>
      <w:r w:rsidR="000B4AB7">
        <w:rPr>
          <w:szCs w:val="24"/>
        </w:rPr>
        <w:t>o 48</w:t>
      </w:r>
      <w:r w:rsidRPr="000733E7">
        <w:rPr>
          <w:szCs w:val="24"/>
        </w:rPr>
        <w:t xml:space="preserve"> os</w:t>
      </w:r>
      <w:r w:rsidR="000B4AB7">
        <w:rPr>
          <w:szCs w:val="24"/>
        </w:rPr>
        <w:t>ób</w:t>
      </w:r>
      <w:r w:rsidRPr="000733E7">
        <w:rPr>
          <w:szCs w:val="24"/>
        </w:rPr>
        <w:t xml:space="preserve">, w tym </w:t>
      </w:r>
      <w:r w:rsidR="000B4AB7">
        <w:rPr>
          <w:szCs w:val="24"/>
        </w:rPr>
        <w:t>17</w:t>
      </w:r>
      <w:r w:rsidR="005333AE">
        <w:rPr>
          <w:szCs w:val="24"/>
        </w:rPr>
        <w:t xml:space="preserve"> kobiet.</w:t>
      </w:r>
    </w:p>
    <w:p w:rsidR="00AF14F1" w:rsidRPr="000733E7" w:rsidRDefault="00AF14F1" w:rsidP="005333AE">
      <w:pPr>
        <w:pStyle w:val="Tekstpodstawowywcity2"/>
        <w:spacing w:line="360" w:lineRule="auto"/>
        <w:ind w:left="0"/>
        <w:rPr>
          <w:szCs w:val="24"/>
        </w:rPr>
      </w:pPr>
    </w:p>
    <w:p w:rsidR="005B69D0" w:rsidRPr="007966C3" w:rsidRDefault="009E79B4" w:rsidP="000733E7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szCs w:val="24"/>
        </w:rPr>
        <w:t>Tabela 23</w:t>
      </w:r>
      <w:r w:rsidR="007966C3">
        <w:rPr>
          <w:b/>
          <w:szCs w:val="24"/>
        </w:rPr>
        <w:t xml:space="preserve">. </w:t>
      </w:r>
      <w:r w:rsidR="005B69D0" w:rsidRPr="000733E7">
        <w:rPr>
          <w:b/>
          <w:szCs w:val="24"/>
        </w:rPr>
        <w:t>B</w:t>
      </w:r>
      <w:r w:rsidR="0031702A">
        <w:rPr>
          <w:b/>
          <w:szCs w:val="24"/>
        </w:rPr>
        <w:t>ezrobotni niepełnosprawni</w:t>
      </w:r>
      <w:r w:rsidR="005B69D0" w:rsidRPr="000733E7">
        <w:rPr>
          <w:b/>
          <w:szCs w:val="24"/>
        </w:rPr>
        <w:t xml:space="preserve">  </w:t>
      </w:r>
      <w:r w:rsidR="00636F11">
        <w:rPr>
          <w:b/>
          <w:i/>
          <w:szCs w:val="24"/>
        </w:rPr>
        <w:t xml:space="preserve">(wg stanu </w:t>
      </w:r>
      <w:r w:rsidR="000B4AB7">
        <w:rPr>
          <w:b/>
          <w:i/>
          <w:szCs w:val="24"/>
        </w:rPr>
        <w:t>na koniec grudnia 2019</w:t>
      </w:r>
      <w:r w:rsidR="0031702A">
        <w:rPr>
          <w:b/>
          <w:i/>
          <w:szCs w:val="24"/>
        </w:rPr>
        <w:t>r.</w:t>
      </w:r>
      <w:r w:rsidR="005B69D0" w:rsidRPr="000733E7">
        <w:rPr>
          <w:b/>
          <w:i/>
          <w:szCs w:val="24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03"/>
        <w:gridCol w:w="3454"/>
        <w:gridCol w:w="3455"/>
      </w:tblGrid>
      <w:tr w:rsidR="005B69D0" w:rsidRPr="000733E7" w:rsidTr="00A91468">
        <w:trPr>
          <w:cantSplit/>
        </w:trPr>
        <w:tc>
          <w:tcPr>
            <w:tcW w:w="2303" w:type="dxa"/>
            <w:vMerge w:val="restart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  <w:p w:rsidR="005B69D0" w:rsidRPr="007966C3" w:rsidRDefault="005B69D0" w:rsidP="005333AE">
            <w:pPr>
              <w:pStyle w:val="Tekstpodstawowywcity2"/>
              <w:ind w:left="0"/>
              <w:jc w:val="center"/>
              <w:rPr>
                <w:b/>
                <w:sz w:val="20"/>
              </w:rPr>
            </w:pPr>
            <w:r w:rsidRPr="007966C3">
              <w:rPr>
                <w:b/>
                <w:sz w:val="20"/>
              </w:rPr>
              <w:t>MIESIĄC</w:t>
            </w:r>
          </w:p>
        </w:tc>
        <w:tc>
          <w:tcPr>
            <w:tcW w:w="6909" w:type="dxa"/>
            <w:gridSpan w:val="2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7966C3">
              <w:rPr>
                <w:b/>
                <w:sz w:val="20"/>
              </w:rPr>
              <w:t>Bezrobotni niepełnosprawni</w:t>
            </w:r>
          </w:p>
        </w:tc>
      </w:tr>
      <w:tr w:rsidR="005B69D0" w:rsidRPr="000733E7" w:rsidTr="005333AE">
        <w:trPr>
          <w:cantSplit/>
          <w:trHeight w:val="241"/>
        </w:trPr>
        <w:tc>
          <w:tcPr>
            <w:tcW w:w="2303" w:type="dxa"/>
            <w:vMerge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3454" w:type="dxa"/>
            <w:shd w:val="clear" w:color="auto" w:fill="EAF1DD" w:themeFill="accent3" w:themeFillTint="33"/>
          </w:tcPr>
          <w:p w:rsidR="005B69D0" w:rsidRPr="007966C3" w:rsidRDefault="005B69D0" w:rsidP="005333AE">
            <w:pPr>
              <w:pStyle w:val="Tekstpodstawowywcity2"/>
              <w:ind w:left="0"/>
              <w:jc w:val="center"/>
              <w:rPr>
                <w:i/>
                <w:sz w:val="20"/>
              </w:rPr>
            </w:pPr>
            <w:r w:rsidRPr="007966C3">
              <w:rPr>
                <w:i/>
                <w:sz w:val="20"/>
              </w:rPr>
              <w:t>W liczbach bezwzględnych</w:t>
            </w:r>
          </w:p>
        </w:tc>
        <w:tc>
          <w:tcPr>
            <w:tcW w:w="3455" w:type="dxa"/>
            <w:shd w:val="clear" w:color="auto" w:fill="EAF1DD" w:themeFill="accent3" w:themeFillTint="33"/>
          </w:tcPr>
          <w:p w:rsidR="005B69D0" w:rsidRPr="007966C3" w:rsidRDefault="005B69D0" w:rsidP="005333AE">
            <w:pPr>
              <w:pStyle w:val="Tekstpodstawowywcity2"/>
              <w:ind w:left="0"/>
              <w:jc w:val="center"/>
              <w:rPr>
                <w:i/>
                <w:sz w:val="20"/>
              </w:rPr>
            </w:pPr>
            <w:r w:rsidRPr="007966C3">
              <w:rPr>
                <w:i/>
                <w:sz w:val="20"/>
              </w:rPr>
              <w:t>% do ogólnej liczby bezrobotnych</w:t>
            </w:r>
          </w:p>
        </w:tc>
      </w:tr>
      <w:tr w:rsidR="005B69D0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Styczeń</w:t>
            </w:r>
          </w:p>
        </w:tc>
        <w:tc>
          <w:tcPr>
            <w:tcW w:w="3454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3455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4,4</w:t>
            </w:r>
          </w:p>
        </w:tc>
      </w:tr>
      <w:tr w:rsidR="005B69D0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Luty</w:t>
            </w:r>
          </w:p>
        </w:tc>
        <w:tc>
          <w:tcPr>
            <w:tcW w:w="3454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91</w:t>
            </w:r>
          </w:p>
        </w:tc>
        <w:tc>
          <w:tcPr>
            <w:tcW w:w="3455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4,2</w:t>
            </w:r>
          </w:p>
        </w:tc>
      </w:tr>
      <w:tr w:rsidR="005B69D0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Marzec</w:t>
            </w:r>
          </w:p>
        </w:tc>
        <w:tc>
          <w:tcPr>
            <w:tcW w:w="3454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3455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4,3</w:t>
            </w:r>
          </w:p>
        </w:tc>
      </w:tr>
      <w:tr w:rsidR="005B69D0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Kwiecień</w:t>
            </w:r>
          </w:p>
        </w:tc>
        <w:tc>
          <w:tcPr>
            <w:tcW w:w="3454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93</w:t>
            </w:r>
          </w:p>
        </w:tc>
        <w:tc>
          <w:tcPr>
            <w:tcW w:w="3455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4,5</w:t>
            </w:r>
          </w:p>
        </w:tc>
      </w:tr>
      <w:tr w:rsidR="005B69D0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Maj</w:t>
            </w:r>
          </w:p>
        </w:tc>
        <w:tc>
          <w:tcPr>
            <w:tcW w:w="3454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97</w:t>
            </w:r>
          </w:p>
        </w:tc>
        <w:tc>
          <w:tcPr>
            <w:tcW w:w="3455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4,8</w:t>
            </w:r>
          </w:p>
        </w:tc>
      </w:tr>
      <w:tr w:rsidR="005B69D0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B69D0" w:rsidRPr="007966C3" w:rsidRDefault="005B69D0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Czerwiec</w:t>
            </w:r>
          </w:p>
        </w:tc>
        <w:tc>
          <w:tcPr>
            <w:tcW w:w="3454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3455" w:type="dxa"/>
          </w:tcPr>
          <w:p w:rsidR="005B69D0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5,0</w:t>
            </w:r>
          </w:p>
        </w:tc>
      </w:tr>
      <w:tr w:rsidR="005333AE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333AE" w:rsidRPr="007966C3" w:rsidRDefault="005333A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Lipiec</w:t>
            </w:r>
          </w:p>
        </w:tc>
        <w:tc>
          <w:tcPr>
            <w:tcW w:w="3454" w:type="dxa"/>
          </w:tcPr>
          <w:p w:rsidR="005333AE" w:rsidRPr="007966C3" w:rsidRDefault="000B4AB7" w:rsidP="008A738D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3455" w:type="dxa"/>
          </w:tcPr>
          <w:p w:rsidR="005333AE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4,9</w:t>
            </w:r>
          </w:p>
        </w:tc>
      </w:tr>
      <w:tr w:rsidR="005333AE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333AE" w:rsidRPr="007966C3" w:rsidRDefault="005333A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Sierpień</w:t>
            </w:r>
          </w:p>
        </w:tc>
        <w:tc>
          <w:tcPr>
            <w:tcW w:w="3454" w:type="dxa"/>
          </w:tcPr>
          <w:p w:rsidR="005333AE" w:rsidRPr="007966C3" w:rsidRDefault="000B4AB7" w:rsidP="008A738D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3455" w:type="dxa"/>
          </w:tcPr>
          <w:p w:rsidR="005333AE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4,7</w:t>
            </w:r>
          </w:p>
        </w:tc>
      </w:tr>
      <w:tr w:rsidR="005333AE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333AE" w:rsidRPr="007966C3" w:rsidRDefault="005333A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Wrzesień</w:t>
            </w:r>
          </w:p>
        </w:tc>
        <w:tc>
          <w:tcPr>
            <w:tcW w:w="3454" w:type="dxa"/>
          </w:tcPr>
          <w:p w:rsidR="005333AE" w:rsidRPr="007966C3" w:rsidRDefault="000B4AB7" w:rsidP="008A738D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3455" w:type="dxa"/>
          </w:tcPr>
          <w:p w:rsidR="005333AE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4,9</w:t>
            </w:r>
          </w:p>
        </w:tc>
      </w:tr>
      <w:tr w:rsidR="005333AE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333AE" w:rsidRPr="007966C3" w:rsidRDefault="005333A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Październik</w:t>
            </w:r>
          </w:p>
        </w:tc>
        <w:tc>
          <w:tcPr>
            <w:tcW w:w="3454" w:type="dxa"/>
          </w:tcPr>
          <w:p w:rsidR="005333AE" w:rsidRPr="007966C3" w:rsidRDefault="000B4AB7" w:rsidP="008A738D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3455" w:type="dxa"/>
          </w:tcPr>
          <w:p w:rsidR="005333AE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5,1</w:t>
            </w:r>
          </w:p>
        </w:tc>
      </w:tr>
      <w:tr w:rsidR="005333AE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333AE" w:rsidRPr="007966C3" w:rsidRDefault="005333A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Listopad</w:t>
            </w:r>
          </w:p>
        </w:tc>
        <w:tc>
          <w:tcPr>
            <w:tcW w:w="3454" w:type="dxa"/>
          </w:tcPr>
          <w:p w:rsidR="005333AE" w:rsidRPr="007966C3" w:rsidRDefault="000B4AB7" w:rsidP="008A738D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3455" w:type="dxa"/>
          </w:tcPr>
          <w:p w:rsidR="005333AE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5,4</w:t>
            </w:r>
          </w:p>
        </w:tc>
      </w:tr>
      <w:tr w:rsidR="005333AE" w:rsidRPr="000733E7" w:rsidTr="00A91468">
        <w:trPr>
          <w:cantSplit/>
        </w:trPr>
        <w:tc>
          <w:tcPr>
            <w:tcW w:w="2303" w:type="dxa"/>
            <w:shd w:val="clear" w:color="auto" w:fill="C2D69B" w:themeFill="accent3" w:themeFillTint="99"/>
          </w:tcPr>
          <w:p w:rsidR="005333AE" w:rsidRPr="007966C3" w:rsidRDefault="005333AE" w:rsidP="000733E7">
            <w:pPr>
              <w:pStyle w:val="Tekstpodstawowywcity2"/>
              <w:spacing w:line="276" w:lineRule="auto"/>
              <w:ind w:left="0"/>
              <w:jc w:val="left"/>
              <w:rPr>
                <w:sz w:val="20"/>
              </w:rPr>
            </w:pPr>
            <w:r w:rsidRPr="007966C3">
              <w:rPr>
                <w:sz w:val="20"/>
              </w:rPr>
              <w:t>Grudzień</w:t>
            </w:r>
          </w:p>
        </w:tc>
        <w:tc>
          <w:tcPr>
            <w:tcW w:w="3454" w:type="dxa"/>
          </w:tcPr>
          <w:p w:rsidR="005333AE" w:rsidRPr="007966C3" w:rsidRDefault="000B4AB7" w:rsidP="008A738D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3455" w:type="dxa"/>
          </w:tcPr>
          <w:p w:rsidR="005333AE" w:rsidRPr="007966C3" w:rsidRDefault="000B4AB7" w:rsidP="000733E7">
            <w:pPr>
              <w:pStyle w:val="Tekstpodstawowywcity2"/>
              <w:spacing w:line="276" w:lineRule="auto"/>
              <w:ind w:left="0"/>
              <w:jc w:val="right"/>
              <w:rPr>
                <w:sz w:val="20"/>
              </w:rPr>
            </w:pPr>
            <w:r>
              <w:rPr>
                <w:sz w:val="20"/>
              </w:rPr>
              <w:t>5,0</w:t>
            </w:r>
          </w:p>
        </w:tc>
      </w:tr>
    </w:tbl>
    <w:p w:rsidR="00DD179A" w:rsidRDefault="00DD179A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5B69D0" w:rsidRPr="007966C3" w:rsidRDefault="00E069AB" w:rsidP="00200914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 Rynek</w:t>
      </w:r>
      <w:r w:rsidR="00C73F64" w:rsidRPr="000733E7">
        <w:rPr>
          <w:b/>
          <w:i/>
          <w:szCs w:val="24"/>
        </w:rPr>
        <w:t xml:space="preserve"> Pracy</w:t>
      </w:r>
    </w:p>
    <w:p w:rsidR="0060456F" w:rsidRPr="00E069AB" w:rsidRDefault="00E12F71" w:rsidP="00200914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Powiatowy Urząd Pracy w </w:t>
      </w:r>
      <w:r w:rsidR="008F5C1D">
        <w:rPr>
          <w:szCs w:val="24"/>
        </w:rPr>
        <w:t>2019</w:t>
      </w:r>
      <w:r w:rsidR="00E069AB">
        <w:rPr>
          <w:szCs w:val="24"/>
        </w:rPr>
        <w:t>r</w:t>
      </w:r>
      <w:r w:rsidR="008B5ABC">
        <w:rPr>
          <w:szCs w:val="24"/>
        </w:rPr>
        <w:t xml:space="preserve">. </w:t>
      </w:r>
      <w:r w:rsidR="00E069AB">
        <w:rPr>
          <w:szCs w:val="24"/>
        </w:rPr>
        <w:t xml:space="preserve">realizował </w:t>
      </w:r>
      <w:r w:rsidR="005F7B59">
        <w:rPr>
          <w:szCs w:val="24"/>
        </w:rPr>
        <w:t xml:space="preserve">działania w zakresie usług rynku pracy, tj. </w:t>
      </w:r>
      <w:r w:rsidR="00725CE8">
        <w:rPr>
          <w:szCs w:val="24"/>
        </w:rPr>
        <w:t xml:space="preserve">pośrednictwa pracy, w tym </w:t>
      </w:r>
      <w:r w:rsidR="003E5454">
        <w:rPr>
          <w:szCs w:val="24"/>
        </w:rPr>
        <w:t xml:space="preserve"> pośrednictw</w:t>
      </w:r>
      <w:r w:rsidR="005A0CF6">
        <w:rPr>
          <w:szCs w:val="24"/>
        </w:rPr>
        <w:t>a</w:t>
      </w:r>
      <w:r w:rsidR="003E5454">
        <w:rPr>
          <w:szCs w:val="24"/>
        </w:rPr>
        <w:t xml:space="preserve"> pracy w ramach EURES, poradnictw</w:t>
      </w:r>
      <w:r w:rsidR="00725CE8">
        <w:rPr>
          <w:szCs w:val="24"/>
        </w:rPr>
        <w:t>a</w:t>
      </w:r>
      <w:r w:rsidR="003E5454">
        <w:rPr>
          <w:szCs w:val="24"/>
        </w:rPr>
        <w:t xml:space="preserve"> zawodowe</w:t>
      </w:r>
      <w:r w:rsidR="00725CE8">
        <w:rPr>
          <w:szCs w:val="24"/>
        </w:rPr>
        <w:t>go</w:t>
      </w:r>
      <w:r w:rsidR="003E5454">
        <w:rPr>
          <w:szCs w:val="24"/>
        </w:rPr>
        <w:t xml:space="preserve"> </w:t>
      </w:r>
      <w:r w:rsidR="00725CE8">
        <w:rPr>
          <w:szCs w:val="24"/>
        </w:rPr>
        <w:t xml:space="preserve">i </w:t>
      </w:r>
      <w:r w:rsidR="006B53D2">
        <w:rPr>
          <w:szCs w:val="24"/>
        </w:rPr>
        <w:t>szkolenia</w:t>
      </w:r>
      <w:r w:rsidR="00725CE8">
        <w:rPr>
          <w:szCs w:val="24"/>
        </w:rPr>
        <w:t xml:space="preserve"> </w:t>
      </w:r>
      <w:r w:rsidR="00E069AB">
        <w:rPr>
          <w:szCs w:val="24"/>
        </w:rPr>
        <w:t>oraz</w:t>
      </w:r>
      <w:r w:rsidR="006B53D2">
        <w:rPr>
          <w:szCs w:val="24"/>
        </w:rPr>
        <w:t xml:space="preserve"> w za</w:t>
      </w:r>
      <w:r w:rsidR="00725CE8">
        <w:rPr>
          <w:szCs w:val="24"/>
        </w:rPr>
        <w:t>kresie instrumentów rynku pracy</w:t>
      </w:r>
      <w:r w:rsidR="00FD507B">
        <w:rPr>
          <w:szCs w:val="24"/>
        </w:rPr>
        <w:t xml:space="preserve"> m.in. staże,</w:t>
      </w:r>
      <w:r w:rsidR="006B53D2">
        <w:rPr>
          <w:szCs w:val="24"/>
        </w:rPr>
        <w:t xml:space="preserve"> prace interwencyjne, roboty publiczne, dofinansowanie działalności gospodarczej, refundacja kosztów wyposażenia lub doposażenia stanowiska pracy</w:t>
      </w:r>
      <w:r w:rsidR="00FD507B">
        <w:rPr>
          <w:szCs w:val="24"/>
        </w:rPr>
        <w:t>,</w:t>
      </w:r>
      <w:r w:rsidR="006B53D2">
        <w:rPr>
          <w:szCs w:val="24"/>
        </w:rPr>
        <w:t xml:space="preserve"> bony dla bezrobotnych do 30 roku życia –</w:t>
      </w:r>
      <w:r>
        <w:rPr>
          <w:szCs w:val="24"/>
        </w:rPr>
        <w:t xml:space="preserve"> stażowy oraz</w:t>
      </w:r>
      <w:r w:rsidR="006B53D2">
        <w:rPr>
          <w:szCs w:val="24"/>
        </w:rPr>
        <w:t xml:space="preserve"> zatrudnieniowy, dofinansowanie wynagrodzenia za zatrudnionego bezrobotnego 50</w:t>
      </w:r>
      <w:r w:rsidR="00725CE8">
        <w:rPr>
          <w:szCs w:val="24"/>
        </w:rPr>
        <w:t xml:space="preserve"> plus</w:t>
      </w:r>
      <w:r w:rsidR="00E069AB">
        <w:rPr>
          <w:szCs w:val="24"/>
        </w:rPr>
        <w:t xml:space="preserve">, </w:t>
      </w:r>
      <w:r w:rsidR="00453711" w:rsidRPr="00453711">
        <w:rPr>
          <w:szCs w:val="24"/>
        </w:rPr>
        <w:t>refundacja kosztów zatrudnienia osób do 30 roku życia</w:t>
      </w:r>
      <w:r w:rsidR="00453711">
        <w:rPr>
          <w:szCs w:val="24"/>
        </w:rPr>
        <w:t>,</w:t>
      </w:r>
      <w:r w:rsidR="00453711" w:rsidRPr="00453711">
        <w:rPr>
          <w:szCs w:val="24"/>
        </w:rPr>
        <w:t xml:space="preserve"> </w:t>
      </w:r>
      <w:r w:rsidR="006B53D2">
        <w:rPr>
          <w:szCs w:val="24"/>
        </w:rPr>
        <w:t>prace społecznie użyteczne</w:t>
      </w:r>
      <w:r w:rsidR="00895618">
        <w:rPr>
          <w:szCs w:val="24"/>
        </w:rPr>
        <w:t>,</w:t>
      </w:r>
      <w:r w:rsidR="00895618" w:rsidRPr="00895618">
        <w:rPr>
          <w:sz w:val="20"/>
          <w:szCs w:val="24"/>
        </w:rPr>
        <w:t xml:space="preserve"> </w:t>
      </w:r>
      <w:r w:rsidR="00895618">
        <w:rPr>
          <w:szCs w:val="24"/>
        </w:rPr>
        <w:t>Krajowy Fundusz Szkoleniowy.</w:t>
      </w:r>
    </w:p>
    <w:p w:rsidR="00DA708F" w:rsidRDefault="007966C3" w:rsidP="00F3412B">
      <w:pPr>
        <w:pStyle w:val="Tekstpodstawowywcity2"/>
        <w:numPr>
          <w:ilvl w:val="1"/>
          <w:numId w:val="27"/>
        </w:numPr>
        <w:spacing w:line="360" w:lineRule="auto"/>
        <w:rPr>
          <w:b/>
          <w:i/>
          <w:szCs w:val="24"/>
        </w:rPr>
      </w:pPr>
      <w:r>
        <w:rPr>
          <w:b/>
          <w:i/>
          <w:szCs w:val="24"/>
        </w:rPr>
        <w:lastRenderedPageBreak/>
        <w:t xml:space="preserve"> </w:t>
      </w:r>
      <w:r w:rsidR="005B69D0" w:rsidRPr="000733E7">
        <w:rPr>
          <w:b/>
          <w:i/>
          <w:szCs w:val="24"/>
        </w:rPr>
        <w:t>Pośrednictwo pracy</w:t>
      </w:r>
    </w:p>
    <w:p w:rsidR="00C81E9E" w:rsidRPr="00C81E9E" w:rsidRDefault="00E069AB" w:rsidP="00C81E9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</w:t>
      </w:r>
      <w:r w:rsidR="00C81E9E" w:rsidRPr="00C81E9E">
        <w:rPr>
          <w:sz w:val="24"/>
          <w:szCs w:val="24"/>
        </w:rPr>
        <w:t xml:space="preserve">ramach pośrednictwa pracy </w:t>
      </w:r>
      <w:r>
        <w:rPr>
          <w:sz w:val="24"/>
          <w:szCs w:val="24"/>
        </w:rPr>
        <w:t>urząd w 201</w:t>
      </w:r>
      <w:r w:rsidR="008F5C1D">
        <w:rPr>
          <w:sz w:val="24"/>
          <w:szCs w:val="24"/>
        </w:rPr>
        <w:t>9</w:t>
      </w:r>
      <w:r w:rsidR="007531E2">
        <w:rPr>
          <w:sz w:val="24"/>
          <w:szCs w:val="24"/>
        </w:rPr>
        <w:t>r.:</w:t>
      </w:r>
    </w:p>
    <w:p w:rsidR="00574033" w:rsidRPr="007531E2" w:rsidRDefault="007531E2" w:rsidP="00F3412B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współpracował z pracodawcami w zakresie tworzenia nowych miejsc pracy oraz nawiązywał współpracę z nowymi podmiotami,</w:t>
      </w:r>
    </w:p>
    <w:p w:rsidR="00C81E9E" w:rsidRPr="00C81E9E" w:rsidRDefault="007531E2" w:rsidP="00F3412B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pozyskiwał oferty pracy, w tym subsydiowane,</w:t>
      </w:r>
    </w:p>
    <w:p w:rsidR="00C81E9E" w:rsidRDefault="00C81E9E" w:rsidP="00F3412B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 w:rsidRPr="00C81E9E">
        <w:rPr>
          <w:sz w:val="24"/>
          <w:szCs w:val="24"/>
        </w:rPr>
        <w:t>dokonywał doboru kan</w:t>
      </w:r>
      <w:r w:rsidR="00E069AB">
        <w:rPr>
          <w:sz w:val="24"/>
          <w:szCs w:val="24"/>
        </w:rPr>
        <w:t>dydatów na zgłaszane miejsca pracy</w:t>
      </w:r>
    </w:p>
    <w:p w:rsidR="00E069AB" w:rsidRPr="00C81E9E" w:rsidRDefault="007531E2" w:rsidP="00F3412B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organizował giełdy</w:t>
      </w:r>
      <w:r w:rsidR="00E12F71">
        <w:rPr>
          <w:sz w:val="24"/>
          <w:szCs w:val="24"/>
        </w:rPr>
        <w:t xml:space="preserve"> p</w:t>
      </w:r>
      <w:r w:rsidR="00E069AB">
        <w:rPr>
          <w:sz w:val="24"/>
          <w:szCs w:val="24"/>
        </w:rPr>
        <w:t>racy</w:t>
      </w:r>
      <w:r>
        <w:rPr>
          <w:sz w:val="24"/>
          <w:szCs w:val="24"/>
        </w:rPr>
        <w:t>.</w:t>
      </w:r>
      <w:r w:rsidR="00E069AB">
        <w:rPr>
          <w:sz w:val="24"/>
          <w:szCs w:val="24"/>
        </w:rPr>
        <w:t xml:space="preserve"> </w:t>
      </w:r>
    </w:p>
    <w:p w:rsidR="00C76033" w:rsidRDefault="008F5C1D" w:rsidP="00C7603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2019</w:t>
      </w:r>
      <w:r w:rsidR="00C81E9E" w:rsidRPr="00C81E9E">
        <w:rPr>
          <w:sz w:val="24"/>
          <w:szCs w:val="24"/>
        </w:rPr>
        <w:t xml:space="preserve">r. pośrednicy złożyli </w:t>
      </w:r>
      <w:r>
        <w:rPr>
          <w:b/>
          <w:sz w:val="24"/>
          <w:szCs w:val="24"/>
        </w:rPr>
        <w:t>31</w:t>
      </w:r>
      <w:r w:rsidR="00C81E9E" w:rsidRPr="00C81E9E">
        <w:rPr>
          <w:b/>
          <w:sz w:val="24"/>
          <w:szCs w:val="24"/>
        </w:rPr>
        <w:t xml:space="preserve"> </w:t>
      </w:r>
      <w:r w:rsidR="002308ED">
        <w:rPr>
          <w:sz w:val="24"/>
          <w:szCs w:val="24"/>
        </w:rPr>
        <w:t>wizyt</w:t>
      </w:r>
      <w:r w:rsidR="007531E2">
        <w:rPr>
          <w:sz w:val="24"/>
          <w:szCs w:val="24"/>
        </w:rPr>
        <w:t xml:space="preserve"> w zakładach pracy</w:t>
      </w:r>
      <w:r w:rsidR="00C81E9E" w:rsidRPr="00C81E9E">
        <w:rPr>
          <w:sz w:val="24"/>
          <w:szCs w:val="24"/>
        </w:rPr>
        <w:t xml:space="preserve"> </w:t>
      </w:r>
      <w:r w:rsidR="007531E2">
        <w:rPr>
          <w:sz w:val="24"/>
          <w:szCs w:val="24"/>
        </w:rPr>
        <w:t>w rama</w:t>
      </w:r>
      <w:r>
        <w:rPr>
          <w:sz w:val="24"/>
          <w:szCs w:val="24"/>
        </w:rPr>
        <w:t>ch, których pozyskali 6</w:t>
      </w:r>
      <w:r w:rsidR="007531E2">
        <w:rPr>
          <w:sz w:val="24"/>
          <w:szCs w:val="24"/>
        </w:rPr>
        <w:t>0 niesubsydiowanych miejsc pracy.</w:t>
      </w:r>
    </w:p>
    <w:p w:rsidR="008F5C1D" w:rsidRPr="00C76033" w:rsidRDefault="008F5C1D" w:rsidP="00C76033">
      <w:pPr>
        <w:spacing w:line="360" w:lineRule="auto"/>
        <w:jc w:val="both"/>
        <w:rPr>
          <w:sz w:val="24"/>
          <w:szCs w:val="24"/>
        </w:rPr>
      </w:pPr>
    </w:p>
    <w:p w:rsidR="00C81E9E" w:rsidRDefault="00C81E9E" w:rsidP="00C81E9E">
      <w:pPr>
        <w:spacing w:line="276" w:lineRule="auto"/>
        <w:jc w:val="both"/>
        <w:rPr>
          <w:b/>
          <w:sz w:val="24"/>
          <w:szCs w:val="24"/>
        </w:rPr>
      </w:pPr>
      <w:r w:rsidRPr="00C81E9E">
        <w:rPr>
          <w:b/>
          <w:sz w:val="24"/>
          <w:szCs w:val="24"/>
        </w:rPr>
        <w:t>Wykr</w:t>
      </w:r>
      <w:r w:rsidR="00FF553E">
        <w:rPr>
          <w:b/>
          <w:sz w:val="24"/>
          <w:szCs w:val="24"/>
        </w:rPr>
        <w:t>es 8</w:t>
      </w:r>
      <w:r w:rsidR="00A66D3F">
        <w:rPr>
          <w:b/>
          <w:sz w:val="24"/>
          <w:szCs w:val="24"/>
        </w:rPr>
        <w:t>. Oferty pracy w latach 201</w:t>
      </w:r>
      <w:r w:rsidR="009A46F1">
        <w:rPr>
          <w:b/>
          <w:sz w:val="24"/>
          <w:szCs w:val="24"/>
        </w:rPr>
        <w:t>8 – 2019</w:t>
      </w:r>
    </w:p>
    <w:p w:rsidR="004F71CB" w:rsidRDefault="00A66D3F" w:rsidP="00C81E9E">
      <w:pPr>
        <w:spacing w:line="276" w:lineRule="auto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713171" cy="3160167"/>
            <wp:effectExtent l="0" t="0" r="20955" b="21590"/>
            <wp:docPr id="12" name="Wykres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841272" w:rsidRPr="00841272" w:rsidRDefault="00841272" w:rsidP="00841272">
      <w:pPr>
        <w:spacing w:line="276" w:lineRule="auto"/>
        <w:jc w:val="both"/>
        <w:rPr>
          <w:sz w:val="24"/>
          <w:szCs w:val="24"/>
        </w:rPr>
      </w:pPr>
      <w:r w:rsidRPr="00841272">
        <w:rPr>
          <w:sz w:val="24"/>
          <w:szCs w:val="24"/>
        </w:rPr>
        <w:t>W analizowanym okresie do u</w:t>
      </w:r>
      <w:r w:rsidR="00E12F71">
        <w:rPr>
          <w:sz w:val="24"/>
          <w:szCs w:val="24"/>
        </w:rPr>
        <w:t xml:space="preserve">rzędu pracy wpłynęło ogółem </w:t>
      </w:r>
      <w:r w:rsidR="008F5C1D">
        <w:rPr>
          <w:sz w:val="24"/>
          <w:szCs w:val="24"/>
        </w:rPr>
        <w:t>6924</w:t>
      </w:r>
      <w:r w:rsidR="00E12F71">
        <w:rPr>
          <w:sz w:val="24"/>
          <w:szCs w:val="24"/>
        </w:rPr>
        <w:t xml:space="preserve"> ofert pracy </w:t>
      </w:r>
      <w:r w:rsidR="008F5C1D">
        <w:rPr>
          <w:sz w:val="24"/>
          <w:szCs w:val="24"/>
        </w:rPr>
        <w:t>w tym 366 oferty subsydiowane oraz 6558</w:t>
      </w:r>
      <w:r w:rsidR="00895618">
        <w:rPr>
          <w:sz w:val="24"/>
          <w:szCs w:val="24"/>
        </w:rPr>
        <w:t xml:space="preserve"> niesubsydiowane. </w:t>
      </w:r>
    </w:p>
    <w:p w:rsidR="00B656D5" w:rsidRDefault="00B656D5" w:rsidP="00C81E9E">
      <w:pPr>
        <w:spacing w:line="276" w:lineRule="auto"/>
        <w:jc w:val="both"/>
        <w:rPr>
          <w:b/>
          <w:sz w:val="24"/>
          <w:szCs w:val="24"/>
        </w:rPr>
      </w:pPr>
    </w:p>
    <w:p w:rsidR="00CB1E32" w:rsidRDefault="00CB1E32" w:rsidP="00C81E9E">
      <w:pPr>
        <w:spacing w:line="276" w:lineRule="auto"/>
        <w:jc w:val="both"/>
        <w:rPr>
          <w:b/>
          <w:sz w:val="24"/>
          <w:szCs w:val="24"/>
        </w:rPr>
      </w:pPr>
    </w:p>
    <w:p w:rsidR="00CB1E32" w:rsidRDefault="00CB1E32" w:rsidP="00C81E9E">
      <w:pPr>
        <w:spacing w:line="276" w:lineRule="auto"/>
        <w:jc w:val="both"/>
        <w:rPr>
          <w:b/>
          <w:sz w:val="24"/>
          <w:szCs w:val="24"/>
        </w:rPr>
      </w:pPr>
    </w:p>
    <w:p w:rsidR="00CB1E32" w:rsidRDefault="00CB1E32" w:rsidP="00C81E9E">
      <w:pPr>
        <w:spacing w:line="276" w:lineRule="auto"/>
        <w:jc w:val="both"/>
        <w:rPr>
          <w:b/>
          <w:sz w:val="24"/>
          <w:szCs w:val="24"/>
        </w:rPr>
      </w:pPr>
    </w:p>
    <w:p w:rsidR="00CB1E32" w:rsidRDefault="00CB1E32" w:rsidP="00C81E9E">
      <w:pPr>
        <w:spacing w:line="276" w:lineRule="auto"/>
        <w:jc w:val="both"/>
        <w:rPr>
          <w:b/>
          <w:sz w:val="24"/>
          <w:szCs w:val="24"/>
        </w:rPr>
      </w:pPr>
    </w:p>
    <w:p w:rsidR="00FF553E" w:rsidRDefault="00FF553E" w:rsidP="00C81E9E">
      <w:pPr>
        <w:spacing w:line="276" w:lineRule="auto"/>
        <w:jc w:val="both"/>
        <w:rPr>
          <w:b/>
          <w:sz w:val="24"/>
          <w:szCs w:val="24"/>
        </w:rPr>
      </w:pPr>
    </w:p>
    <w:p w:rsidR="00FF553E" w:rsidRDefault="00FF553E" w:rsidP="00C81E9E">
      <w:pPr>
        <w:spacing w:line="276" w:lineRule="auto"/>
        <w:jc w:val="both"/>
        <w:rPr>
          <w:b/>
          <w:sz w:val="24"/>
          <w:szCs w:val="24"/>
        </w:rPr>
      </w:pPr>
    </w:p>
    <w:p w:rsidR="00FF553E" w:rsidRDefault="00FF553E" w:rsidP="00C81E9E">
      <w:pPr>
        <w:spacing w:line="276" w:lineRule="auto"/>
        <w:jc w:val="both"/>
        <w:rPr>
          <w:b/>
          <w:sz w:val="24"/>
          <w:szCs w:val="24"/>
        </w:rPr>
      </w:pPr>
    </w:p>
    <w:p w:rsidR="00FF553E" w:rsidRDefault="00FF553E" w:rsidP="00C81E9E">
      <w:pPr>
        <w:spacing w:line="276" w:lineRule="auto"/>
        <w:jc w:val="both"/>
        <w:rPr>
          <w:b/>
          <w:sz w:val="24"/>
          <w:szCs w:val="24"/>
        </w:rPr>
      </w:pPr>
    </w:p>
    <w:p w:rsidR="00C81E9E" w:rsidRDefault="00C81E9E" w:rsidP="00C81E9E">
      <w:pPr>
        <w:spacing w:line="276" w:lineRule="auto"/>
        <w:jc w:val="both"/>
        <w:rPr>
          <w:b/>
          <w:sz w:val="24"/>
          <w:szCs w:val="24"/>
        </w:rPr>
      </w:pPr>
      <w:r w:rsidRPr="00C81E9E">
        <w:rPr>
          <w:b/>
          <w:sz w:val="24"/>
          <w:szCs w:val="24"/>
        </w:rPr>
        <w:lastRenderedPageBreak/>
        <w:t>Wykres</w:t>
      </w:r>
      <w:r w:rsidR="00F2711D">
        <w:rPr>
          <w:b/>
          <w:sz w:val="24"/>
          <w:szCs w:val="24"/>
        </w:rPr>
        <w:t xml:space="preserve"> </w:t>
      </w:r>
      <w:r w:rsidR="00FF553E">
        <w:rPr>
          <w:b/>
          <w:sz w:val="24"/>
          <w:szCs w:val="24"/>
        </w:rPr>
        <w:t>9</w:t>
      </w:r>
      <w:r w:rsidRPr="00C81E9E">
        <w:rPr>
          <w:b/>
          <w:sz w:val="24"/>
          <w:szCs w:val="24"/>
        </w:rPr>
        <w:t>. Oferty pracy zgłoszone w 201</w:t>
      </w:r>
      <w:r w:rsidR="008F5C1D">
        <w:rPr>
          <w:b/>
          <w:sz w:val="24"/>
          <w:szCs w:val="24"/>
        </w:rPr>
        <w:t>9</w:t>
      </w:r>
      <w:r w:rsidRPr="00C81E9E">
        <w:rPr>
          <w:b/>
          <w:sz w:val="24"/>
          <w:szCs w:val="24"/>
        </w:rPr>
        <w:t>r. według poszczególnych miesięcy</w:t>
      </w:r>
    </w:p>
    <w:p w:rsidR="00F2711D" w:rsidRDefault="00ED6361" w:rsidP="00C81E9E">
      <w:pPr>
        <w:spacing w:line="276" w:lineRule="auto"/>
        <w:jc w:val="both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709037" cy="2655735"/>
            <wp:effectExtent l="0" t="0" r="6350" b="0"/>
            <wp:docPr id="25" name="Wykres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F2711D" w:rsidRPr="00C81E9E" w:rsidRDefault="00F2711D" w:rsidP="00C81E9E">
      <w:pPr>
        <w:spacing w:line="276" w:lineRule="auto"/>
        <w:jc w:val="both"/>
        <w:rPr>
          <w:b/>
          <w:sz w:val="24"/>
          <w:szCs w:val="24"/>
        </w:rPr>
      </w:pPr>
    </w:p>
    <w:p w:rsidR="00C81E9E" w:rsidRPr="00C81E9E" w:rsidRDefault="00C81E9E" w:rsidP="00C81E9E">
      <w:pPr>
        <w:spacing w:line="360" w:lineRule="auto"/>
        <w:jc w:val="both"/>
        <w:rPr>
          <w:sz w:val="24"/>
          <w:szCs w:val="24"/>
        </w:rPr>
      </w:pPr>
      <w:r w:rsidRPr="00C81E9E">
        <w:rPr>
          <w:sz w:val="24"/>
          <w:szCs w:val="24"/>
        </w:rPr>
        <w:t>W analizowanym okresie, spośród zgłoszonych miejsc pracy dominowały oferty w zawodach:</w:t>
      </w:r>
    </w:p>
    <w:p w:rsidR="00C81E9E" w:rsidRPr="00C81E9E" w:rsidRDefault="00416CD5" w:rsidP="00F3412B">
      <w:pPr>
        <w:numPr>
          <w:ilvl w:val="0"/>
          <w:numId w:val="14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robotniczych: </w:t>
      </w:r>
      <w:r w:rsidR="009553D8">
        <w:rPr>
          <w:sz w:val="24"/>
          <w:szCs w:val="24"/>
        </w:rPr>
        <w:t xml:space="preserve">robotnik </w:t>
      </w:r>
      <w:r w:rsidR="0060456F">
        <w:rPr>
          <w:sz w:val="24"/>
          <w:szCs w:val="24"/>
        </w:rPr>
        <w:t>szklarniowy</w:t>
      </w:r>
      <w:r w:rsidR="003F30A9">
        <w:rPr>
          <w:sz w:val="24"/>
          <w:szCs w:val="24"/>
        </w:rPr>
        <w:t xml:space="preserve">, </w:t>
      </w:r>
      <w:r w:rsidR="00C81E9E" w:rsidRPr="00C81E9E">
        <w:rPr>
          <w:sz w:val="24"/>
          <w:szCs w:val="24"/>
        </w:rPr>
        <w:t xml:space="preserve">fryzjer, </w:t>
      </w:r>
      <w:r w:rsidR="0060456F">
        <w:rPr>
          <w:sz w:val="24"/>
          <w:szCs w:val="24"/>
        </w:rPr>
        <w:t xml:space="preserve">kasjer - </w:t>
      </w:r>
      <w:r w:rsidR="00C81E9E" w:rsidRPr="00C81E9E">
        <w:rPr>
          <w:sz w:val="24"/>
          <w:szCs w:val="24"/>
        </w:rPr>
        <w:t>sprzedawca, ślusarz, spawacz,</w:t>
      </w:r>
      <w:r w:rsidR="00C81578">
        <w:rPr>
          <w:sz w:val="24"/>
          <w:szCs w:val="24"/>
        </w:rPr>
        <w:t xml:space="preserve"> </w:t>
      </w:r>
      <w:r w:rsidR="009553D8">
        <w:rPr>
          <w:sz w:val="24"/>
          <w:szCs w:val="24"/>
        </w:rPr>
        <w:t xml:space="preserve">elektromonter, </w:t>
      </w:r>
      <w:r w:rsidR="00C81E9E" w:rsidRPr="00C81E9E">
        <w:rPr>
          <w:sz w:val="24"/>
          <w:szCs w:val="24"/>
        </w:rPr>
        <w:t xml:space="preserve">operator maszyn, robotnik drogowy, magazynier, </w:t>
      </w:r>
      <w:r w:rsidR="00C81578">
        <w:rPr>
          <w:sz w:val="24"/>
          <w:szCs w:val="24"/>
        </w:rPr>
        <w:t xml:space="preserve">konfekcjoner kosmetyków, sortowacz, </w:t>
      </w:r>
      <w:r w:rsidR="00300D7B">
        <w:rPr>
          <w:sz w:val="24"/>
          <w:szCs w:val="24"/>
        </w:rPr>
        <w:t>pracownik ogólnobudowlany, pracownik produkcji</w:t>
      </w:r>
      <w:r w:rsidR="003F30A9">
        <w:rPr>
          <w:sz w:val="24"/>
          <w:szCs w:val="24"/>
        </w:rPr>
        <w:t>, robotnik szkla</w:t>
      </w:r>
      <w:r w:rsidR="009553D8">
        <w:rPr>
          <w:sz w:val="24"/>
          <w:szCs w:val="24"/>
        </w:rPr>
        <w:t>rniowy, pomoc kuchenna</w:t>
      </w:r>
      <w:r w:rsidR="00C81578">
        <w:rPr>
          <w:sz w:val="24"/>
          <w:szCs w:val="24"/>
        </w:rPr>
        <w:t>, kucharz, mechanik samochodowy, pakowacz, asystent nauczyciela przed</w:t>
      </w:r>
      <w:r w:rsidR="00300D7B">
        <w:rPr>
          <w:sz w:val="24"/>
          <w:szCs w:val="24"/>
        </w:rPr>
        <w:t xml:space="preserve">szkola, </w:t>
      </w:r>
      <w:r w:rsidR="008F5C1D">
        <w:rPr>
          <w:sz w:val="24"/>
          <w:szCs w:val="24"/>
        </w:rPr>
        <w:t>konserwator, sprzątaczka.</w:t>
      </w:r>
    </w:p>
    <w:p w:rsidR="00C81E9E" w:rsidRPr="00C81E9E" w:rsidRDefault="00C81E9E" w:rsidP="00F3412B">
      <w:pPr>
        <w:numPr>
          <w:ilvl w:val="0"/>
          <w:numId w:val="14"/>
        </w:numPr>
        <w:spacing w:line="360" w:lineRule="auto"/>
        <w:jc w:val="both"/>
        <w:rPr>
          <w:sz w:val="24"/>
          <w:szCs w:val="24"/>
        </w:rPr>
      </w:pPr>
      <w:r w:rsidRPr="00C81E9E">
        <w:rPr>
          <w:sz w:val="24"/>
          <w:szCs w:val="24"/>
        </w:rPr>
        <w:t>nierobotniczych: pracownik adm</w:t>
      </w:r>
      <w:r w:rsidR="0021740E">
        <w:rPr>
          <w:sz w:val="24"/>
          <w:szCs w:val="24"/>
        </w:rPr>
        <w:t xml:space="preserve">inistracyjno-biurowy, </w:t>
      </w:r>
      <w:r w:rsidR="009553D8">
        <w:rPr>
          <w:sz w:val="24"/>
          <w:szCs w:val="24"/>
        </w:rPr>
        <w:t xml:space="preserve">handlowiec, </w:t>
      </w:r>
      <w:r w:rsidR="00300D7B">
        <w:rPr>
          <w:sz w:val="24"/>
          <w:szCs w:val="24"/>
        </w:rPr>
        <w:t xml:space="preserve">nauczyciel, </w:t>
      </w:r>
      <w:r w:rsidR="009553D8">
        <w:rPr>
          <w:sz w:val="24"/>
          <w:szCs w:val="24"/>
        </w:rPr>
        <w:t>nauczyciel</w:t>
      </w:r>
      <w:r w:rsidR="008F5C1D">
        <w:rPr>
          <w:sz w:val="24"/>
          <w:szCs w:val="24"/>
        </w:rPr>
        <w:t xml:space="preserve"> przedszkola, pielęgniarka, salowa.</w:t>
      </w:r>
    </w:p>
    <w:p w:rsidR="00C81E9E" w:rsidRDefault="008F5C1D" w:rsidP="00C81E9E">
      <w:pPr>
        <w:spacing w:line="360" w:lineRule="auto"/>
        <w:ind w:firstLine="708"/>
        <w:jc w:val="both"/>
        <w:rPr>
          <w:b/>
          <w:sz w:val="24"/>
          <w:szCs w:val="24"/>
        </w:rPr>
      </w:pPr>
      <w:r w:rsidRPr="008F5C1D">
        <w:rPr>
          <w:b/>
          <w:sz w:val="24"/>
          <w:szCs w:val="24"/>
        </w:rPr>
        <w:t>Ogółem w 2019</w:t>
      </w:r>
      <w:r w:rsidR="00C74142" w:rsidRPr="008F5C1D">
        <w:rPr>
          <w:b/>
          <w:sz w:val="24"/>
          <w:szCs w:val="24"/>
        </w:rPr>
        <w:t xml:space="preserve">r. wydano </w:t>
      </w:r>
      <w:r w:rsidR="00AF14F1" w:rsidRPr="008F5C1D">
        <w:rPr>
          <w:b/>
          <w:sz w:val="24"/>
          <w:szCs w:val="24"/>
        </w:rPr>
        <w:t>891</w:t>
      </w:r>
      <w:r w:rsidR="00AF1BF5" w:rsidRPr="008F5C1D">
        <w:rPr>
          <w:b/>
          <w:sz w:val="24"/>
          <w:szCs w:val="24"/>
        </w:rPr>
        <w:t xml:space="preserve"> </w:t>
      </w:r>
      <w:r w:rsidR="009553D8" w:rsidRPr="008F5C1D">
        <w:rPr>
          <w:b/>
          <w:sz w:val="24"/>
          <w:szCs w:val="24"/>
        </w:rPr>
        <w:t>ski</w:t>
      </w:r>
      <w:r w:rsidR="005543B8" w:rsidRPr="008F5C1D">
        <w:rPr>
          <w:b/>
          <w:sz w:val="24"/>
          <w:szCs w:val="24"/>
        </w:rPr>
        <w:t>erowań</w:t>
      </w:r>
      <w:r w:rsidR="00AF14F1" w:rsidRPr="008F5C1D">
        <w:rPr>
          <w:b/>
          <w:sz w:val="24"/>
          <w:szCs w:val="24"/>
        </w:rPr>
        <w:t>,</w:t>
      </w:r>
      <w:r w:rsidR="009A46F1">
        <w:rPr>
          <w:b/>
          <w:sz w:val="24"/>
          <w:szCs w:val="24"/>
        </w:rPr>
        <w:t xml:space="preserve"> z tego:</w:t>
      </w:r>
    </w:p>
    <w:p w:rsidR="009A46F1" w:rsidRDefault="009A46F1" w:rsidP="009A46F1">
      <w:pPr>
        <w:pStyle w:val="Akapitzlist"/>
        <w:numPr>
          <w:ilvl w:val="0"/>
          <w:numId w:val="71"/>
        </w:num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596 </w:t>
      </w:r>
      <w:r w:rsidRPr="009A46F1">
        <w:rPr>
          <w:sz w:val="24"/>
          <w:szCs w:val="24"/>
        </w:rPr>
        <w:t>na zgłoszone wolne miejsca pracy;</w:t>
      </w:r>
    </w:p>
    <w:p w:rsidR="009A46F1" w:rsidRPr="009A46F1" w:rsidRDefault="009A46F1" w:rsidP="009A46F1">
      <w:pPr>
        <w:pStyle w:val="Akapitzlist"/>
        <w:numPr>
          <w:ilvl w:val="0"/>
          <w:numId w:val="71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200 </w:t>
      </w:r>
      <w:r w:rsidRPr="009A46F1">
        <w:rPr>
          <w:sz w:val="24"/>
          <w:szCs w:val="24"/>
        </w:rPr>
        <w:t>w celu odbycia stażu w miejscu pracy;</w:t>
      </w:r>
    </w:p>
    <w:p w:rsidR="009A46F1" w:rsidRPr="009A46F1" w:rsidRDefault="009A46F1" w:rsidP="009A46F1">
      <w:pPr>
        <w:pStyle w:val="Akapitzlist"/>
        <w:numPr>
          <w:ilvl w:val="0"/>
          <w:numId w:val="71"/>
        </w:num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30 </w:t>
      </w:r>
      <w:r w:rsidRPr="009A46F1">
        <w:rPr>
          <w:sz w:val="24"/>
          <w:szCs w:val="24"/>
        </w:rPr>
        <w:t>na prace społecznie użyteczne.</w:t>
      </w:r>
    </w:p>
    <w:p w:rsidR="00300D7B" w:rsidRDefault="00C74142" w:rsidP="00C81E9E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Ponadto </w:t>
      </w:r>
      <w:r w:rsidR="00300D7B">
        <w:rPr>
          <w:sz w:val="24"/>
          <w:szCs w:val="24"/>
        </w:rPr>
        <w:t xml:space="preserve">w ramach Europejskich Dni Pracodawców zorganizowano </w:t>
      </w:r>
      <w:r w:rsidR="008801CD" w:rsidRPr="008801CD">
        <w:rPr>
          <w:sz w:val="24"/>
          <w:szCs w:val="24"/>
        </w:rPr>
        <w:t xml:space="preserve">w </w:t>
      </w:r>
      <w:r w:rsidR="008F5C1D">
        <w:rPr>
          <w:sz w:val="24"/>
          <w:szCs w:val="24"/>
        </w:rPr>
        <w:t>październiku 2019</w:t>
      </w:r>
      <w:r w:rsidR="008801CD" w:rsidRPr="008801CD">
        <w:rPr>
          <w:sz w:val="24"/>
          <w:szCs w:val="24"/>
        </w:rPr>
        <w:t xml:space="preserve">r. </w:t>
      </w:r>
      <w:r w:rsidR="00300D7B">
        <w:rPr>
          <w:sz w:val="24"/>
          <w:szCs w:val="24"/>
        </w:rPr>
        <w:t>giełdę branżową, która odbyła się Powiatowym Młodzieżowym Domu Kultury w Otw</w:t>
      </w:r>
      <w:r w:rsidR="008F5C1D">
        <w:rPr>
          <w:sz w:val="24"/>
          <w:szCs w:val="24"/>
        </w:rPr>
        <w:t>ocku. W giełdzie uczestniczyło 5</w:t>
      </w:r>
      <w:r w:rsidR="00300D7B">
        <w:rPr>
          <w:sz w:val="24"/>
          <w:szCs w:val="24"/>
        </w:rPr>
        <w:t xml:space="preserve"> pracodawców reprezentujących branże: handlową i produkcyjną. Rekrutacje odbywały się na stanowiska: kasjer, sprzedawca, </w:t>
      </w:r>
      <w:r w:rsidR="008F5C1D">
        <w:rPr>
          <w:sz w:val="24"/>
          <w:szCs w:val="24"/>
        </w:rPr>
        <w:t xml:space="preserve">operator maszyn i urządzeń do </w:t>
      </w:r>
      <w:r w:rsidR="009A46F1">
        <w:rPr>
          <w:sz w:val="24"/>
          <w:szCs w:val="24"/>
        </w:rPr>
        <w:t>przetwórstwa tworzyw sztucznych,</w:t>
      </w:r>
      <w:r w:rsidR="00A43D81">
        <w:rPr>
          <w:sz w:val="24"/>
          <w:szCs w:val="24"/>
        </w:rPr>
        <w:t xml:space="preserve"> pomocnik presera, konfekcjonerka zabawek, pracownik produkcji, magazynier opakowań, kierowca mechanik.</w:t>
      </w:r>
    </w:p>
    <w:p w:rsidR="00C81E9E" w:rsidRPr="00C81E9E" w:rsidRDefault="00AF14F1" w:rsidP="00300D7B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Og</w:t>
      </w:r>
      <w:r w:rsidR="00A43D81">
        <w:rPr>
          <w:sz w:val="24"/>
          <w:szCs w:val="24"/>
        </w:rPr>
        <w:t>ółem w giełdzie wzięły udział 31</w:t>
      </w:r>
      <w:r>
        <w:rPr>
          <w:sz w:val="24"/>
          <w:szCs w:val="24"/>
        </w:rPr>
        <w:t xml:space="preserve"> osoby bezrobotne</w:t>
      </w:r>
      <w:r w:rsidR="00300D7B">
        <w:rPr>
          <w:sz w:val="24"/>
          <w:szCs w:val="24"/>
        </w:rPr>
        <w:t xml:space="preserve">. </w:t>
      </w:r>
      <w:r w:rsidR="00663E85">
        <w:rPr>
          <w:sz w:val="24"/>
          <w:szCs w:val="24"/>
        </w:rPr>
        <w:t xml:space="preserve"> </w:t>
      </w:r>
      <w:r w:rsidR="009553D8">
        <w:rPr>
          <w:sz w:val="24"/>
          <w:szCs w:val="24"/>
        </w:rPr>
        <w:t xml:space="preserve"> </w:t>
      </w:r>
    </w:p>
    <w:p w:rsidR="009C3EE1" w:rsidRPr="00C81E9E" w:rsidRDefault="00C81E9E" w:rsidP="00C76033">
      <w:pPr>
        <w:spacing w:line="360" w:lineRule="auto"/>
        <w:ind w:firstLine="708"/>
        <w:jc w:val="both"/>
        <w:rPr>
          <w:sz w:val="24"/>
          <w:szCs w:val="24"/>
        </w:rPr>
      </w:pPr>
      <w:r w:rsidRPr="00C81E9E">
        <w:rPr>
          <w:sz w:val="24"/>
          <w:szCs w:val="24"/>
        </w:rPr>
        <w:t xml:space="preserve"> Powiatowy Urząd Pracy w Otwocku </w:t>
      </w:r>
      <w:r w:rsidR="007E694F">
        <w:rPr>
          <w:sz w:val="24"/>
          <w:szCs w:val="24"/>
        </w:rPr>
        <w:t>upowszechniał</w:t>
      </w:r>
      <w:r w:rsidRPr="00C81E9E">
        <w:rPr>
          <w:sz w:val="24"/>
          <w:szCs w:val="24"/>
        </w:rPr>
        <w:t xml:space="preserve"> </w:t>
      </w:r>
      <w:r w:rsidR="007E694F">
        <w:rPr>
          <w:sz w:val="24"/>
          <w:szCs w:val="24"/>
        </w:rPr>
        <w:t xml:space="preserve">również informacje </w:t>
      </w:r>
      <w:r w:rsidRPr="00C81E9E">
        <w:rPr>
          <w:sz w:val="24"/>
          <w:szCs w:val="24"/>
        </w:rPr>
        <w:t>o wolnych miejscach pracy zgłaszanych z krajów Europejskiego Obszaru Gospodarczego (EOG) w ramach sieci E</w:t>
      </w:r>
      <w:r w:rsidR="009A46F1">
        <w:rPr>
          <w:sz w:val="24"/>
          <w:szCs w:val="24"/>
        </w:rPr>
        <w:t>URES. W 2019</w:t>
      </w:r>
      <w:r w:rsidRPr="00C81E9E">
        <w:rPr>
          <w:sz w:val="24"/>
          <w:szCs w:val="24"/>
        </w:rPr>
        <w:t>r. do</w:t>
      </w:r>
      <w:r w:rsidR="005543B8">
        <w:rPr>
          <w:sz w:val="24"/>
          <w:szCs w:val="24"/>
        </w:rPr>
        <w:t xml:space="preserve"> tut</w:t>
      </w:r>
      <w:r w:rsidR="008801CD">
        <w:rPr>
          <w:sz w:val="24"/>
          <w:szCs w:val="24"/>
        </w:rPr>
        <w:t>ejszego urzędu wpłynęło</w:t>
      </w:r>
      <w:r w:rsidR="005543B8">
        <w:rPr>
          <w:sz w:val="24"/>
          <w:szCs w:val="24"/>
        </w:rPr>
        <w:t xml:space="preserve"> </w:t>
      </w:r>
      <w:r w:rsidR="00A43D81">
        <w:rPr>
          <w:b/>
          <w:sz w:val="24"/>
          <w:szCs w:val="24"/>
        </w:rPr>
        <w:t>465</w:t>
      </w:r>
      <w:r w:rsidRPr="00C81E9E">
        <w:rPr>
          <w:b/>
          <w:sz w:val="24"/>
          <w:szCs w:val="24"/>
        </w:rPr>
        <w:t xml:space="preserve"> </w:t>
      </w:r>
      <w:r w:rsidR="0087072A">
        <w:rPr>
          <w:sz w:val="24"/>
          <w:szCs w:val="24"/>
        </w:rPr>
        <w:t xml:space="preserve">ofert pracy na </w:t>
      </w:r>
      <w:r w:rsidR="009A46F1">
        <w:rPr>
          <w:sz w:val="24"/>
          <w:szCs w:val="24"/>
        </w:rPr>
        <w:t>2779</w:t>
      </w:r>
      <w:r w:rsidR="007531E2">
        <w:rPr>
          <w:sz w:val="24"/>
          <w:szCs w:val="24"/>
        </w:rPr>
        <w:t xml:space="preserve"> miejsc pracy</w:t>
      </w:r>
      <w:r w:rsidRPr="00C81E9E">
        <w:rPr>
          <w:sz w:val="24"/>
          <w:szCs w:val="24"/>
        </w:rPr>
        <w:t xml:space="preserve">, (tj. </w:t>
      </w:r>
      <w:r w:rsidRPr="00C81E9E">
        <w:rPr>
          <w:sz w:val="24"/>
          <w:szCs w:val="24"/>
        </w:rPr>
        <w:lastRenderedPageBreak/>
        <w:t>powyżej 6 miesięcy), które pochodziły m.in. z krajów: Holandia, Norwegia, Niemcy, Wi</w:t>
      </w:r>
      <w:r w:rsidR="00B04C60">
        <w:rPr>
          <w:sz w:val="24"/>
          <w:szCs w:val="24"/>
        </w:rPr>
        <w:t>e</w:t>
      </w:r>
      <w:r w:rsidRPr="00C81E9E">
        <w:rPr>
          <w:sz w:val="24"/>
          <w:szCs w:val="24"/>
        </w:rPr>
        <w:t>lka Bryta</w:t>
      </w:r>
      <w:r w:rsidR="003F30A9">
        <w:rPr>
          <w:sz w:val="24"/>
          <w:szCs w:val="24"/>
        </w:rPr>
        <w:t xml:space="preserve">nia, Belgia, Hiszpania, Austria, </w:t>
      </w:r>
      <w:r w:rsidR="00300D7B">
        <w:rPr>
          <w:sz w:val="24"/>
          <w:szCs w:val="24"/>
        </w:rPr>
        <w:t>Francja, Bułgaria, Słowacja, Finlandia</w:t>
      </w:r>
      <w:r w:rsidR="00C81578">
        <w:rPr>
          <w:sz w:val="24"/>
          <w:szCs w:val="24"/>
        </w:rPr>
        <w:t>.</w:t>
      </w:r>
    </w:p>
    <w:p w:rsidR="00C81E9E" w:rsidRPr="00C81E9E" w:rsidRDefault="00C81E9E" w:rsidP="00C81E9E">
      <w:pPr>
        <w:spacing w:line="360" w:lineRule="auto"/>
        <w:jc w:val="both"/>
        <w:rPr>
          <w:sz w:val="24"/>
          <w:szCs w:val="24"/>
        </w:rPr>
      </w:pPr>
      <w:r w:rsidRPr="00C81E9E">
        <w:rPr>
          <w:sz w:val="24"/>
          <w:szCs w:val="24"/>
        </w:rPr>
        <w:t>Najwięcej ofert zgłoszono w zawodach:</w:t>
      </w:r>
    </w:p>
    <w:p w:rsidR="00C81E9E" w:rsidRDefault="006360D1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robotnik budowlany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cieśla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dekarz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elektromonter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elektryk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hydraulik</w:t>
      </w:r>
      <w:r w:rsidR="009A46F1">
        <w:rPr>
          <w:sz w:val="24"/>
          <w:szCs w:val="24"/>
        </w:rPr>
        <w:t>;</w:t>
      </w:r>
    </w:p>
    <w:p w:rsidR="006360D1" w:rsidRDefault="006360D1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ślusarz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kelner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kucharz</w:t>
      </w:r>
      <w:r w:rsidR="009A46F1">
        <w:rPr>
          <w:sz w:val="24"/>
          <w:szCs w:val="24"/>
        </w:rPr>
        <w:t>;</w:t>
      </w:r>
    </w:p>
    <w:p w:rsidR="006360D1" w:rsidRDefault="006360D1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pomoc kuchenna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kierowca C+E</w:t>
      </w:r>
      <w:r w:rsidR="009A46F1">
        <w:rPr>
          <w:sz w:val="24"/>
          <w:szCs w:val="24"/>
        </w:rPr>
        <w:t>;</w:t>
      </w:r>
    </w:p>
    <w:p w:rsidR="00E22E66" w:rsidRDefault="006360D1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mechanik samochodowy</w:t>
      </w:r>
      <w:r w:rsidR="009A46F1">
        <w:rPr>
          <w:sz w:val="24"/>
          <w:szCs w:val="24"/>
        </w:rPr>
        <w:t>;</w:t>
      </w:r>
    </w:p>
    <w:p w:rsidR="006360D1" w:rsidRDefault="006360D1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lakiernik samochodowy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monter urządzeń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operator CNC maszyn</w:t>
      </w:r>
      <w:r w:rsidR="009A46F1">
        <w:rPr>
          <w:sz w:val="24"/>
          <w:szCs w:val="24"/>
        </w:rPr>
        <w:t>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opiekun osób starszych</w:t>
      </w:r>
      <w:r w:rsidR="009A46F1">
        <w:rPr>
          <w:sz w:val="24"/>
          <w:szCs w:val="24"/>
        </w:rPr>
        <w:t>;</w:t>
      </w:r>
    </w:p>
    <w:p w:rsidR="006360D1" w:rsidRDefault="009A46F1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stomatolog;</w:t>
      </w:r>
    </w:p>
    <w:p w:rsid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pracownicy do zbiorów owoców</w:t>
      </w:r>
      <w:r w:rsidR="009A46F1">
        <w:rPr>
          <w:sz w:val="24"/>
          <w:szCs w:val="24"/>
        </w:rPr>
        <w:t>;</w:t>
      </w:r>
    </w:p>
    <w:p w:rsidR="00E22E66" w:rsidRPr="00E22E66" w:rsidRDefault="00E22E66" w:rsidP="00F3412B">
      <w:pPr>
        <w:numPr>
          <w:ilvl w:val="0"/>
          <w:numId w:val="28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spawacz</w:t>
      </w:r>
      <w:r w:rsidR="009A46F1">
        <w:rPr>
          <w:sz w:val="24"/>
          <w:szCs w:val="24"/>
        </w:rPr>
        <w:t>.</w:t>
      </w:r>
    </w:p>
    <w:p w:rsidR="00C81E9E" w:rsidRPr="00C81E9E" w:rsidRDefault="00C81E9E" w:rsidP="00C81E9E">
      <w:pPr>
        <w:spacing w:line="360" w:lineRule="auto"/>
        <w:jc w:val="both"/>
        <w:rPr>
          <w:sz w:val="24"/>
          <w:szCs w:val="24"/>
        </w:rPr>
      </w:pPr>
      <w:r w:rsidRPr="00C81E9E">
        <w:rPr>
          <w:sz w:val="24"/>
          <w:szCs w:val="24"/>
        </w:rPr>
        <w:t xml:space="preserve">Powyższe oferty pracy były zamieszczane w </w:t>
      </w:r>
      <w:r w:rsidR="00895618">
        <w:rPr>
          <w:sz w:val="24"/>
          <w:szCs w:val="24"/>
        </w:rPr>
        <w:t>urzędzie</w:t>
      </w:r>
      <w:r w:rsidRPr="00C81E9E">
        <w:rPr>
          <w:sz w:val="24"/>
          <w:szCs w:val="24"/>
        </w:rPr>
        <w:t xml:space="preserve"> na wyodrębnionych </w:t>
      </w:r>
      <w:r w:rsidR="008A59C0">
        <w:rPr>
          <w:sz w:val="24"/>
          <w:szCs w:val="24"/>
        </w:rPr>
        <w:t xml:space="preserve">w tym celu monitorach </w:t>
      </w:r>
      <w:r w:rsidRPr="00C81E9E">
        <w:rPr>
          <w:sz w:val="24"/>
          <w:szCs w:val="24"/>
        </w:rPr>
        <w:t xml:space="preserve"> </w:t>
      </w:r>
      <w:r w:rsidR="00895618">
        <w:rPr>
          <w:sz w:val="24"/>
          <w:szCs w:val="24"/>
        </w:rPr>
        <w:t xml:space="preserve">multimedialnych </w:t>
      </w:r>
      <w:r w:rsidRPr="00C81E9E">
        <w:rPr>
          <w:sz w:val="24"/>
          <w:szCs w:val="24"/>
        </w:rPr>
        <w:t xml:space="preserve">oraz urzędomatach zainstalowanych </w:t>
      </w:r>
      <w:r w:rsidR="005A0CF6">
        <w:rPr>
          <w:sz w:val="24"/>
          <w:szCs w:val="24"/>
        </w:rPr>
        <w:t xml:space="preserve">w </w:t>
      </w:r>
      <w:r w:rsidR="00895618">
        <w:rPr>
          <w:sz w:val="24"/>
          <w:szCs w:val="24"/>
        </w:rPr>
        <w:t xml:space="preserve">siedzibach </w:t>
      </w:r>
      <w:r w:rsidR="005A0CF6">
        <w:rPr>
          <w:sz w:val="24"/>
          <w:szCs w:val="24"/>
        </w:rPr>
        <w:t>gmi</w:t>
      </w:r>
      <w:r w:rsidR="00895618">
        <w:rPr>
          <w:sz w:val="24"/>
          <w:szCs w:val="24"/>
        </w:rPr>
        <w:t>n</w:t>
      </w:r>
      <w:r w:rsidRPr="00C81E9E">
        <w:rPr>
          <w:sz w:val="24"/>
          <w:szCs w:val="24"/>
        </w:rPr>
        <w:t xml:space="preserve"> powiatu otwockiego.</w:t>
      </w:r>
    </w:p>
    <w:p w:rsidR="006270EB" w:rsidRDefault="00C81E9E" w:rsidP="006270EB">
      <w:pPr>
        <w:spacing w:line="360" w:lineRule="auto"/>
        <w:jc w:val="both"/>
        <w:rPr>
          <w:sz w:val="24"/>
          <w:szCs w:val="24"/>
        </w:rPr>
      </w:pPr>
      <w:r w:rsidRPr="00C81E9E">
        <w:rPr>
          <w:sz w:val="24"/>
          <w:szCs w:val="24"/>
        </w:rPr>
        <w:t>Sposób aplikowania odbywał się na poziomie wojewódzkich urzędów pracy lub bezpośrednio do pracodawcy.</w:t>
      </w:r>
      <w:r w:rsidR="00895618">
        <w:rPr>
          <w:sz w:val="24"/>
          <w:szCs w:val="24"/>
        </w:rPr>
        <w:t xml:space="preserve"> </w:t>
      </w:r>
      <w:r w:rsidR="008A59C0">
        <w:rPr>
          <w:sz w:val="24"/>
          <w:szCs w:val="24"/>
        </w:rPr>
        <w:t>U</w:t>
      </w:r>
      <w:r w:rsidRPr="00C81E9E">
        <w:rPr>
          <w:sz w:val="24"/>
          <w:szCs w:val="24"/>
        </w:rPr>
        <w:t>rząd pracy udostępnia</w:t>
      </w:r>
      <w:r w:rsidR="00FD507B">
        <w:rPr>
          <w:sz w:val="24"/>
          <w:szCs w:val="24"/>
        </w:rPr>
        <w:t>ł</w:t>
      </w:r>
      <w:r w:rsidR="009A46F1">
        <w:rPr>
          <w:sz w:val="24"/>
          <w:szCs w:val="24"/>
        </w:rPr>
        <w:t xml:space="preserve"> osobom zainteresowanym wzór europejskiego CV, które jest</w:t>
      </w:r>
      <w:r w:rsidRPr="00C81E9E">
        <w:rPr>
          <w:sz w:val="24"/>
          <w:szCs w:val="24"/>
        </w:rPr>
        <w:t xml:space="preserve"> niezbędne</w:t>
      </w:r>
      <w:r w:rsidR="003F5007">
        <w:rPr>
          <w:sz w:val="24"/>
          <w:szCs w:val="24"/>
        </w:rPr>
        <w:t xml:space="preserve"> </w:t>
      </w:r>
      <w:r w:rsidR="009A46F1">
        <w:rPr>
          <w:sz w:val="24"/>
          <w:szCs w:val="24"/>
        </w:rPr>
        <w:t>w procesie rekrutacji</w:t>
      </w:r>
      <w:r w:rsidR="003F5007">
        <w:rPr>
          <w:sz w:val="24"/>
          <w:szCs w:val="24"/>
        </w:rPr>
        <w:t>.</w:t>
      </w:r>
    </w:p>
    <w:p w:rsidR="009D28E1" w:rsidRDefault="009D28E1" w:rsidP="006270EB">
      <w:pPr>
        <w:spacing w:line="360" w:lineRule="auto"/>
        <w:jc w:val="both"/>
        <w:rPr>
          <w:sz w:val="24"/>
          <w:szCs w:val="24"/>
        </w:rPr>
      </w:pPr>
    </w:p>
    <w:p w:rsidR="00CB1E32" w:rsidRDefault="00CB1E32" w:rsidP="006270EB">
      <w:pPr>
        <w:spacing w:line="360" w:lineRule="auto"/>
        <w:jc w:val="both"/>
        <w:rPr>
          <w:sz w:val="24"/>
          <w:szCs w:val="24"/>
        </w:rPr>
      </w:pPr>
    </w:p>
    <w:p w:rsidR="00DA708F" w:rsidRPr="00DA708F" w:rsidRDefault="00E213DE" w:rsidP="006270EB">
      <w:pPr>
        <w:spacing w:line="360" w:lineRule="auto"/>
        <w:jc w:val="both"/>
        <w:rPr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 </w:t>
      </w:r>
      <w:r w:rsidR="00DA708F" w:rsidRPr="00DA708F">
        <w:rPr>
          <w:b/>
          <w:i/>
          <w:sz w:val="24"/>
          <w:szCs w:val="24"/>
        </w:rPr>
        <w:t>Podjęcia pracy</w:t>
      </w:r>
    </w:p>
    <w:p w:rsidR="0084362F" w:rsidRDefault="00A43D81" w:rsidP="00DA708F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2019</w:t>
      </w:r>
      <w:r w:rsidR="00DA708F" w:rsidRPr="00DA708F">
        <w:rPr>
          <w:sz w:val="24"/>
          <w:szCs w:val="24"/>
        </w:rPr>
        <w:t xml:space="preserve">r. pracę podjęło </w:t>
      </w:r>
      <w:r w:rsidR="0084362F">
        <w:rPr>
          <w:sz w:val="24"/>
          <w:szCs w:val="24"/>
        </w:rPr>
        <w:t xml:space="preserve">ogółem </w:t>
      </w:r>
      <w:r>
        <w:rPr>
          <w:b/>
          <w:sz w:val="24"/>
          <w:szCs w:val="24"/>
        </w:rPr>
        <w:t>1613</w:t>
      </w:r>
      <w:r w:rsidR="0087072A">
        <w:rPr>
          <w:sz w:val="24"/>
          <w:szCs w:val="24"/>
        </w:rPr>
        <w:t xml:space="preserve"> osób bezrobotnych, w tym </w:t>
      </w:r>
      <w:r>
        <w:rPr>
          <w:sz w:val="24"/>
          <w:szCs w:val="24"/>
        </w:rPr>
        <w:t>841</w:t>
      </w:r>
      <w:r w:rsidR="00DA708F" w:rsidRPr="00DA708F">
        <w:rPr>
          <w:sz w:val="24"/>
          <w:szCs w:val="24"/>
        </w:rPr>
        <w:t xml:space="preserve"> kobiet.</w:t>
      </w:r>
      <w:r w:rsidR="00B05127">
        <w:rPr>
          <w:sz w:val="24"/>
          <w:szCs w:val="24"/>
        </w:rPr>
        <w:t xml:space="preserve"> </w:t>
      </w:r>
      <w:r w:rsidR="009A46F1">
        <w:rPr>
          <w:sz w:val="24"/>
          <w:szCs w:val="24"/>
        </w:rPr>
        <w:t>W</w:t>
      </w:r>
      <w:r w:rsidR="009073C1">
        <w:rPr>
          <w:sz w:val="24"/>
          <w:szCs w:val="24"/>
        </w:rPr>
        <w:t xml:space="preserve"> </w:t>
      </w:r>
      <w:r w:rsidR="00AC44AE">
        <w:rPr>
          <w:sz w:val="24"/>
          <w:szCs w:val="24"/>
        </w:rPr>
        <w:t xml:space="preserve">ramach </w:t>
      </w:r>
      <w:r w:rsidR="009A46F1">
        <w:rPr>
          <w:sz w:val="24"/>
          <w:szCs w:val="24"/>
        </w:rPr>
        <w:t>miejsc pracy</w:t>
      </w:r>
      <w:r w:rsidR="00AC44AE">
        <w:rPr>
          <w:sz w:val="24"/>
          <w:szCs w:val="24"/>
        </w:rPr>
        <w:t xml:space="preserve"> subsy</w:t>
      </w:r>
      <w:r w:rsidR="003C322A">
        <w:rPr>
          <w:sz w:val="24"/>
          <w:szCs w:val="24"/>
        </w:rPr>
        <w:t xml:space="preserve">diowanych </w:t>
      </w:r>
      <w:r w:rsidR="009A46F1">
        <w:rPr>
          <w:sz w:val="24"/>
          <w:szCs w:val="24"/>
        </w:rPr>
        <w:t>172 osoby</w:t>
      </w:r>
      <w:r w:rsidR="00D01BAE">
        <w:rPr>
          <w:sz w:val="24"/>
          <w:szCs w:val="24"/>
        </w:rPr>
        <w:t xml:space="preserve"> </w:t>
      </w:r>
      <w:r w:rsidR="003C322A">
        <w:rPr>
          <w:sz w:val="24"/>
          <w:szCs w:val="24"/>
        </w:rPr>
        <w:t xml:space="preserve">i </w:t>
      </w:r>
      <w:r w:rsidR="009A46F1">
        <w:rPr>
          <w:sz w:val="24"/>
          <w:szCs w:val="24"/>
        </w:rPr>
        <w:t xml:space="preserve">w ramach miejsc pracy </w:t>
      </w:r>
      <w:r w:rsidR="003C322A">
        <w:rPr>
          <w:sz w:val="24"/>
          <w:szCs w:val="24"/>
        </w:rPr>
        <w:t>nie</w:t>
      </w:r>
      <w:r w:rsidR="00AC44AE">
        <w:rPr>
          <w:sz w:val="24"/>
          <w:szCs w:val="24"/>
        </w:rPr>
        <w:t>subs</w:t>
      </w:r>
      <w:r w:rsidR="0084362F">
        <w:rPr>
          <w:sz w:val="24"/>
          <w:szCs w:val="24"/>
        </w:rPr>
        <w:t>ydiowanych</w:t>
      </w:r>
      <w:r w:rsidR="009A46F1">
        <w:rPr>
          <w:sz w:val="24"/>
          <w:szCs w:val="24"/>
        </w:rPr>
        <w:t xml:space="preserve"> 1441.</w:t>
      </w:r>
      <w:r w:rsidR="00DA708F" w:rsidRPr="00DA708F">
        <w:rPr>
          <w:sz w:val="24"/>
          <w:szCs w:val="24"/>
        </w:rPr>
        <w:t xml:space="preserve"> </w:t>
      </w:r>
    </w:p>
    <w:p w:rsidR="0084362F" w:rsidRPr="0084362F" w:rsidRDefault="00B60C9A" w:rsidP="0084362F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rama</w:t>
      </w:r>
      <w:r w:rsidR="009073C1">
        <w:rPr>
          <w:sz w:val="24"/>
          <w:szCs w:val="24"/>
        </w:rPr>
        <w:t>ch prac subsydiowanych zatrudniono</w:t>
      </w:r>
      <w:r w:rsidR="0084362F" w:rsidRPr="0084362F">
        <w:rPr>
          <w:sz w:val="24"/>
          <w:szCs w:val="24"/>
        </w:rPr>
        <w:t>:</w:t>
      </w:r>
    </w:p>
    <w:p w:rsidR="0084362F" w:rsidRPr="009F3360" w:rsidRDefault="00A43D81" w:rsidP="00F3412B">
      <w:pPr>
        <w:pStyle w:val="Akapitzlist"/>
        <w:numPr>
          <w:ilvl w:val="0"/>
          <w:numId w:val="53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4</w:t>
      </w:r>
      <w:r w:rsidR="006360D1">
        <w:rPr>
          <w:sz w:val="24"/>
          <w:szCs w:val="24"/>
        </w:rPr>
        <w:t xml:space="preserve"> osób</w:t>
      </w:r>
      <w:r w:rsidR="0087072A" w:rsidRPr="009F3360">
        <w:rPr>
          <w:sz w:val="24"/>
          <w:szCs w:val="24"/>
        </w:rPr>
        <w:t xml:space="preserve"> </w:t>
      </w:r>
      <w:r w:rsidR="009073C1" w:rsidRPr="009F3360">
        <w:rPr>
          <w:sz w:val="24"/>
          <w:szCs w:val="24"/>
        </w:rPr>
        <w:t>- refundacja</w:t>
      </w:r>
      <w:r w:rsidR="0087072A" w:rsidRPr="009F3360">
        <w:rPr>
          <w:sz w:val="24"/>
          <w:szCs w:val="24"/>
        </w:rPr>
        <w:t xml:space="preserve"> </w:t>
      </w:r>
      <w:r w:rsidR="00C411E0" w:rsidRPr="009F3360">
        <w:rPr>
          <w:sz w:val="24"/>
          <w:szCs w:val="24"/>
        </w:rPr>
        <w:t xml:space="preserve">kosztów zatrudnienia </w:t>
      </w:r>
      <w:r w:rsidR="0087072A" w:rsidRPr="009F3360">
        <w:rPr>
          <w:sz w:val="24"/>
          <w:szCs w:val="24"/>
        </w:rPr>
        <w:t>dla osób do 30 roku życia</w:t>
      </w:r>
      <w:r w:rsidR="00C31395">
        <w:rPr>
          <w:sz w:val="24"/>
          <w:szCs w:val="24"/>
        </w:rPr>
        <w:t>;</w:t>
      </w:r>
    </w:p>
    <w:p w:rsidR="0087072A" w:rsidRPr="009F3360" w:rsidRDefault="00A43D81" w:rsidP="00F3412B">
      <w:pPr>
        <w:pStyle w:val="Akapitzlist"/>
        <w:numPr>
          <w:ilvl w:val="0"/>
          <w:numId w:val="53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22</w:t>
      </w:r>
      <w:r w:rsidR="0087072A" w:rsidRPr="009F3360">
        <w:rPr>
          <w:sz w:val="24"/>
          <w:szCs w:val="24"/>
        </w:rPr>
        <w:t xml:space="preserve"> osób </w:t>
      </w:r>
      <w:r w:rsidR="009073C1" w:rsidRPr="009F3360">
        <w:rPr>
          <w:sz w:val="24"/>
          <w:szCs w:val="24"/>
        </w:rPr>
        <w:t>-</w:t>
      </w:r>
      <w:r w:rsidR="0087072A" w:rsidRPr="009F3360">
        <w:rPr>
          <w:sz w:val="24"/>
          <w:szCs w:val="24"/>
        </w:rPr>
        <w:t xml:space="preserve"> prac</w:t>
      </w:r>
      <w:r w:rsidR="009073C1" w:rsidRPr="009F3360">
        <w:rPr>
          <w:sz w:val="24"/>
          <w:szCs w:val="24"/>
        </w:rPr>
        <w:t>e</w:t>
      </w:r>
      <w:r w:rsidR="00C9108F">
        <w:rPr>
          <w:sz w:val="24"/>
          <w:szCs w:val="24"/>
        </w:rPr>
        <w:t xml:space="preserve"> interwencyjne</w:t>
      </w:r>
      <w:r w:rsidR="00C31395">
        <w:rPr>
          <w:sz w:val="24"/>
          <w:szCs w:val="24"/>
        </w:rPr>
        <w:t>;</w:t>
      </w:r>
    </w:p>
    <w:p w:rsidR="0084362F" w:rsidRPr="009F3360" w:rsidRDefault="00A43D81" w:rsidP="00F3412B">
      <w:pPr>
        <w:pStyle w:val="Akapitzlist"/>
        <w:numPr>
          <w:ilvl w:val="0"/>
          <w:numId w:val="53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55</w:t>
      </w:r>
      <w:r w:rsidR="0084362F" w:rsidRPr="009F3360">
        <w:rPr>
          <w:sz w:val="24"/>
          <w:szCs w:val="24"/>
        </w:rPr>
        <w:t xml:space="preserve"> osób </w:t>
      </w:r>
      <w:r w:rsidR="009073C1" w:rsidRPr="009F3360">
        <w:rPr>
          <w:sz w:val="24"/>
          <w:szCs w:val="24"/>
        </w:rPr>
        <w:t>- roboty publiczne</w:t>
      </w:r>
      <w:r w:rsidR="00C31395">
        <w:rPr>
          <w:sz w:val="24"/>
          <w:szCs w:val="24"/>
        </w:rPr>
        <w:t>;</w:t>
      </w:r>
    </w:p>
    <w:p w:rsidR="002D69FD" w:rsidRPr="009F3360" w:rsidRDefault="009A46F1" w:rsidP="00F3412B">
      <w:pPr>
        <w:pStyle w:val="Akapitzlist"/>
        <w:numPr>
          <w:ilvl w:val="0"/>
          <w:numId w:val="53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4</w:t>
      </w:r>
      <w:r w:rsidR="006360D1">
        <w:rPr>
          <w:sz w:val="24"/>
          <w:szCs w:val="24"/>
        </w:rPr>
        <w:t xml:space="preserve"> osoby</w:t>
      </w:r>
      <w:r w:rsidR="002D69FD" w:rsidRPr="009F3360">
        <w:rPr>
          <w:sz w:val="24"/>
          <w:szCs w:val="24"/>
        </w:rPr>
        <w:t xml:space="preserve"> </w:t>
      </w:r>
      <w:r w:rsidR="009073C1" w:rsidRPr="009F3360">
        <w:rPr>
          <w:sz w:val="24"/>
          <w:szCs w:val="24"/>
        </w:rPr>
        <w:t>- refundacja</w:t>
      </w:r>
      <w:r w:rsidR="002D69FD" w:rsidRPr="009F3360">
        <w:rPr>
          <w:sz w:val="24"/>
          <w:szCs w:val="24"/>
        </w:rPr>
        <w:t xml:space="preserve"> kosztów </w:t>
      </w:r>
      <w:r w:rsidR="009073C1" w:rsidRPr="009F3360">
        <w:rPr>
          <w:sz w:val="24"/>
          <w:szCs w:val="24"/>
        </w:rPr>
        <w:t>wyposażenia lub doposażenia</w:t>
      </w:r>
      <w:r w:rsidR="002D69FD" w:rsidRPr="009F3360">
        <w:rPr>
          <w:sz w:val="24"/>
          <w:szCs w:val="24"/>
        </w:rPr>
        <w:t xml:space="preserve"> stanowiska pracy dla bezrobotnego</w:t>
      </w:r>
      <w:r w:rsidR="00C31395">
        <w:rPr>
          <w:sz w:val="24"/>
          <w:szCs w:val="24"/>
        </w:rPr>
        <w:t>;</w:t>
      </w:r>
    </w:p>
    <w:p w:rsidR="002D69FD" w:rsidRDefault="00A43D81" w:rsidP="00F3412B">
      <w:pPr>
        <w:pStyle w:val="Akapitzlist"/>
        <w:numPr>
          <w:ilvl w:val="0"/>
          <w:numId w:val="53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12</w:t>
      </w:r>
      <w:r w:rsidR="0087072A" w:rsidRPr="009F3360">
        <w:rPr>
          <w:sz w:val="24"/>
          <w:szCs w:val="24"/>
        </w:rPr>
        <w:t xml:space="preserve"> osób</w:t>
      </w:r>
      <w:r w:rsidR="002D69FD" w:rsidRPr="009F3360">
        <w:rPr>
          <w:sz w:val="24"/>
          <w:szCs w:val="24"/>
        </w:rPr>
        <w:t xml:space="preserve"> </w:t>
      </w:r>
      <w:r w:rsidR="009F3360" w:rsidRPr="009F3360">
        <w:rPr>
          <w:sz w:val="24"/>
          <w:szCs w:val="24"/>
        </w:rPr>
        <w:t>- dofinansowanie</w:t>
      </w:r>
      <w:r w:rsidR="002D69FD" w:rsidRPr="009F3360">
        <w:rPr>
          <w:sz w:val="24"/>
          <w:szCs w:val="24"/>
        </w:rPr>
        <w:t xml:space="preserve"> wynagrodzenia dla bezrobotnego 50+</w:t>
      </w:r>
      <w:r w:rsidR="00C31395">
        <w:rPr>
          <w:sz w:val="24"/>
          <w:szCs w:val="24"/>
        </w:rPr>
        <w:t>;</w:t>
      </w:r>
    </w:p>
    <w:p w:rsidR="006360D1" w:rsidRDefault="00C31395" w:rsidP="00F3412B">
      <w:pPr>
        <w:pStyle w:val="Akapitzlist"/>
        <w:numPr>
          <w:ilvl w:val="0"/>
          <w:numId w:val="53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73</w:t>
      </w:r>
      <w:r w:rsidR="006360D1">
        <w:rPr>
          <w:sz w:val="24"/>
          <w:szCs w:val="24"/>
        </w:rPr>
        <w:t xml:space="preserve"> osób - podjęcie działalności gospodarczej</w:t>
      </w:r>
      <w:r>
        <w:rPr>
          <w:sz w:val="24"/>
          <w:szCs w:val="24"/>
        </w:rPr>
        <w:t>;</w:t>
      </w:r>
    </w:p>
    <w:p w:rsidR="00C31395" w:rsidRPr="009F3360" w:rsidRDefault="00C31395" w:rsidP="00F3412B">
      <w:pPr>
        <w:pStyle w:val="Akapitzlist"/>
        <w:numPr>
          <w:ilvl w:val="0"/>
          <w:numId w:val="53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2 osoby - bon zatrudnieniowy.</w:t>
      </w:r>
    </w:p>
    <w:p w:rsidR="00C976F4" w:rsidRDefault="0084362F" w:rsidP="00DA708F">
      <w:pPr>
        <w:spacing w:line="360" w:lineRule="auto"/>
        <w:jc w:val="both"/>
        <w:rPr>
          <w:sz w:val="24"/>
          <w:szCs w:val="24"/>
        </w:rPr>
      </w:pPr>
      <w:r w:rsidRPr="0084362F">
        <w:rPr>
          <w:sz w:val="24"/>
          <w:szCs w:val="24"/>
        </w:rPr>
        <w:t>W</w:t>
      </w:r>
      <w:r w:rsidR="00E22E66">
        <w:rPr>
          <w:sz w:val="24"/>
          <w:szCs w:val="24"/>
        </w:rPr>
        <w:t xml:space="preserve"> </w:t>
      </w:r>
      <w:r w:rsidR="00A43D81">
        <w:rPr>
          <w:sz w:val="24"/>
          <w:szCs w:val="24"/>
        </w:rPr>
        <w:t>roku 2019</w:t>
      </w:r>
      <w:r w:rsidR="00BF731C">
        <w:rPr>
          <w:sz w:val="24"/>
          <w:szCs w:val="24"/>
        </w:rPr>
        <w:t xml:space="preserve"> liczba ogółem podjęć pracy zmniejszyła się o </w:t>
      </w:r>
      <w:r w:rsidR="00A43D81">
        <w:rPr>
          <w:sz w:val="24"/>
          <w:szCs w:val="24"/>
        </w:rPr>
        <w:t>177 osób tj. o 9,9% w stosunku do roku 2018</w:t>
      </w:r>
      <w:r w:rsidR="00BF731C">
        <w:rPr>
          <w:sz w:val="24"/>
          <w:szCs w:val="24"/>
        </w:rPr>
        <w:t>.</w:t>
      </w:r>
    </w:p>
    <w:p w:rsidR="006270EB" w:rsidRDefault="006270EB" w:rsidP="00DA708F">
      <w:pPr>
        <w:spacing w:line="276" w:lineRule="auto"/>
        <w:jc w:val="both"/>
        <w:rPr>
          <w:sz w:val="24"/>
          <w:szCs w:val="24"/>
        </w:rPr>
      </w:pPr>
    </w:p>
    <w:p w:rsidR="00DA708F" w:rsidRDefault="00FF553E" w:rsidP="00DA708F">
      <w:pPr>
        <w:spacing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Wykres 10</w:t>
      </w:r>
      <w:r w:rsidR="00DA708F" w:rsidRPr="00DA708F">
        <w:rPr>
          <w:b/>
          <w:sz w:val="24"/>
          <w:szCs w:val="24"/>
        </w:rPr>
        <w:t>. Liczba podjęć pracy w latach 201</w:t>
      </w:r>
      <w:r w:rsidR="00C31395">
        <w:rPr>
          <w:b/>
          <w:sz w:val="24"/>
          <w:szCs w:val="24"/>
        </w:rPr>
        <w:t>8</w:t>
      </w:r>
      <w:r w:rsidR="00DA708F" w:rsidRPr="00DA708F">
        <w:rPr>
          <w:b/>
          <w:sz w:val="24"/>
          <w:szCs w:val="24"/>
        </w:rPr>
        <w:t xml:space="preserve"> – 201</w:t>
      </w:r>
      <w:r w:rsidR="00C31395">
        <w:rPr>
          <w:b/>
          <w:sz w:val="24"/>
          <w:szCs w:val="24"/>
        </w:rPr>
        <w:t>9</w:t>
      </w:r>
    </w:p>
    <w:p w:rsidR="009C3EE1" w:rsidRDefault="004912CD" w:rsidP="00C76033">
      <w:pPr>
        <w:spacing w:line="276" w:lineRule="auto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683910" cy="2348180"/>
            <wp:effectExtent l="0" t="0" r="12065" b="14605"/>
            <wp:docPr id="26" name="Wykres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C76033" w:rsidRPr="00C76033" w:rsidRDefault="00C76033" w:rsidP="00C76033">
      <w:pPr>
        <w:spacing w:line="276" w:lineRule="auto"/>
        <w:jc w:val="both"/>
        <w:rPr>
          <w:b/>
          <w:sz w:val="24"/>
          <w:szCs w:val="24"/>
        </w:rPr>
      </w:pPr>
    </w:p>
    <w:p w:rsidR="003A6845" w:rsidRPr="000B33A1" w:rsidRDefault="003A6845" w:rsidP="000B33A1">
      <w:pPr>
        <w:pStyle w:val="Akapitzlist"/>
        <w:numPr>
          <w:ilvl w:val="1"/>
          <w:numId w:val="66"/>
        </w:numPr>
        <w:spacing w:line="360" w:lineRule="auto"/>
        <w:jc w:val="both"/>
        <w:rPr>
          <w:b/>
          <w:i/>
          <w:sz w:val="24"/>
          <w:szCs w:val="24"/>
        </w:rPr>
      </w:pPr>
      <w:r w:rsidRPr="000B33A1">
        <w:rPr>
          <w:b/>
          <w:i/>
          <w:sz w:val="24"/>
          <w:szCs w:val="24"/>
        </w:rPr>
        <w:t>Zatrudnienie cudzoziemców</w:t>
      </w:r>
    </w:p>
    <w:p w:rsidR="003A6845" w:rsidRDefault="000B33A1" w:rsidP="003A684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Powiatowy Urząd Pracy w Otwocku </w:t>
      </w:r>
      <w:r w:rsidR="007250C1">
        <w:rPr>
          <w:sz w:val="24"/>
          <w:szCs w:val="24"/>
        </w:rPr>
        <w:t xml:space="preserve">w </w:t>
      </w:r>
      <w:r w:rsidR="003268E8">
        <w:rPr>
          <w:sz w:val="24"/>
          <w:szCs w:val="24"/>
        </w:rPr>
        <w:t>2019</w:t>
      </w:r>
      <w:r w:rsidR="003A6845" w:rsidRPr="004621C2">
        <w:rPr>
          <w:sz w:val="24"/>
          <w:szCs w:val="24"/>
        </w:rPr>
        <w:t xml:space="preserve">r. </w:t>
      </w:r>
      <w:r w:rsidR="003268E8">
        <w:rPr>
          <w:sz w:val="24"/>
          <w:szCs w:val="24"/>
        </w:rPr>
        <w:t>realizował</w:t>
      </w:r>
      <w:r w:rsidR="003A6845" w:rsidRPr="004621C2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zadania w zakresie wydawania zezwoleń na pracę sezonową dla cudzoziemców oraz oświadczeń o powierzeniu wykonywania pracy cudzoziemcom dla </w:t>
      </w:r>
      <w:r w:rsidR="003A684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obywateli </w:t>
      </w:r>
      <w:r w:rsidR="003A6845" w:rsidRPr="004621C2">
        <w:rPr>
          <w:sz w:val="24"/>
          <w:szCs w:val="24"/>
        </w:rPr>
        <w:t>6 państw: Republiki Armenii, Republiki Białorusi, Republiki Gruzji, Republiki Mołdawii, Federacji Rosyjskiej, Ukrainy.</w:t>
      </w:r>
    </w:p>
    <w:p w:rsidR="003A6845" w:rsidRPr="004621C2" w:rsidRDefault="003268E8" w:rsidP="003A684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2019r. do tut. urzędu wpłynęło 3503 oświadczeń</w:t>
      </w:r>
      <w:r w:rsidR="003A6845" w:rsidRPr="004621C2">
        <w:rPr>
          <w:sz w:val="24"/>
          <w:szCs w:val="24"/>
        </w:rPr>
        <w:t xml:space="preserve"> o powierzeniu wykonywania pracy cudzoziemcowi, z </w:t>
      </w:r>
      <w:r>
        <w:rPr>
          <w:sz w:val="24"/>
          <w:szCs w:val="24"/>
        </w:rPr>
        <w:t>czego do ewidencji  wpisano 3178 oświadczeń</w:t>
      </w:r>
      <w:r w:rsidR="003A6845" w:rsidRPr="004621C2">
        <w:rPr>
          <w:sz w:val="24"/>
          <w:szCs w:val="24"/>
        </w:rPr>
        <w:t xml:space="preserve">.  </w:t>
      </w:r>
    </w:p>
    <w:p w:rsidR="003A6845" w:rsidRPr="007531E2" w:rsidRDefault="00573224" w:rsidP="003A6845">
      <w:pPr>
        <w:spacing w:line="360" w:lineRule="auto"/>
        <w:jc w:val="both"/>
        <w:rPr>
          <w:b/>
          <w:sz w:val="24"/>
          <w:szCs w:val="24"/>
        </w:rPr>
      </w:pPr>
      <w:r w:rsidRPr="00573224">
        <w:rPr>
          <w:b/>
          <w:sz w:val="24"/>
          <w:szCs w:val="24"/>
        </w:rPr>
        <w:lastRenderedPageBreak/>
        <w:t>Tabela 24.  Liczba oświadczeń zaewidencjonowanych w rejestrze oświadczeń o powierzeniu wykonywania pracy cudzoziemcowi w okresie: 01.01.2019r. – 31.12.20</w:t>
      </w:r>
      <w:r>
        <w:rPr>
          <w:b/>
          <w:sz w:val="24"/>
          <w:szCs w:val="24"/>
        </w:rPr>
        <w:t>19r</w:t>
      </w:r>
      <w:r w:rsidR="003A6845">
        <w:rPr>
          <w:b/>
          <w:sz w:val="24"/>
          <w:szCs w:val="24"/>
        </w:rPr>
        <w:t>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59"/>
        <w:gridCol w:w="1276"/>
        <w:gridCol w:w="5528"/>
        <w:gridCol w:w="1449"/>
      </w:tblGrid>
      <w:tr w:rsidR="00573224" w:rsidRPr="00573224" w:rsidTr="00573224">
        <w:tc>
          <w:tcPr>
            <w:tcW w:w="7763" w:type="dxa"/>
            <w:gridSpan w:val="3"/>
            <w:shd w:val="clear" w:color="auto" w:fill="E36C0A" w:themeFill="accent6" w:themeFillShade="BF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Li</w:t>
            </w:r>
            <w:r w:rsidRPr="00573224">
              <w:rPr>
                <w:b/>
                <w:sz w:val="24"/>
                <w:szCs w:val="24"/>
              </w:rPr>
              <w:t>czba oświadczeń zaewidencjonowanych w rejestrze - ogółem</w:t>
            </w:r>
          </w:p>
        </w:tc>
        <w:tc>
          <w:tcPr>
            <w:tcW w:w="1449" w:type="dxa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3503</w:t>
            </w:r>
          </w:p>
        </w:tc>
      </w:tr>
      <w:tr w:rsidR="00573224" w:rsidRPr="00573224" w:rsidTr="00573224">
        <w:trPr>
          <w:trHeight w:val="538"/>
        </w:trPr>
        <w:tc>
          <w:tcPr>
            <w:tcW w:w="959" w:type="dxa"/>
            <w:vMerge w:val="restart"/>
            <w:shd w:val="clear" w:color="auto" w:fill="E36C0A" w:themeFill="accent6" w:themeFillShade="BF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z tego</w:t>
            </w:r>
          </w:p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  <w:gridSpan w:val="2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rozpatrzone pozytywnie</w:t>
            </w:r>
          </w:p>
        </w:tc>
        <w:tc>
          <w:tcPr>
            <w:tcW w:w="1449" w:type="dxa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3178</w:t>
            </w:r>
          </w:p>
        </w:tc>
      </w:tr>
      <w:tr w:rsidR="00573224" w:rsidRPr="00573224" w:rsidTr="00573224">
        <w:trPr>
          <w:trHeight w:val="538"/>
        </w:trPr>
        <w:tc>
          <w:tcPr>
            <w:tcW w:w="959" w:type="dxa"/>
            <w:vMerge/>
            <w:shd w:val="clear" w:color="auto" w:fill="E36C0A" w:themeFill="accent6" w:themeFillShade="BF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  <w:gridSpan w:val="2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rozpatrzone negatywnie</w:t>
            </w:r>
          </w:p>
        </w:tc>
        <w:tc>
          <w:tcPr>
            <w:tcW w:w="1449" w:type="dxa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 xml:space="preserve">  325</w:t>
            </w:r>
          </w:p>
        </w:tc>
      </w:tr>
      <w:tr w:rsidR="00573224" w:rsidRPr="00573224" w:rsidTr="00573224">
        <w:trPr>
          <w:trHeight w:val="113"/>
        </w:trPr>
        <w:tc>
          <w:tcPr>
            <w:tcW w:w="959" w:type="dxa"/>
            <w:vMerge/>
            <w:shd w:val="clear" w:color="auto" w:fill="E36C0A" w:themeFill="accent6" w:themeFillShade="BF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 w:val="restart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 xml:space="preserve"> w tym</w:t>
            </w:r>
          </w:p>
        </w:tc>
        <w:tc>
          <w:tcPr>
            <w:tcW w:w="5528" w:type="dxa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odmowa wpisu do ewidencji</w:t>
            </w:r>
          </w:p>
        </w:tc>
        <w:tc>
          <w:tcPr>
            <w:tcW w:w="1449" w:type="dxa"/>
            <w:vMerge w:val="restart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 xml:space="preserve">  181</w:t>
            </w:r>
          </w:p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 xml:space="preserve">  127</w:t>
            </w:r>
          </w:p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 xml:space="preserve">    17</w:t>
            </w:r>
          </w:p>
        </w:tc>
      </w:tr>
      <w:tr w:rsidR="00573224" w:rsidRPr="00573224" w:rsidTr="00573224">
        <w:trPr>
          <w:trHeight w:val="110"/>
        </w:trPr>
        <w:tc>
          <w:tcPr>
            <w:tcW w:w="959" w:type="dxa"/>
            <w:vMerge/>
            <w:shd w:val="clear" w:color="auto" w:fill="E36C0A" w:themeFill="accent6" w:themeFillShade="BF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5528" w:type="dxa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umorzone</w:t>
            </w:r>
          </w:p>
        </w:tc>
        <w:tc>
          <w:tcPr>
            <w:tcW w:w="1449" w:type="dxa"/>
            <w:vMerge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573224" w:rsidRPr="00573224" w:rsidTr="00573224">
        <w:trPr>
          <w:trHeight w:val="110"/>
        </w:trPr>
        <w:tc>
          <w:tcPr>
            <w:tcW w:w="959" w:type="dxa"/>
            <w:vMerge/>
            <w:shd w:val="clear" w:color="auto" w:fill="E36C0A" w:themeFill="accent6" w:themeFillShade="BF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5528" w:type="dxa"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573224">
              <w:rPr>
                <w:b/>
                <w:sz w:val="24"/>
                <w:szCs w:val="24"/>
              </w:rPr>
              <w:t>pozostawione bez rozpoznania</w:t>
            </w:r>
          </w:p>
        </w:tc>
        <w:tc>
          <w:tcPr>
            <w:tcW w:w="1449" w:type="dxa"/>
            <w:vMerge/>
          </w:tcPr>
          <w:p w:rsidR="00573224" w:rsidRPr="00573224" w:rsidRDefault="00573224" w:rsidP="0057322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</w:tr>
    </w:tbl>
    <w:p w:rsidR="000B33A1" w:rsidRDefault="000B33A1" w:rsidP="00573224">
      <w:pPr>
        <w:spacing w:line="360" w:lineRule="auto"/>
        <w:ind w:firstLine="708"/>
        <w:jc w:val="both"/>
        <w:rPr>
          <w:b/>
          <w:sz w:val="24"/>
          <w:szCs w:val="24"/>
        </w:rPr>
      </w:pPr>
    </w:p>
    <w:p w:rsidR="00573224" w:rsidRDefault="00573224" w:rsidP="00CB1E32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Przyczyny rozpatrzenia negatywnego: </w:t>
      </w:r>
    </w:p>
    <w:p w:rsidR="00573224" w:rsidRPr="00573224" w:rsidRDefault="00573224" w:rsidP="00CB1E32">
      <w:pPr>
        <w:pStyle w:val="Akapitzlist"/>
        <w:numPr>
          <w:ilvl w:val="0"/>
          <w:numId w:val="72"/>
        </w:numPr>
        <w:spacing w:line="360" w:lineRule="auto"/>
        <w:jc w:val="both"/>
        <w:rPr>
          <w:sz w:val="24"/>
          <w:szCs w:val="24"/>
        </w:rPr>
      </w:pPr>
      <w:r w:rsidRPr="00573224">
        <w:rPr>
          <w:sz w:val="24"/>
          <w:szCs w:val="24"/>
        </w:rPr>
        <w:t>odmowa wpisu oświadczenia do ewidencji  - zaległości podmiotu w opłacaniu składek ZUS, wykorzystanie przez cudzoziemca 180 dni pracy,</w:t>
      </w:r>
    </w:p>
    <w:p w:rsidR="00573224" w:rsidRPr="00573224" w:rsidRDefault="00573224" w:rsidP="00CB1E32">
      <w:pPr>
        <w:pStyle w:val="Akapitzlist"/>
        <w:numPr>
          <w:ilvl w:val="0"/>
          <w:numId w:val="72"/>
        </w:numPr>
        <w:spacing w:line="360" w:lineRule="auto"/>
        <w:jc w:val="both"/>
        <w:rPr>
          <w:sz w:val="24"/>
          <w:szCs w:val="24"/>
        </w:rPr>
      </w:pPr>
      <w:r w:rsidRPr="00573224">
        <w:rPr>
          <w:sz w:val="24"/>
          <w:szCs w:val="24"/>
        </w:rPr>
        <w:t>oświadczenia pozostawione bez rozpoznania – nie uzupełniono braków formalnych,</w:t>
      </w:r>
    </w:p>
    <w:p w:rsidR="00573224" w:rsidRPr="00573224" w:rsidRDefault="00573224" w:rsidP="00CB1E32">
      <w:pPr>
        <w:pStyle w:val="Akapitzlist"/>
        <w:numPr>
          <w:ilvl w:val="0"/>
          <w:numId w:val="72"/>
        </w:numPr>
        <w:spacing w:line="360" w:lineRule="auto"/>
        <w:jc w:val="both"/>
        <w:rPr>
          <w:sz w:val="24"/>
          <w:szCs w:val="24"/>
        </w:rPr>
      </w:pPr>
      <w:r w:rsidRPr="00573224">
        <w:rPr>
          <w:sz w:val="24"/>
          <w:szCs w:val="24"/>
        </w:rPr>
        <w:t>oświadczenia umorzone – na wniosek strony.</w:t>
      </w:r>
    </w:p>
    <w:p w:rsidR="00573224" w:rsidRDefault="00573224" w:rsidP="00573224">
      <w:pPr>
        <w:spacing w:line="360" w:lineRule="auto"/>
        <w:jc w:val="both"/>
        <w:rPr>
          <w:b/>
          <w:sz w:val="24"/>
          <w:szCs w:val="24"/>
        </w:rPr>
      </w:pPr>
    </w:p>
    <w:p w:rsidR="003A6845" w:rsidRPr="007531E2" w:rsidRDefault="003A6845" w:rsidP="003A6845">
      <w:pPr>
        <w:spacing w:line="360" w:lineRule="auto"/>
        <w:jc w:val="both"/>
        <w:rPr>
          <w:b/>
          <w:sz w:val="24"/>
          <w:szCs w:val="24"/>
        </w:rPr>
      </w:pPr>
      <w:r w:rsidRPr="000B0BC4">
        <w:rPr>
          <w:b/>
          <w:sz w:val="24"/>
          <w:szCs w:val="24"/>
        </w:rPr>
        <w:t xml:space="preserve">Tabela </w:t>
      </w:r>
      <w:r w:rsidR="00D71C24">
        <w:rPr>
          <w:b/>
          <w:sz w:val="24"/>
          <w:szCs w:val="24"/>
        </w:rPr>
        <w:t>25</w:t>
      </w:r>
      <w:r>
        <w:rPr>
          <w:b/>
          <w:sz w:val="24"/>
          <w:szCs w:val="24"/>
        </w:rPr>
        <w:t>.</w:t>
      </w:r>
      <w:r w:rsidRPr="000B0BC4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L</w:t>
      </w:r>
      <w:r w:rsidRPr="000B0BC4">
        <w:rPr>
          <w:b/>
          <w:sz w:val="24"/>
          <w:szCs w:val="24"/>
        </w:rPr>
        <w:t xml:space="preserve">iczba zgłoszonych oświadczeń o powierzeniu wykonywania pracy cudzoziemcowi w podziale </w:t>
      </w:r>
      <w:r>
        <w:rPr>
          <w:b/>
          <w:sz w:val="24"/>
          <w:szCs w:val="24"/>
        </w:rPr>
        <w:t xml:space="preserve">wg. państw.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940"/>
        <w:gridCol w:w="4171"/>
      </w:tblGrid>
      <w:tr w:rsidR="003A6845" w:rsidTr="000B33A1">
        <w:trPr>
          <w:trHeight w:val="364"/>
        </w:trPr>
        <w:tc>
          <w:tcPr>
            <w:tcW w:w="4940" w:type="dxa"/>
            <w:shd w:val="clear" w:color="auto" w:fill="E36C0A" w:themeFill="accent6" w:themeFillShade="BF"/>
          </w:tcPr>
          <w:p w:rsidR="003A6845" w:rsidRPr="008A2BF2" w:rsidRDefault="005B5255" w:rsidP="000B33A1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Państwa</w:t>
            </w:r>
          </w:p>
        </w:tc>
        <w:tc>
          <w:tcPr>
            <w:tcW w:w="4171" w:type="dxa"/>
            <w:shd w:val="clear" w:color="auto" w:fill="E36C0A" w:themeFill="accent6" w:themeFillShade="BF"/>
          </w:tcPr>
          <w:p w:rsidR="003A6845" w:rsidRPr="008A2BF2" w:rsidRDefault="003A6845" w:rsidP="000B33A1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Liczba oświadczeń</w:t>
            </w:r>
            <w:r w:rsidRPr="008A2BF2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3A6845" w:rsidTr="000B33A1">
        <w:trPr>
          <w:trHeight w:val="349"/>
        </w:trPr>
        <w:tc>
          <w:tcPr>
            <w:tcW w:w="4940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Armenia</w:t>
            </w:r>
          </w:p>
        </w:tc>
        <w:tc>
          <w:tcPr>
            <w:tcW w:w="4171" w:type="dxa"/>
          </w:tcPr>
          <w:p w:rsidR="003A6845" w:rsidRDefault="003268E8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3A6845" w:rsidTr="000B33A1">
        <w:trPr>
          <w:trHeight w:val="349"/>
        </w:trPr>
        <w:tc>
          <w:tcPr>
            <w:tcW w:w="4940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Białoruś</w:t>
            </w:r>
          </w:p>
        </w:tc>
        <w:tc>
          <w:tcPr>
            <w:tcW w:w="4171" w:type="dxa"/>
          </w:tcPr>
          <w:p w:rsidR="003A6845" w:rsidRDefault="003268E8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211</w:t>
            </w:r>
          </w:p>
        </w:tc>
      </w:tr>
      <w:tr w:rsidR="003A6845" w:rsidTr="000B33A1">
        <w:trPr>
          <w:trHeight w:val="349"/>
        </w:trPr>
        <w:tc>
          <w:tcPr>
            <w:tcW w:w="4940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Gruzja</w:t>
            </w:r>
          </w:p>
        </w:tc>
        <w:tc>
          <w:tcPr>
            <w:tcW w:w="4171" w:type="dxa"/>
          </w:tcPr>
          <w:p w:rsidR="003A6845" w:rsidRDefault="003268E8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</w:tr>
      <w:tr w:rsidR="003A6845" w:rsidTr="000B33A1">
        <w:trPr>
          <w:trHeight w:val="349"/>
        </w:trPr>
        <w:tc>
          <w:tcPr>
            <w:tcW w:w="4940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Mołdawia</w:t>
            </w:r>
          </w:p>
        </w:tc>
        <w:tc>
          <w:tcPr>
            <w:tcW w:w="4171" w:type="dxa"/>
          </w:tcPr>
          <w:p w:rsidR="003A6845" w:rsidRDefault="003268E8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</w:tr>
      <w:tr w:rsidR="003A6845" w:rsidTr="000B33A1">
        <w:trPr>
          <w:trHeight w:val="362"/>
        </w:trPr>
        <w:tc>
          <w:tcPr>
            <w:tcW w:w="4940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Rosja</w:t>
            </w:r>
          </w:p>
        </w:tc>
        <w:tc>
          <w:tcPr>
            <w:tcW w:w="4171" w:type="dxa"/>
          </w:tcPr>
          <w:p w:rsidR="003A6845" w:rsidRDefault="003268E8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</w:tr>
      <w:tr w:rsidR="003A6845" w:rsidTr="000B33A1">
        <w:trPr>
          <w:trHeight w:val="362"/>
        </w:trPr>
        <w:tc>
          <w:tcPr>
            <w:tcW w:w="4940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Ukraina</w:t>
            </w:r>
          </w:p>
        </w:tc>
        <w:tc>
          <w:tcPr>
            <w:tcW w:w="4171" w:type="dxa"/>
          </w:tcPr>
          <w:p w:rsidR="003A6845" w:rsidRDefault="003268E8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3205</w:t>
            </w:r>
          </w:p>
        </w:tc>
      </w:tr>
    </w:tbl>
    <w:p w:rsidR="003A6845" w:rsidRDefault="003A6845" w:rsidP="003A6845">
      <w:pPr>
        <w:rPr>
          <w:sz w:val="24"/>
          <w:szCs w:val="24"/>
        </w:rPr>
      </w:pPr>
    </w:p>
    <w:p w:rsidR="003A6845" w:rsidRDefault="002F5B3D" w:rsidP="003A684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2019</w:t>
      </w:r>
      <w:r w:rsidR="003A6845">
        <w:rPr>
          <w:sz w:val="24"/>
          <w:szCs w:val="24"/>
        </w:rPr>
        <w:t>r. najwięcej oświadczeń o powierzeniu wykonywania pracy cudzoziemcowi przyjęt</w:t>
      </w:r>
      <w:r>
        <w:rPr>
          <w:sz w:val="24"/>
          <w:szCs w:val="24"/>
        </w:rPr>
        <w:t>o dla obywateli Ukrainy tj. 3205, (tj. 91,5</w:t>
      </w:r>
      <w:r w:rsidR="003A6845">
        <w:rPr>
          <w:sz w:val="24"/>
          <w:szCs w:val="24"/>
        </w:rPr>
        <w:t>%) w stosunku do o</w:t>
      </w:r>
      <w:r>
        <w:rPr>
          <w:sz w:val="24"/>
          <w:szCs w:val="24"/>
        </w:rPr>
        <w:t>gółu przyjętych oświadczeń (3503</w:t>
      </w:r>
      <w:r w:rsidR="003A6845">
        <w:rPr>
          <w:sz w:val="24"/>
          <w:szCs w:val="24"/>
        </w:rPr>
        <w:t>).</w:t>
      </w:r>
    </w:p>
    <w:p w:rsidR="007706EF" w:rsidRDefault="003A6845" w:rsidP="003A684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Cudzoziemcy najczęściej zatrudniani byli w branżach: budownictwo, ogrodnictwo, </w:t>
      </w:r>
      <w:r w:rsidR="002F5B3D">
        <w:rPr>
          <w:sz w:val="24"/>
          <w:szCs w:val="24"/>
        </w:rPr>
        <w:t>transport, handel. W 2019</w:t>
      </w:r>
      <w:r w:rsidR="007250C1">
        <w:rPr>
          <w:sz w:val="24"/>
          <w:szCs w:val="24"/>
        </w:rPr>
        <w:t>r.</w:t>
      </w:r>
      <w:r w:rsidR="002F5B3D">
        <w:rPr>
          <w:sz w:val="24"/>
          <w:szCs w:val="24"/>
        </w:rPr>
        <w:t xml:space="preserve"> nastąpił wzrost przyjętych oświadczeń o powierzeniu wykonywania pracy o 211 oświadczeń w stosunku do 2018r. </w:t>
      </w:r>
      <w:r>
        <w:rPr>
          <w:sz w:val="24"/>
          <w:szCs w:val="24"/>
        </w:rPr>
        <w:t xml:space="preserve"> </w:t>
      </w:r>
    </w:p>
    <w:p w:rsidR="007250C1" w:rsidRDefault="003A6845" w:rsidP="003A684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omawianym okresie</w:t>
      </w:r>
      <w:r w:rsidR="007706EF">
        <w:rPr>
          <w:sz w:val="24"/>
          <w:szCs w:val="24"/>
        </w:rPr>
        <w:t xml:space="preserve"> do tut. urzędu</w:t>
      </w:r>
      <w:r>
        <w:rPr>
          <w:sz w:val="24"/>
          <w:szCs w:val="24"/>
        </w:rPr>
        <w:t xml:space="preserve"> </w:t>
      </w:r>
      <w:r w:rsidR="002F5B3D">
        <w:rPr>
          <w:sz w:val="24"/>
          <w:szCs w:val="24"/>
        </w:rPr>
        <w:t>wpłynęło 687 wniosków</w:t>
      </w:r>
      <w:r>
        <w:rPr>
          <w:sz w:val="24"/>
          <w:szCs w:val="24"/>
        </w:rPr>
        <w:t xml:space="preserve"> </w:t>
      </w:r>
      <w:r w:rsidR="000B33A1">
        <w:rPr>
          <w:sz w:val="24"/>
          <w:szCs w:val="24"/>
        </w:rPr>
        <w:t xml:space="preserve">celem wydania </w:t>
      </w:r>
      <w:r>
        <w:rPr>
          <w:sz w:val="24"/>
          <w:szCs w:val="24"/>
        </w:rPr>
        <w:t>zezwolenia na pracę sezonową</w:t>
      </w:r>
      <w:r w:rsidR="007706EF">
        <w:rPr>
          <w:sz w:val="24"/>
          <w:szCs w:val="24"/>
        </w:rPr>
        <w:t xml:space="preserve"> dla</w:t>
      </w:r>
      <w:r>
        <w:rPr>
          <w:sz w:val="24"/>
          <w:szCs w:val="24"/>
        </w:rPr>
        <w:t xml:space="preserve"> cudzoziemca, </w:t>
      </w:r>
      <w:r w:rsidR="000B33A1">
        <w:rPr>
          <w:sz w:val="24"/>
          <w:szCs w:val="24"/>
        </w:rPr>
        <w:t>natomiast</w:t>
      </w:r>
      <w:r>
        <w:rPr>
          <w:sz w:val="24"/>
          <w:szCs w:val="24"/>
        </w:rPr>
        <w:t xml:space="preserve"> wydano </w:t>
      </w:r>
      <w:r w:rsidR="002F5B3D">
        <w:rPr>
          <w:sz w:val="24"/>
          <w:szCs w:val="24"/>
        </w:rPr>
        <w:t>529 zezwoleń</w:t>
      </w:r>
      <w:r>
        <w:rPr>
          <w:sz w:val="24"/>
          <w:szCs w:val="24"/>
        </w:rPr>
        <w:t xml:space="preserve"> na pracę sezonową cudzoziemca na terytorium RP. </w:t>
      </w:r>
    </w:p>
    <w:p w:rsidR="007706EF" w:rsidRPr="00283D4A" w:rsidRDefault="007706EF" w:rsidP="007706EF">
      <w:pPr>
        <w:spacing w:line="360" w:lineRule="auto"/>
        <w:jc w:val="both"/>
        <w:rPr>
          <w:b/>
          <w:sz w:val="24"/>
          <w:szCs w:val="24"/>
        </w:rPr>
      </w:pPr>
      <w:r w:rsidRPr="00283D4A">
        <w:rPr>
          <w:b/>
          <w:sz w:val="24"/>
          <w:szCs w:val="24"/>
        </w:rPr>
        <w:lastRenderedPageBreak/>
        <w:t xml:space="preserve">Wykres </w:t>
      </w:r>
      <w:r w:rsidR="00FF553E">
        <w:rPr>
          <w:b/>
          <w:sz w:val="24"/>
          <w:szCs w:val="24"/>
        </w:rPr>
        <w:t>11</w:t>
      </w:r>
      <w:r w:rsidR="00D71C24">
        <w:rPr>
          <w:b/>
          <w:sz w:val="24"/>
          <w:szCs w:val="24"/>
        </w:rPr>
        <w:t>.</w:t>
      </w:r>
      <w:r w:rsidRPr="00283D4A">
        <w:rPr>
          <w:b/>
          <w:sz w:val="24"/>
          <w:szCs w:val="24"/>
        </w:rPr>
        <w:t xml:space="preserve"> </w:t>
      </w:r>
      <w:r w:rsidR="004F4C42">
        <w:rPr>
          <w:b/>
          <w:sz w:val="24"/>
          <w:szCs w:val="24"/>
        </w:rPr>
        <w:t xml:space="preserve">Ilość przyjętych wniosków o wydanie zezwolenia na pracę sezonową w 2018r. i 2019r. </w:t>
      </w:r>
    </w:p>
    <w:p w:rsidR="007706EF" w:rsidRDefault="007706EF" w:rsidP="007706EF">
      <w:pPr>
        <w:spacing w:line="360" w:lineRule="auto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86400" cy="3200400"/>
            <wp:effectExtent l="0" t="0" r="0" b="0"/>
            <wp:docPr id="11" name="Wykres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</w:p>
    <w:p w:rsidR="007706EF" w:rsidRPr="00D01F06" w:rsidRDefault="007706EF" w:rsidP="003A6845">
      <w:pPr>
        <w:spacing w:line="360" w:lineRule="auto"/>
        <w:jc w:val="both"/>
        <w:rPr>
          <w:sz w:val="24"/>
          <w:szCs w:val="24"/>
        </w:rPr>
      </w:pPr>
    </w:p>
    <w:p w:rsidR="003A6845" w:rsidRPr="007531E2" w:rsidRDefault="003A6845" w:rsidP="003A6845">
      <w:pPr>
        <w:spacing w:line="360" w:lineRule="auto"/>
        <w:jc w:val="both"/>
        <w:rPr>
          <w:b/>
          <w:sz w:val="24"/>
          <w:szCs w:val="24"/>
        </w:rPr>
      </w:pPr>
      <w:r w:rsidRPr="000B0BC4">
        <w:rPr>
          <w:b/>
          <w:sz w:val="24"/>
          <w:szCs w:val="24"/>
        </w:rPr>
        <w:t xml:space="preserve">Tabela </w:t>
      </w:r>
      <w:r w:rsidR="00D71C24">
        <w:rPr>
          <w:b/>
          <w:sz w:val="24"/>
          <w:szCs w:val="24"/>
        </w:rPr>
        <w:t>26</w:t>
      </w:r>
      <w:r>
        <w:rPr>
          <w:b/>
          <w:sz w:val="24"/>
          <w:szCs w:val="24"/>
        </w:rPr>
        <w:t>.</w:t>
      </w:r>
      <w:r w:rsidRPr="000B0BC4">
        <w:rPr>
          <w:b/>
          <w:sz w:val="24"/>
          <w:szCs w:val="24"/>
        </w:rPr>
        <w:t xml:space="preserve"> Liczba przyjętych wniosków o wydanie zezwolenia na pracę sezonową cudzoziemca na terytorium Rzeczypospolitej </w:t>
      </w:r>
      <w:r w:rsidR="004F4C42">
        <w:rPr>
          <w:b/>
          <w:sz w:val="24"/>
          <w:szCs w:val="24"/>
        </w:rPr>
        <w:t>Polskiej w okresie od 01.01.2019r. do 31.12.2019</w:t>
      </w:r>
      <w:r w:rsidRPr="000B0BC4">
        <w:rPr>
          <w:b/>
          <w:sz w:val="24"/>
          <w:szCs w:val="24"/>
        </w:rPr>
        <w:t>r.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598"/>
        <w:gridCol w:w="2614"/>
      </w:tblGrid>
      <w:tr w:rsidR="003A6845" w:rsidTr="000B33A1">
        <w:trPr>
          <w:trHeight w:val="325"/>
        </w:trPr>
        <w:tc>
          <w:tcPr>
            <w:tcW w:w="6598" w:type="dxa"/>
            <w:shd w:val="clear" w:color="auto" w:fill="E36C0A" w:themeFill="accent6" w:themeFillShade="BF"/>
          </w:tcPr>
          <w:p w:rsidR="003A6845" w:rsidRPr="008A2BF2" w:rsidRDefault="003A6845" w:rsidP="000B33A1">
            <w:pPr>
              <w:rPr>
                <w:b/>
                <w:sz w:val="24"/>
                <w:szCs w:val="24"/>
              </w:rPr>
            </w:pPr>
          </w:p>
        </w:tc>
        <w:tc>
          <w:tcPr>
            <w:tcW w:w="2614" w:type="dxa"/>
            <w:shd w:val="clear" w:color="auto" w:fill="E36C0A" w:themeFill="accent6" w:themeFillShade="BF"/>
          </w:tcPr>
          <w:p w:rsidR="003A6845" w:rsidRPr="008A2BF2" w:rsidRDefault="003A6845" w:rsidP="000B33A1">
            <w:pPr>
              <w:rPr>
                <w:b/>
                <w:sz w:val="24"/>
                <w:szCs w:val="24"/>
              </w:rPr>
            </w:pPr>
            <w:r w:rsidRPr="008A2BF2">
              <w:rPr>
                <w:b/>
                <w:sz w:val="24"/>
                <w:szCs w:val="24"/>
              </w:rPr>
              <w:t xml:space="preserve">Ilość </w:t>
            </w:r>
          </w:p>
        </w:tc>
      </w:tr>
      <w:tr w:rsidR="003A6845" w:rsidTr="000B33A1">
        <w:trPr>
          <w:trHeight w:val="336"/>
        </w:trPr>
        <w:tc>
          <w:tcPr>
            <w:tcW w:w="6598" w:type="dxa"/>
          </w:tcPr>
          <w:p w:rsidR="003A6845" w:rsidRDefault="000B33A1" w:rsidP="007250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Ogółem </w:t>
            </w:r>
            <w:r w:rsidR="007250C1">
              <w:rPr>
                <w:sz w:val="24"/>
                <w:szCs w:val="24"/>
              </w:rPr>
              <w:t>przyjęte wnioski</w:t>
            </w:r>
          </w:p>
          <w:p w:rsidR="007250C1" w:rsidRDefault="007250C1" w:rsidP="007250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 tego:</w:t>
            </w:r>
          </w:p>
        </w:tc>
        <w:tc>
          <w:tcPr>
            <w:tcW w:w="2614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687</w:t>
            </w:r>
          </w:p>
        </w:tc>
      </w:tr>
      <w:tr w:rsidR="003A6845" w:rsidTr="000B33A1">
        <w:trPr>
          <w:trHeight w:val="325"/>
        </w:trPr>
        <w:tc>
          <w:tcPr>
            <w:tcW w:w="6598" w:type="dxa"/>
          </w:tcPr>
          <w:p w:rsidR="003A6845" w:rsidRDefault="007250C1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Wpisane do ewidencji</w:t>
            </w:r>
          </w:p>
        </w:tc>
        <w:tc>
          <w:tcPr>
            <w:tcW w:w="2614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529</w:t>
            </w:r>
          </w:p>
        </w:tc>
      </w:tr>
      <w:tr w:rsidR="003A6845" w:rsidTr="000B33A1">
        <w:trPr>
          <w:trHeight w:val="325"/>
        </w:trPr>
        <w:tc>
          <w:tcPr>
            <w:tcW w:w="6598" w:type="dxa"/>
          </w:tcPr>
          <w:p w:rsidR="003A6845" w:rsidRDefault="007250C1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Wydane zezwolenia</w:t>
            </w:r>
          </w:p>
        </w:tc>
        <w:tc>
          <w:tcPr>
            <w:tcW w:w="2614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317</w:t>
            </w:r>
          </w:p>
        </w:tc>
      </w:tr>
      <w:tr w:rsidR="003A6845" w:rsidTr="000B33A1">
        <w:trPr>
          <w:trHeight w:val="336"/>
        </w:trPr>
        <w:tc>
          <w:tcPr>
            <w:tcW w:w="6598" w:type="dxa"/>
          </w:tcPr>
          <w:p w:rsidR="003A6845" w:rsidRDefault="003A6845" w:rsidP="005067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Bez ro</w:t>
            </w:r>
            <w:r w:rsidR="0050674A">
              <w:rPr>
                <w:sz w:val="24"/>
                <w:szCs w:val="24"/>
              </w:rPr>
              <w:t>zpoznania</w:t>
            </w:r>
          </w:p>
        </w:tc>
        <w:tc>
          <w:tcPr>
            <w:tcW w:w="2614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A6845" w:rsidTr="000B33A1">
        <w:trPr>
          <w:trHeight w:val="343"/>
        </w:trPr>
        <w:tc>
          <w:tcPr>
            <w:tcW w:w="6598" w:type="dxa"/>
            <w:tcBorders>
              <w:bottom w:val="single" w:sz="4" w:space="0" w:color="auto"/>
            </w:tcBorders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Anulowane</w:t>
            </w:r>
          </w:p>
        </w:tc>
        <w:tc>
          <w:tcPr>
            <w:tcW w:w="2614" w:type="dxa"/>
            <w:tcBorders>
              <w:bottom w:val="single" w:sz="4" w:space="0" w:color="auto"/>
            </w:tcBorders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3A6845" w:rsidTr="000B33A1">
        <w:trPr>
          <w:trHeight w:val="352"/>
        </w:trPr>
        <w:tc>
          <w:tcPr>
            <w:tcW w:w="6598" w:type="dxa"/>
            <w:tcBorders>
              <w:top w:val="single" w:sz="4" w:space="0" w:color="auto"/>
              <w:bottom w:val="single" w:sz="4" w:space="0" w:color="auto"/>
            </w:tcBorders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Umorzone</w:t>
            </w:r>
            <w:r w:rsidR="0050674A">
              <w:rPr>
                <w:sz w:val="24"/>
                <w:szCs w:val="24"/>
              </w:rPr>
              <w:t xml:space="preserve"> (na wniosek pracodawcy lub </w:t>
            </w:r>
            <w:r w:rsidR="000B33A1">
              <w:rPr>
                <w:sz w:val="24"/>
                <w:szCs w:val="24"/>
              </w:rPr>
              <w:t>z urzędu)</w:t>
            </w:r>
          </w:p>
        </w:tc>
        <w:tc>
          <w:tcPr>
            <w:tcW w:w="2614" w:type="dxa"/>
            <w:tcBorders>
              <w:top w:val="single" w:sz="4" w:space="0" w:color="auto"/>
              <w:bottom w:val="single" w:sz="4" w:space="0" w:color="auto"/>
            </w:tcBorders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336</w:t>
            </w:r>
          </w:p>
        </w:tc>
      </w:tr>
    </w:tbl>
    <w:p w:rsidR="003A6845" w:rsidRPr="00B80E1D" w:rsidRDefault="003A6845" w:rsidP="003A6845">
      <w:pPr>
        <w:rPr>
          <w:sz w:val="24"/>
          <w:szCs w:val="24"/>
        </w:rPr>
      </w:pPr>
    </w:p>
    <w:p w:rsidR="003A6845" w:rsidRPr="007531E2" w:rsidRDefault="003A6845" w:rsidP="003A6845">
      <w:pPr>
        <w:spacing w:line="360" w:lineRule="auto"/>
        <w:jc w:val="both"/>
        <w:rPr>
          <w:b/>
          <w:sz w:val="24"/>
          <w:szCs w:val="24"/>
        </w:rPr>
      </w:pPr>
      <w:r w:rsidRPr="000B0BC4">
        <w:rPr>
          <w:b/>
          <w:sz w:val="24"/>
          <w:szCs w:val="24"/>
        </w:rPr>
        <w:t>Tabela</w:t>
      </w:r>
      <w:r w:rsidR="00D71C24">
        <w:rPr>
          <w:b/>
          <w:sz w:val="24"/>
          <w:szCs w:val="24"/>
        </w:rPr>
        <w:t xml:space="preserve"> 27</w:t>
      </w:r>
      <w:r>
        <w:rPr>
          <w:b/>
          <w:sz w:val="24"/>
          <w:szCs w:val="24"/>
        </w:rPr>
        <w:t>.</w:t>
      </w:r>
      <w:r w:rsidR="007250C1">
        <w:rPr>
          <w:b/>
          <w:sz w:val="24"/>
          <w:szCs w:val="24"/>
        </w:rPr>
        <w:t xml:space="preserve"> Liczba przyjętych w 2019</w:t>
      </w:r>
      <w:r w:rsidRPr="000B0BC4">
        <w:rPr>
          <w:b/>
          <w:sz w:val="24"/>
          <w:szCs w:val="24"/>
        </w:rPr>
        <w:t xml:space="preserve">r.  wniosków o wydanie zezwolenia na pracę sezonową cudzoziemca na terytorium Rzeczypospolitej Polskiej w podziale </w:t>
      </w:r>
      <w:r>
        <w:rPr>
          <w:b/>
          <w:sz w:val="24"/>
          <w:szCs w:val="24"/>
        </w:rPr>
        <w:t>wg. państw.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616"/>
        <w:gridCol w:w="2621"/>
      </w:tblGrid>
      <w:tr w:rsidR="003A6845" w:rsidTr="000B33A1">
        <w:trPr>
          <w:trHeight w:val="347"/>
        </w:trPr>
        <w:tc>
          <w:tcPr>
            <w:tcW w:w="6616" w:type="dxa"/>
            <w:shd w:val="clear" w:color="auto" w:fill="E36C0A" w:themeFill="accent6" w:themeFillShade="BF"/>
          </w:tcPr>
          <w:p w:rsidR="003A6845" w:rsidRPr="008A2BF2" w:rsidRDefault="005B5255" w:rsidP="000B33A1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Państwa</w:t>
            </w:r>
          </w:p>
        </w:tc>
        <w:tc>
          <w:tcPr>
            <w:tcW w:w="2621" w:type="dxa"/>
            <w:shd w:val="clear" w:color="auto" w:fill="E36C0A" w:themeFill="accent6" w:themeFillShade="BF"/>
          </w:tcPr>
          <w:p w:rsidR="003A6845" w:rsidRPr="008A2BF2" w:rsidRDefault="003A6845" w:rsidP="000B33A1">
            <w:pPr>
              <w:rPr>
                <w:b/>
                <w:sz w:val="24"/>
                <w:szCs w:val="24"/>
              </w:rPr>
            </w:pPr>
            <w:r w:rsidRPr="008A2BF2">
              <w:rPr>
                <w:b/>
                <w:sz w:val="24"/>
                <w:szCs w:val="24"/>
              </w:rPr>
              <w:t xml:space="preserve">Ilość </w:t>
            </w:r>
          </w:p>
        </w:tc>
      </w:tr>
      <w:tr w:rsidR="003A6845" w:rsidTr="000B33A1">
        <w:trPr>
          <w:trHeight w:val="359"/>
        </w:trPr>
        <w:tc>
          <w:tcPr>
            <w:tcW w:w="6616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Białoruś</w:t>
            </w:r>
          </w:p>
        </w:tc>
        <w:tc>
          <w:tcPr>
            <w:tcW w:w="2621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3A6845" w:rsidTr="000B33A1">
        <w:trPr>
          <w:trHeight w:val="359"/>
        </w:trPr>
        <w:tc>
          <w:tcPr>
            <w:tcW w:w="6616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Mongolia</w:t>
            </w:r>
          </w:p>
        </w:tc>
        <w:tc>
          <w:tcPr>
            <w:tcW w:w="2621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</w:tr>
      <w:tr w:rsidR="003A6845" w:rsidTr="000B33A1">
        <w:trPr>
          <w:trHeight w:val="347"/>
        </w:trPr>
        <w:tc>
          <w:tcPr>
            <w:tcW w:w="6616" w:type="dxa"/>
          </w:tcPr>
          <w:p w:rsidR="003A6845" w:rsidRDefault="003A6845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Ukraina</w:t>
            </w:r>
          </w:p>
        </w:tc>
        <w:tc>
          <w:tcPr>
            <w:tcW w:w="2621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640</w:t>
            </w:r>
          </w:p>
        </w:tc>
      </w:tr>
      <w:tr w:rsidR="003A6845" w:rsidTr="000B33A1">
        <w:trPr>
          <w:trHeight w:val="359"/>
        </w:trPr>
        <w:tc>
          <w:tcPr>
            <w:tcW w:w="6616" w:type="dxa"/>
          </w:tcPr>
          <w:p w:rsidR="003A6845" w:rsidRDefault="004F4C42" w:rsidP="000B33A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Wietnam</w:t>
            </w:r>
          </w:p>
        </w:tc>
        <w:tc>
          <w:tcPr>
            <w:tcW w:w="2621" w:type="dxa"/>
          </w:tcPr>
          <w:p w:rsidR="003A6845" w:rsidRDefault="004F4C42" w:rsidP="000B33A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</w:tbl>
    <w:p w:rsidR="003A6845" w:rsidRDefault="003A6845" w:rsidP="003A6845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3A6845" w:rsidRDefault="004F4C42" w:rsidP="003A684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W 2019</w:t>
      </w:r>
      <w:r w:rsidR="003A6845">
        <w:rPr>
          <w:sz w:val="24"/>
          <w:szCs w:val="24"/>
        </w:rPr>
        <w:t xml:space="preserve">r. najwięcej </w:t>
      </w:r>
      <w:r w:rsidR="007E694F">
        <w:rPr>
          <w:sz w:val="24"/>
          <w:szCs w:val="24"/>
        </w:rPr>
        <w:t>wniosków o wydanie zezwolenia</w:t>
      </w:r>
      <w:r w:rsidR="003A6845">
        <w:rPr>
          <w:sz w:val="24"/>
          <w:szCs w:val="24"/>
        </w:rPr>
        <w:t xml:space="preserve"> na pracę sezonową przyjęto</w:t>
      </w:r>
      <w:r w:rsidR="007E694F">
        <w:rPr>
          <w:sz w:val="24"/>
          <w:szCs w:val="24"/>
        </w:rPr>
        <w:t xml:space="preserve"> dla obywateli Ukrainy tj. </w:t>
      </w:r>
      <w:r>
        <w:rPr>
          <w:sz w:val="24"/>
          <w:szCs w:val="24"/>
        </w:rPr>
        <w:t>640</w:t>
      </w:r>
      <w:r w:rsidR="007E694F">
        <w:rPr>
          <w:sz w:val="24"/>
          <w:szCs w:val="24"/>
        </w:rPr>
        <w:t xml:space="preserve">, </w:t>
      </w:r>
      <w:r>
        <w:rPr>
          <w:sz w:val="24"/>
          <w:szCs w:val="24"/>
        </w:rPr>
        <w:t>co stanowi 93,2</w:t>
      </w:r>
      <w:r w:rsidR="003A6845">
        <w:rPr>
          <w:sz w:val="24"/>
          <w:szCs w:val="24"/>
        </w:rPr>
        <w:t xml:space="preserve">% ogółu przyjętych wniosków. </w:t>
      </w:r>
    </w:p>
    <w:p w:rsidR="003A6845" w:rsidRDefault="007E694F" w:rsidP="003A684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C</w:t>
      </w:r>
      <w:r w:rsidR="003A6845">
        <w:rPr>
          <w:sz w:val="24"/>
          <w:szCs w:val="24"/>
        </w:rPr>
        <w:t>ud</w:t>
      </w:r>
      <w:r>
        <w:rPr>
          <w:sz w:val="24"/>
          <w:szCs w:val="24"/>
        </w:rPr>
        <w:t>zoziemcy najczęściej zatrudniani</w:t>
      </w:r>
      <w:r w:rsidR="003A6845">
        <w:rPr>
          <w:sz w:val="24"/>
          <w:szCs w:val="24"/>
        </w:rPr>
        <w:t xml:space="preserve"> byli przy pracach pomocniczych w gospod</w:t>
      </w:r>
      <w:r>
        <w:rPr>
          <w:sz w:val="24"/>
          <w:szCs w:val="24"/>
        </w:rPr>
        <w:t xml:space="preserve">arstwach i pracach polowych. </w:t>
      </w:r>
      <w:r w:rsidR="003A6845" w:rsidRPr="00B80E1D">
        <w:rPr>
          <w:sz w:val="24"/>
          <w:szCs w:val="24"/>
        </w:rPr>
        <w:t xml:space="preserve">Z </w:t>
      </w:r>
      <w:r>
        <w:rPr>
          <w:sz w:val="24"/>
          <w:szCs w:val="24"/>
        </w:rPr>
        <w:t xml:space="preserve">ogólnej liczby złożonych wniosków </w:t>
      </w:r>
      <w:r w:rsidR="003A6845" w:rsidRPr="00B80E1D">
        <w:rPr>
          <w:sz w:val="24"/>
          <w:szCs w:val="24"/>
        </w:rPr>
        <w:t xml:space="preserve">wydano </w:t>
      </w:r>
      <w:r w:rsidR="004F4C42">
        <w:rPr>
          <w:sz w:val="24"/>
          <w:szCs w:val="24"/>
        </w:rPr>
        <w:t>317 zezwoleń</w:t>
      </w:r>
      <w:r w:rsidR="003A6845" w:rsidRPr="00B80E1D">
        <w:rPr>
          <w:sz w:val="24"/>
          <w:szCs w:val="24"/>
        </w:rPr>
        <w:t xml:space="preserve"> na pracę sezonową.</w:t>
      </w:r>
      <w:r w:rsidR="004F4C42">
        <w:rPr>
          <w:sz w:val="24"/>
          <w:szCs w:val="24"/>
        </w:rPr>
        <w:t xml:space="preserve"> W 2019r. nastąpił spadek przyjętych wniosków o wydanie zezwolenia na pracę sezonową cudzoziemca</w:t>
      </w:r>
      <w:r w:rsidR="003A56E1">
        <w:rPr>
          <w:sz w:val="24"/>
          <w:szCs w:val="24"/>
        </w:rPr>
        <w:t xml:space="preserve"> o 445 wniosków w stosunku do 2018r. Wynika to z wejścia w życie Rozporządzenia Ministra Rodziny, Pracy i Polityki Społecznej z dnia 7 września 2018r. zmieniające rozporządzenie w sprawie podklas działalności według Polskiej Klasyfikacji Działalności (PKD), w których wydawane są zezwolenia na pracę sezonową cudzoziemca. </w:t>
      </w:r>
      <w:r w:rsidR="00C53104">
        <w:rPr>
          <w:sz w:val="24"/>
          <w:szCs w:val="24"/>
        </w:rPr>
        <w:t>Powyższe rozporządzenie wyłączyło gospodarstwa ogrodnicze prowadzące uprawy w szklarn</w:t>
      </w:r>
      <w:r w:rsidR="007250C1">
        <w:rPr>
          <w:sz w:val="24"/>
          <w:szCs w:val="24"/>
        </w:rPr>
        <w:t>iach ogrzewanych z działalności sezonowej</w:t>
      </w:r>
      <w:r w:rsidR="00C53104">
        <w:rPr>
          <w:sz w:val="24"/>
          <w:szCs w:val="24"/>
        </w:rPr>
        <w:t xml:space="preserve">. </w:t>
      </w:r>
      <w:r w:rsidR="004F4C42">
        <w:rPr>
          <w:sz w:val="24"/>
          <w:szCs w:val="24"/>
        </w:rPr>
        <w:t xml:space="preserve"> </w:t>
      </w:r>
    </w:p>
    <w:p w:rsidR="00C42673" w:rsidRDefault="003A6845" w:rsidP="0077325F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Ponadto w okresie od 01.01</w:t>
      </w:r>
      <w:r w:rsidR="007E694F">
        <w:rPr>
          <w:sz w:val="24"/>
          <w:szCs w:val="24"/>
        </w:rPr>
        <w:t>.</w:t>
      </w:r>
      <w:r w:rsidR="00C31395">
        <w:rPr>
          <w:sz w:val="24"/>
          <w:szCs w:val="24"/>
        </w:rPr>
        <w:t>2019r. do 31.12.2019</w:t>
      </w:r>
      <w:r>
        <w:rPr>
          <w:sz w:val="24"/>
          <w:szCs w:val="24"/>
        </w:rPr>
        <w:t xml:space="preserve">r. </w:t>
      </w:r>
      <w:r w:rsidR="007E694F" w:rsidRPr="007E694F">
        <w:rPr>
          <w:sz w:val="24"/>
          <w:szCs w:val="24"/>
        </w:rPr>
        <w:t xml:space="preserve">w oparciu o rejestry osób bezrobotnych i poszukujących pracy </w:t>
      </w:r>
      <w:r w:rsidR="00283D4A">
        <w:rPr>
          <w:sz w:val="24"/>
          <w:szCs w:val="24"/>
        </w:rPr>
        <w:t>przeprowadzono</w:t>
      </w:r>
      <w:r>
        <w:rPr>
          <w:sz w:val="24"/>
          <w:szCs w:val="24"/>
        </w:rPr>
        <w:t xml:space="preserve"> </w:t>
      </w:r>
      <w:r w:rsidR="00C31395">
        <w:rPr>
          <w:sz w:val="24"/>
          <w:szCs w:val="24"/>
        </w:rPr>
        <w:t>476</w:t>
      </w:r>
      <w:r>
        <w:rPr>
          <w:sz w:val="24"/>
          <w:szCs w:val="24"/>
        </w:rPr>
        <w:t xml:space="preserve"> </w:t>
      </w:r>
      <w:r w:rsidR="007E694F">
        <w:rPr>
          <w:sz w:val="24"/>
          <w:szCs w:val="24"/>
        </w:rPr>
        <w:t>„</w:t>
      </w:r>
      <w:r w:rsidR="00283D4A">
        <w:rPr>
          <w:sz w:val="24"/>
          <w:szCs w:val="24"/>
        </w:rPr>
        <w:t>testów rynku pracy</w:t>
      </w:r>
      <w:r w:rsidR="007E694F">
        <w:rPr>
          <w:sz w:val="24"/>
          <w:szCs w:val="24"/>
        </w:rPr>
        <w:t>”</w:t>
      </w:r>
      <w:r w:rsidR="00283D4A">
        <w:rPr>
          <w:sz w:val="24"/>
          <w:szCs w:val="24"/>
        </w:rPr>
        <w:t xml:space="preserve"> w celu wydania </w:t>
      </w:r>
      <w:r>
        <w:rPr>
          <w:sz w:val="24"/>
          <w:szCs w:val="24"/>
        </w:rPr>
        <w:t xml:space="preserve">informacji  starosty na temat możliwości zaspokojenia potrzeb kadrowych podmiotu powierzającego wykonywanie pracy cudzoziemcowi </w:t>
      </w:r>
      <w:r w:rsidR="00283D4A">
        <w:rPr>
          <w:sz w:val="24"/>
          <w:szCs w:val="24"/>
        </w:rPr>
        <w:t>niezbędnej do</w:t>
      </w:r>
      <w:r>
        <w:rPr>
          <w:sz w:val="24"/>
          <w:szCs w:val="24"/>
        </w:rPr>
        <w:t xml:space="preserve"> uzyskania od Wojewody zezwolenia na </w:t>
      </w:r>
      <w:r w:rsidR="00C31395">
        <w:rPr>
          <w:sz w:val="24"/>
          <w:szCs w:val="24"/>
        </w:rPr>
        <w:t>zatrudnienie cudzoziemca. W 2019r. nastąpił spadek o 51</w:t>
      </w:r>
      <w:r>
        <w:rPr>
          <w:sz w:val="24"/>
          <w:szCs w:val="24"/>
        </w:rPr>
        <w:t xml:space="preserve"> wydanyc</w:t>
      </w:r>
      <w:r w:rsidR="00C31395">
        <w:rPr>
          <w:sz w:val="24"/>
          <w:szCs w:val="24"/>
        </w:rPr>
        <w:t>h informacji starosty tj. o 9,7</w:t>
      </w:r>
      <w:r>
        <w:rPr>
          <w:sz w:val="24"/>
          <w:szCs w:val="24"/>
        </w:rPr>
        <w:t xml:space="preserve">% </w:t>
      </w:r>
      <w:r w:rsidR="00C31395">
        <w:rPr>
          <w:sz w:val="24"/>
          <w:szCs w:val="24"/>
        </w:rPr>
        <w:t>w stosunku do 2018</w:t>
      </w:r>
      <w:r w:rsidRPr="000B0BC4">
        <w:rPr>
          <w:sz w:val="24"/>
          <w:szCs w:val="24"/>
        </w:rPr>
        <w:t>r.</w:t>
      </w:r>
      <w:r>
        <w:rPr>
          <w:sz w:val="24"/>
          <w:szCs w:val="24"/>
        </w:rPr>
        <w:t xml:space="preserve"> </w:t>
      </w:r>
    </w:p>
    <w:p w:rsidR="007250C1" w:rsidRPr="0077325F" w:rsidRDefault="007250C1" w:rsidP="0077325F">
      <w:pPr>
        <w:spacing w:line="360" w:lineRule="auto"/>
        <w:jc w:val="both"/>
        <w:rPr>
          <w:sz w:val="24"/>
          <w:szCs w:val="24"/>
        </w:rPr>
      </w:pPr>
    </w:p>
    <w:p w:rsidR="00DA5361" w:rsidRDefault="00D800B8" w:rsidP="00D800B8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4.3</w:t>
      </w:r>
      <w:r w:rsidR="007966C3">
        <w:rPr>
          <w:b/>
          <w:i/>
          <w:szCs w:val="24"/>
        </w:rPr>
        <w:t xml:space="preserve">  </w:t>
      </w:r>
      <w:r w:rsidR="004C6099" w:rsidRPr="000733E7">
        <w:rPr>
          <w:b/>
          <w:i/>
          <w:szCs w:val="24"/>
        </w:rPr>
        <w:t>Poradnictwo zawodowe</w:t>
      </w:r>
    </w:p>
    <w:p w:rsidR="007C6200" w:rsidRPr="007C6200" w:rsidRDefault="00A86823" w:rsidP="00D555DF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  <w:t>W 2019</w:t>
      </w:r>
      <w:r w:rsidR="007C6200" w:rsidRPr="007C6200">
        <w:rPr>
          <w:sz w:val="24"/>
          <w:szCs w:val="24"/>
        </w:rPr>
        <w:t xml:space="preserve"> roku zadaniem doradców zawodowych było udzielanie profesjonalnej pomocy osobom mającym problemy ze znalezieniem  zatrudnienia. Udzielali oni porad osobom bezrobotnym w zakresie wyboru odpowiedniego szkolenia, konstruowania długofalowych planów życiowych, pomocy w stanach frustracji związanych z niepowodzeniami w znalezieniu pracy, w budowaniu odporności na stres i wiary w swoje możliwości.</w:t>
      </w:r>
    </w:p>
    <w:p w:rsidR="007C6200" w:rsidRDefault="00A86823" w:rsidP="007C6200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  <w:t>W 2019</w:t>
      </w:r>
      <w:r w:rsidR="007C6200" w:rsidRPr="007C6200">
        <w:rPr>
          <w:sz w:val="24"/>
          <w:szCs w:val="24"/>
        </w:rPr>
        <w:t xml:space="preserve"> roku doradcy zawodowi udzielali porad indywidualnych. Metodyka doradztwa indywidualnego zmierzała do tego, aby osoby bezrobotne nauczyły się oceniać własną pozycję zawodową, rozpoznawać swoje możliwości i wykorzystywać je do samodzielnego poszukiwania pracy.</w:t>
      </w:r>
    </w:p>
    <w:p w:rsidR="00656A46" w:rsidRDefault="001E705E" w:rsidP="00656A46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="0032404A">
        <w:rPr>
          <w:sz w:val="24"/>
          <w:szCs w:val="24"/>
        </w:rPr>
        <w:t>W 2019</w:t>
      </w:r>
      <w:r w:rsidR="00656A46">
        <w:rPr>
          <w:sz w:val="24"/>
          <w:szCs w:val="24"/>
        </w:rPr>
        <w:t xml:space="preserve">r. udzielono </w:t>
      </w:r>
      <w:r w:rsidR="0032404A">
        <w:rPr>
          <w:b/>
          <w:sz w:val="24"/>
          <w:szCs w:val="24"/>
        </w:rPr>
        <w:t>302</w:t>
      </w:r>
      <w:r w:rsidR="002F57BC">
        <w:rPr>
          <w:sz w:val="24"/>
          <w:szCs w:val="24"/>
        </w:rPr>
        <w:t xml:space="preserve"> porad</w:t>
      </w:r>
      <w:r w:rsidR="004C2048">
        <w:rPr>
          <w:sz w:val="24"/>
          <w:szCs w:val="24"/>
        </w:rPr>
        <w:t>y zawodowe</w:t>
      </w:r>
      <w:r w:rsidR="002F5B3D">
        <w:rPr>
          <w:sz w:val="24"/>
          <w:szCs w:val="24"/>
        </w:rPr>
        <w:t xml:space="preserve"> </w:t>
      </w:r>
      <w:r w:rsidR="002F57BC">
        <w:rPr>
          <w:sz w:val="24"/>
          <w:szCs w:val="24"/>
        </w:rPr>
        <w:t>w tym dla:</w:t>
      </w:r>
    </w:p>
    <w:p w:rsidR="0032404A" w:rsidRDefault="0032404A" w:rsidP="0032404A">
      <w:pPr>
        <w:pStyle w:val="Akapitzlist"/>
        <w:numPr>
          <w:ilvl w:val="0"/>
          <w:numId w:val="68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137 kobiet/ 165 mężczyzn</w:t>
      </w:r>
    </w:p>
    <w:p w:rsidR="0032404A" w:rsidRDefault="0032404A" w:rsidP="0032404A">
      <w:pPr>
        <w:pStyle w:val="Akapitzlist"/>
        <w:numPr>
          <w:ilvl w:val="0"/>
          <w:numId w:val="68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107 osób do 30 r.ż. </w:t>
      </w:r>
    </w:p>
    <w:p w:rsidR="0032404A" w:rsidRDefault="0032404A" w:rsidP="0032404A">
      <w:pPr>
        <w:pStyle w:val="Akapitzlist"/>
        <w:numPr>
          <w:ilvl w:val="0"/>
          <w:numId w:val="68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124 osób zarejestrowanych do 6 miesięcy</w:t>
      </w:r>
    </w:p>
    <w:p w:rsidR="0032404A" w:rsidRDefault="0032404A" w:rsidP="0032404A">
      <w:pPr>
        <w:pStyle w:val="Akapitzlist"/>
        <w:numPr>
          <w:ilvl w:val="0"/>
          <w:numId w:val="68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179 osób długotrwale zarejestrowanych</w:t>
      </w:r>
    </w:p>
    <w:p w:rsidR="0032404A" w:rsidRPr="0032404A" w:rsidRDefault="0032404A" w:rsidP="0032404A">
      <w:pPr>
        <w:pStyle w:val="Akapitzlist"/>
        <w:numPr>
          <w:ilvl w:val="0"/>
          <w:numId w:val="68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68 osób posiadało wykształ</w:t>
      </w:r>
      <w:r w:rsidR="00A42B3C">
        <w:rPr>
          <w:sz w:val="24"/>
          <w:szCs w:val="24"/>
        </w:rPr>
        <w:t>cenie ponadgimnazjalne.</w:t>
      </w:r>
    </w:p>
    <w:p w:rsidR="002517CC" w:rsidRDefault="007C6200" w:rsidP="007C6200">
      <w:pPr>
        <w:spacing w:after="0" w:line="360" w:lineRule="auto"/>
        <w:jc w:val="both"/>
        <w:rPr>
          <w:sz w:val="24"/>
          <w:szCs w:val="24"/>
        </w:rPr>
      </w:pPr>
      <w:r w:rsidRPr="007C6200">
        <w:rPr>
          <w:sz w:val="24"/>
          <w:szCs w:val="24"/>
        </w:rPr>
        <w:lastRenderedPageBreak/>
        <w:tab/>
      </w:r>
      <w:r w:rsidR="00617AD8">
        <w:rPr>
          <w:sz w:val="24"/>
          <w:szCs w:val="24"/>
        </w:rPr>
        <w:t>P</w:t>
      </w:r>
      <w:r w:rsidR="001E705E">
        <w:rPr>
          <w:sz w:val="24"/>
          <w:szCs w:val="24"/>
        </w:rPr>
        <w:t>odczas porad indywidualnych dokonywano analizy</w:t>
      </w:r>
      <w:r w:rsidRPr="007C6200">
        <w:rPr>
          <w:sz w:val="24"/>
          <w:szCs w:val="24"/>
        </w:rPr>
        <w:t xml:space="preserve"> najczęściej stosowanych sposobów poszukiwania pracy oraz barier w znalezieniu zatrudnienia. Oma</w:t>
      </w:r>
      <w:r w:rsidR="001E705E">
        <w:rPr>
          <w:sz w:val="24"/>
          <w:szCs w:val="24"/>
        </w:rPr>
        <w:t xml:space="preserve">wiano techniki autoprezentacji oraz </w:t>
      </w:r>
      <w:r w:rsidR="00D01BAE">
        <w:rPr>
          <w:sz w:val="24"/>
          <w:szCs w:val="24"/>
        </w:rPr>
        <w:t>mechanizmy</w:t>
      </w:r>
      <w:r w:rsidRPr="007C6200">
        <w:rPr>
          <w:sz w:val="24"/>
          <w:szCs w:val="24"/>
        </w:rPr>
        <w:t xml:space="preserve"> rządząc</w:t>
      </w:r>
      <w:r w:rsidR="00D01BAE">
        <w:rPr>
          <w:sz w:val="24"/>
          <w:szCs w:val="24"/>
        </w:rPr>
        <w:t>e</w:t>
      </w:r>
      <w:r w:rsidRPr="007C6200">
        <w:rPr>
          <w:sz w:val="24"/>
          <w:szCs w:val="24"/>
        </w:rPr>
        <w:t xml:space="preserve"> rynkiem pracy</w:t>
      </w:r>
      <w:r w:rsidR="00656A46">
        <w:rPr>
          <w:sz w:val="24"/>
          <w:szCs w:val="24"/>
        </w:rPr>
        <w:t>.</w:t>
      </w:r>
      <w:r w:rsidRPr="007C6200">
        <w:rPr>
          <w:sz w:val="24"/>
          <w:szCs w:val="24"/>
        </w:rPr>
        <w:t xml:space="preserve"> </w:t>
      </w:r>
    </w:p>
    <w:p w:rsidR="002517CC" w:rsidRPr="007C6200" w:rsidRDefault="007C6200" w:rsidP="007C6200">
      <w:pPr>
        <w:spacing w:after="0" w:line="360" w:lineRule="auto"/>
        <w:jc w:val="both"/>
        <w:rPr>
          <w:sz w:val="24"/>
          <w:szCs w:val="24"/>
        </w:rPr>
      </w:pPr>
      <w:r w:rsidRPr="007C6200">
        <w:rPr>
          <w:sz w:val="24"/>
          <w:szCs w:val="24"/>
        </w:rPr>
        <w:tab/>
        <w:t>Ponad</w:t>
      </w:r>
      <w:r w:rsidR="00656A46">
        <w:rPr>
          <w:sz w:val="24"/>
          <w:szCs w:val="24"/>
        </w:rPr>
        <w:t xml:space="preserve">to doradcy zawodowi udzielili </w:t>
      </w:r>
      <w:r w:rsidR="002F57BC">
        <w:rPr>
          <w:sz w:val="24"/>
          <w:szCs w:val="24"/>
        </w:rPr>
        <w:t xml:space="preserve">osobom bezrobotnym </w:t>
      </w:r>
      <w:r w:rsidR="00A42B3C">
        <w:rPr>
          <w:sz w:val="24"/>
          <w:szCs w:val="24"/>
        </w:rPr>
        <w:t>75</w:t>
      </w:r>
      <w:r w:rsidR="00656A46">
        <w:rPr>
          <w:sz w:val="24"/>
          <w:szCs w:val="24"/>
        </w:rPr>
        <w:t xml:space="preserve"> informacji zawodowych</w:t>
      </w:r>
      <w:r w:rsidRPr="007C6200">
        <w:rPr>
          <w:sz w:val="24"/>
          <w:szCs w:val="24"/>
        </w:rPr>
        <w:t>. Dotyczyły one głównie edukacji, możliwości zatrudnienia, dostępności szkoleń, danych o zawodach/opis zawodu, wymagania zdrowotne, możliwości kształcenia/. Osoby bezrobotne miały również stały dostęp do informacji zawodowych zawartych między innymi w „Przewodniku po zawodach”.</w:t>
      </w:r>
    </w:p>
    <w:p w:rsidR="00A42B3C" w:rsidRDefault="007C6200" w:rsidP="007C6200">
      <w:pPr>
        <w:spacing w:after="0" w:line="360" w:lineRule="auto"/>
        <w:ind w:firstLine="708"/>
        <w:jc w:val="both"/>
        <w:rPr>
          <w:sz w:val="24"/>
          <w:szCs w:val="24"/>
        </w:rPr>
      </w:pPr>
      <w:r w:rsidRPr="007C6200">
        <w:rPr>
          <w:sz w:val="24"/>
          <w:szCs w:val="24"/>
        </w:rPr>
        <w:t xml:space="preserve">W ramach działalności poradnictwa zawodowego osoby bezrobotne </w:t>
      </w:r>
      <w:r w:rsidR="008D4A00">
        <w:rPr>
          <w:sz w:val="24"/>
          <w:szCs w:val="24"/>
        </w:rPr>
        <w:t>mogły</w:t>
      </w:r>
      <w:r w:rsidR="00A42B3C">
        <w:rPr>
          <w:sz w:val="24"/>
          <w:szCs w:val="24"/>
        </w:rPr>
        <w:t xml:space="preserve"> także</w:t>
      </w:r>
      <w:r w:rsidRPr="007C6200">
        <w:rPr>
          <w:sz w:val="24"/>
          <w:szCs w:val="24"/>
        </w:rPr>
        <w:t>:</w:t>
      </w:r>
    </w:p>
    <w:p w:rsidR="00A42B3C" w:rsidRDefault="00A42B3C" w:rsidP="00A42B3C">
      <w:pPr>
        <w:pStyle w:val="Akapitzlist"/>
        <w:numPr>
          <w:ilvl w:val="0"/>
          <w:numId w:val="70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uzyskać pomoc w sporządzaniu dokumentów aplikacyjnych (CV, list motywacyjny)</w:t>
      </w:r>
    </w:p>
    <w:p w:rsidR="00A42B3C" w:rsidRDefault="00A42B3C" w:rsidP="00A42B3C">
      <w:pPr>
        <w:pStyle w:val="Akapitzlist"/>
        <w:numPr>
          <w:ilvl w:val="0"/>
          <w:numId w:val="70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skorzystać z zasobów informacji zawodowych/ przewodniki po zawodach, portale internetowe z ofertami pracy, ulotki, broszury dotyczące edukacji</w:t>
      </w:r>
    </w:p>
    <w:p w:rsidR="00A42B3C" w:rsidRPr="00A42B3C" w:rsidRDefault="00A42B3C" w:rsidP="00A42B3C">
      <w:pPr>
        <w:pStyle w:val="Akapitzlist"/>
        <w:numPr>
          <w:ilvl w:val="0"/>
          <w:numId w:val="70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ustalić swoje preferencje zawodowe na podstawie testów NBK – narzędzia do badania kompetencji zawodowych.</w:t>
      </w:r>
    </w:p>
    <w:p w:rsidR="00A42B3C" w:rsidRPr="007C6200" w:rsidRDefault="00A42B3C" w:rsidP="007C6200">
      <w:pPr>
        <w:spacing w:after="0"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W 2019</w:t>
      </w:r>
      <w:r w:rsidRPr="007C6200">
        <w:rPr>
          <w:sz w:val="24"/>
          <w:szCs w:val="24"/>
        </w:rPr>
        <w:t xml:space="preserve"> roku doradcy zawodowi kontynuowali współpracę z Ośrodkami Pomocy Społecznej i Poradniami Psychologiczno-Pedagogicznymi w celu udzielenia fachowej pomocy osobom bezrobotnym.    </w:t>
      </w:r>
    </w:p>
    <w:p w:rsidR="00DF6D47" w:rsidRDefault="007C6200" w:rsidP="00AF14F1">
      <w:pPr>
        <w:spacing w:after="0" w:line="360" w:lineRule="auto"/>
        <w:jc w:val="both"/>
        <w:rPr>
          <w:sz w:val="24"/>
          <w:szCs w:val="24"/>
        </w:rPr>
      </w:pPr>
      <w:r w:rsidRPr="007C6200">
        <w:rPr>
          <w:sz w:val="24"/>
          <w:szCs w:val="24"/>
        </w:rPr>
        <w:tab/>
        <w:t xml:space="preserve">Prowadzenie profesjonalnego doradztwa zawodowego wpłynęło w znacznej mierze na działalność urzędu, w tym popularyzację działań zmierzających do zmniejszenia ryzyka i niepewności przy </w:t>
      </w:r>
      <w:r w:rsidR="00D01BAE">
        <w:rPr>
          <w:sz w:val="24"/>
          <w:szCs w:val="24"/>
        </w:rPr>
        <w:t>wyborze ścieżki zawodowej</w:t>
      </w:r>
      <w:r w:rsidRPr="007C6200">
        <w:rPr>
          <w:sz w:val="24"/>
          <w:szCs w:val="24"/>
        </w:rPr>
        <w:t xml:space="preserve">. </w:t>
      </w:r>
    </w:p>
    <w:p w:rsidR="00617AD8" w:rsidRPr="001E705E" w:rsidRDefault="00617AD8" w:rsidP="00AF14F1">
      <w:pPr>
        <w:spacing w:after="0" w:line="360" w:lineRule="auto"/>
        <w:jc w:val="both"/>
        <w:rPr>
          <w:sz w:val="24"/>
          <w:szCs w:val="24"/>
        </w:rPr>
      </w:pPr>
    </w:p>
    <w:p w:rsidR="00B52744" w:rsidRPr="00D800B8" w:rsidRDefault="00D800B8" w:rsidP="00D800B8">
      <w:pPr>
        <w:spacing w:line="360" w:lineRule="auto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4.4</w:t>
      </w:r>
      <w:r w:rsidR="003B4DE7" w:rsidRPr="00D800B8">
        <w:rPr>
          <w:b/>
          <w:i/>
          <w:sz w:val="24"/>
          <w:szCs w:val="24"/>
        </w:rPr>
        <w:t xml:space="preserve"> </w:t>
      </w:r>
      <w:r w:rsidR="003C6314" w:rsidRPr="00D800B8">
        <w:rPr>
          <w:b/>
          <w:i/>
          <w:sz w:val="24"/>
          <w:szCs w:val="24"/>
        </w:rPr>
        <w:t xml:space="preserve"> </w:t>
      </w:r>
      <w:r w:rsidR="005318E7" w:rsidRPr="00D800B8">
        <w:rPr>
          <w:b/>
          <w:i/>
          <w:sz w:val="24"/>
          <w:szCs w:val="24"/>
        </w:rPr>
        <w:t>Szkolenia i  przekwalifikowania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 xml:space="preserve">W 2019r. tut. skierował na  szkolenia </w:t>
      </w:r>
      <w:r w:rsidRPr="008E2652">
        <w:rPr>
          <w:b/>
          <w:sz w:val="24"/>
          <w:szCs w:val="24"/>
        </w:rPr>
        <w:t>52</w:t>
      </w:r>
      <w:r w:rsidRPr="008E2652">
        <w:rPr>
          <w:sz w:val="24"/>
          <w:szCs w:val="24"/>
        </w:rPr>
        <w:t xml:space="preserve"> osoby bezrobotne, w tym na szkolenia indywidualne skierowano </w:t>
      </w:r>
      <w:r w:rsidRPr="008E2652">
        <w:rPr>
          <w:b/>
          <w:sz w:val="24"/>
          <w:szCs w:val="24"/>
        </w:rPr>
        <w:t>42 osoby</w:t>
      </w:r>
      <w:r w:rsidRPr="008E2652">
        <w:rPr>
          <w:sz w:val="24"/>
          <w:szCs w:val="24"/>
        </w:rPr>
        <w:t xml:space="preserve">, zaś na szkolenia grupowe – </w:t>
      </w:r>
      <w:r w:rsidRPr="008E2652">
        <w:rPr>
          <w:b/>
          <w:sz w:val="24"/>
          <w:szCs w:val="24"/>
        </w:rPr>
        <w:t>10 osób.</w:t>
      </w:r>
      <w:r w:rsidRPr="008E2652">
        <w:rPr>
          <w:sz w:val="24"/>
          <w:szCs w:val="24"/>
        </w:rPr>
        <w:t xml:space="preserve">   </w:t>
      </w:r>
    </w:p>
    <w:p w:rsidR="008E2652" w:rsidRPr="008E2652" w:rsidRDefault="008E2652" w:rsidP="008E2652">
      <w:pPr>
        <w:numPr>
          <w:ilvl w:val="0"/>
          <w:numId w:val="41"/>
        </w:numPr>
        <w:spacing w:after="160" w:line="360" w:lineRule="auto"/>
        <w:jc w:val="both"/>
        <w:rPr>
          <w:sz w:val="24"/>
          <w:szCs w:val="24"/>
        </w:rPr>
      </w:pPr>
      <w:r w:rsidRPr="008E2652">
        <w:rPr>
          <w:b/>
          <w:sz w:val="24"/>
          <w:szCs w:val="24"/>
        </w:rPr>
        <w:t>29 osób</w:t>
      </w:r>
      <w:r w:rsidRPr="008E2652">
        <w:rPr>
          <w:sz w:val="24"/>
          <w:szCs w:val="24"/>
        </w:rPr>
        <w:t xml:space="preserve"> finansowanych ze środków algorytmowych Funduszu Pracy -  w tym :</w:t>
      </w:r>
    </w:p>
    <w:p w:rsidR="008E2652" w:rsidRPr="008E2652" w:rsidRDefault="008E2652" w:rsidP="008E2652">
      <w:pPr>
        <w:spacing w:after="160" w:line="360" w:lineRule="auto"/>
        <w:ind w:left="720"/>
        <w:jc w:val="both"/>
        <w:rPr>
          <w:sz w:val="24"/>
          <w:szCs w:val="24"/>
        </w:rPr>
      </w:pPr>
      <w:r w:rsidRPr="008E2652">
        <w:rPr>
          <w:b/>
          <w:sz w:val="24"/>
          <w:szCs w:val="24"/>
        </w:rPr>
        <w:t xml:space="preserve">- </w:t>
      </w:r>
      <w:r w:rsidRPr="008E2652">
        <w:rPr>
          <w:sz w:val="24"/>
          <w:szCs w:val="24"/>
        </w:rPr>
        <w:t>szkolenia indywidualne 19 osób,</w:t>
      </w:r>
    </w:p>
    <w:p w:rsidR="008E2652" w:rsidRPr="008E2652" w:rsidRDefault="008E2652" w:rsidP="008E2652">
      <w:pPr>
        <w:spacing w:after="160" w:line="360" w:lineRule="auto"/>
        <w:ind w:left="720"/>
        <w:jc w:val="both"/>
        <w:rPr>
          <w:sz w:val="24"/>
          <w:szCs w:val="24"/>
        </w:rPr>
      </w:pPr>
      <w:r w:rsidRPr="008E2652">
        <w:rPr>
          <w:b/>
          <w:sz w:val="24"/>
          <w:szCs w:val="24"/>
        </w:rPr>
        <w:t>-</w:t>
      </w:r>
      <w:r w:rsidRPr="008E2652">
        <w:rPr>
          <w:sz w:val="24"/>
          <w:szCs w:val="24"/>
        </w:rPr>
        <w:t xml:space="preserve"> szkolenia grupowe 10 osób.</w:t>
      </w:r>
    </w:p>
    <w:p w:rsidR="008E2652" w:rsidRPr="008E2652" w:rsidRDefault="008E2652" w:rsidP="008E2652">
      <w:pPr>
        <w:numPr>
          <w:ilvl w:val="0"/>
          <w:numId w:val="46"/>
        </w:numPr>
        <w:spacing w:after="160" w:line="360" w:lineRule="auto"/>
        <w:jc w:val="both"/>
        <w:rPr>
          <w:sz w:val="24"/>
          <w:szCs w:val="24"/>
        </w:rPr>
      </w:pPr>
      <w:r w:rsidRPr="008E2652">
        <w:rPr>
          <w:b/>
          <w:sz w:val="24"/>
          <w:szCs w:val="24"/>
        </w:rPr>
        <w:t>12 osób</w:t>
      </w:r>
      <w:r w:rsidRPr="008E2652">
        <w:rPr>
          <w:sz w:val="24"/>
          <w:szCs w:val="24"/>
        </w:rPr>
        <w:t xml:space="preserve"> współfinansowanych ze środków Europejskiego Funduszu Społecznego z Programu Operacyjnego Wiedza Edukacja Rozwój (POWER) – szkolenia indywidualne,</w:t>
      </w:r>
    </w:p>
    <w:p w:rsidR="008E2652" w:rsidRDefault="008E2652" w:rsidP="008E2652">
      <w:pPr>
        <w:numPr>
          <w:ilvl w:val="0"/>
          <w:numId w:val="41"/>
        </w:numPr>
        <w:spacing w:after="160" w:line="360" w:lineRule="auto"/>
        <w:jc w:val="both"/>
        <w:rPr>
          <w:sz w:val="24"/>
          <w:szCs w:val="24"/>
        </w:rPr>
      </w:pPr>
      <w:r w:rsidRPr="008E2652">
        <w:rPr>
          <w:b/>
          <w:sz w:val="24"/>
          <w:szCs w:val="24"/>
        </w:rPr>
        <w:t>11 osób</w:t>
      </w:r>
      <w:r w:rsidRPr="008E2652">
        <w:rPr>
          <w:sz w:val="24"/>
          <w:szCs w:val="24"/>
        </w:rPr>
        <w:t xml:space="preserve"> finansowanych ze środków Europejskiego Funduszu Społecznego w ramach programu Regionaln</w:t>
      </w:r>
      <w:r w:rsidR="00993D7E">
        <w:rPr>
          <w:sz w:val="24"/>
          <w:szCs w:val="24"/>
        </w:rPr>
        <w:t>ego Programu Operacyjnego (RPO)</w:t>
      </w:r>
      <w:r w:rsidRPr="008E2652">
        <w:rPr>
          <w:sz w:val="24"/>
          <w:szCs w:val="24"/>
        </w:rPr>
        <w:t xml:space="preserve"> - szkolenia indywidualne.</w:t>
      </w:r>
    </w:p>
    <w:p w:rsidR="00993D7E" w:rsidRPr="008E2652" w:rsidRDefault="00993D7E" w:rsidP="00993D7E">
      <w:pPr>
        <w:spacing w:after="160" w:line="360" w:lineRule="auto"/>
        <w:jc w:val="both"/>
        <w:rPr>
          <w:sz w:val="24"/>
          <w:szCs w:val="24"/>
        </w:rPr>
      </w:pP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  <w:u w:val="single"/>
        </w:rPr>
      </w:pPr>
      <w:r w:rsidRPr="008E2652">
        <w:rPr>
          <w:sz w:val="24"/>
          <w:szCs w:val="24"/>
          <w:u w:val="single"/>
        </w:rPr>
        <w:lastRenderedPageBreak/>
        <w:t xml:space="preserve">Profesje szkoleń indywidualnych: 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Projektowanie wnętrz,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Operator żurawia przenośnego HDS,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Odnowienie uprawnień SEP,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- 3D3 MAX Projektowanie wnętrz stopień I i II,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Kurs podologiczny,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Lutowanie SMD/BGA,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Grafika komputerowa DTP,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Zintegrowany kurs specjalistów ds. kadr i płac z płatnikiem,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  <w:lang w:val="en-US"/>
        </w:rPr>
      </w:pPr>
      <w:r w:rsidRPr="008E2652">
        <w:rPr>
          <w:sz w:val="24"/>
          <w:szCs w:val="24"/>
          <w:lang w:val="en-US"/>
        </w:rPr>
        <w:t>- Kurs ADOBE PHOTOSHOP,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  <w:lang w:val="en-US"/>
        </w:rPr>
      </w:pPr>
      <w:r w:rsidRPr="008E2652">
        <w:rPr>
          <w:sz w:val="24"/>
          <w:szCs w:val="24"/>
          <w:lang w:val="en-US"/>
        </w:rPr>
        <w:t>- Trener osobisty,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Kurs operatora drona  0-5 kg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Prawo jazdy kat. C z kwalifikacją wstępną przyśpieszoną,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Prawo jazdy kat. B+E,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Prawo jazdy kat. D z kwalifikacją wstępną przyspieszoną,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Kwalifikacja wstępna przyśpieszona do kat. C prawa jazdy,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Operator koparki i koparko- ładowarki – wszystkie typy,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Kierowca wózka jezdniowego z uprawnieniami UDT,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- Spawacz metodą TIG,</w:t>
      </w:r>
    </w:p>
    <w:p w:rsidR="008E2652" w:rsidRPr="008E2652" w:rsidRDefault="008E2652" w:rsidP="008E2652">
      <w:pPr>
        <w:spacing w:line="360" w:lineRule="auto"/>
        <w:jc w:val="both"/>
        <w:rPr>
          <w:sz w:val="24"/>
          <w:szCs w:val="24"/>
          <w:u w:val="single"/>
        </w:rPr>
      </w:pPr>
      <w:r w:rsidRPr="008E2652">
        <w:rPr>
          <w:sz w:val="24"/>
          <w:szCs w:val="24"/>
          <w:u w:val="single"/>
        </w:rPr>
        <w:t>Profesje szkoleń grupowych:</w:t>
      </w:r>
    </w:p>
    <w:p w:rsidR="008E2652" w:rsidRPr="008E2652" w:rsidRDefault="008E2652" w:rsidP="008E2652">
      <w:pPr>
        <w:spacing w:line="360" w:lineRule="auto"/>
        <w:jc w:val="both"/>
        <w:rPr>
          <w:b/>
          <w:sz w:val="24"/>
          <w:szCs w:val="24"/>
        </w:rPr>
      </w:pPr>
      <w:r w:rsidRPr="008E2652">
        <w:rPr>
          <w:sz w:val="24"/>
          <w:szCs w:val="24"/>
        </w:rPr>
        <w:t xml:space="preserve">- Operator pilarek do ścinki drzew kl. III wszystkie, przecinarek do nawierzchni dróg o napędzie spalinowym kl. III wszystkie, zagęszczarek i ubijaków wibracyjnych, narzędzi udarowych ręcznych” </w:t>
      </w:r>
    </w:p>
    <w:p w:rsidR="008E2652" w:rsidRPr="008E2652" w:rsidRDefault="008E2652" w:rsidP="008E2652">
      <w:pPr>
        <w:spacing w:line="360" w:lineRule="auto"/>
        <w:ind w:firstLine="708"/>
        <w:jc w:val="both"/>
        <w:rPr>
          <w:sz w:val="24"/>
          <w:szCs w:val="24"/>
        </w:rPr>
      </w:pPr>
      <w:r w:rsidRPr="008E2652">
        <w:rPr>
          <w:sz w:val="24"/>
          <w:szCs w:val="24"/>
        </w:rPr>
        <w:t>W 2019r. liczba osób skierowanych na szkolenia zmniejszyła się o 43 osoby tj. 45,3% w stosunku do 2018 roku.</w:t>
      </w:r>
    </w:p>
    <w:p w:rsidR="008E2652" w:rsidRDefault="008E2652" w:rsidP="008E2652">
      <w:pPr>
        <w:pStyle w:val="Tekstpodstawowywcity2"/>
        <w:spacing w:line="360" w:lineRule="auto"/>
        <w:ind w:left="0"/>
        <w:rPr>
          <w:b/>
          <w:szCs w:val="24"/>
        </w:rPr>
      </w:pPr>
      <w:r w:rsidRPr="008E2652">
        <w:rPr>
          <w:b/>
          <w:szCs w:val="24"/>
        </w:rPr>
        <w:t>Efektywność za</w:t>
      </w:r>
      <w:r w:rsidR="00993D7E">
        <w:rPr>
          <w:b/>
          <w:szCs w:val="24"/>
        </w:rPr>
        <w:t>trudnieniowa szkoleń wyniosła 60,7</w:t>
      </w:r>
      <w:r w:rsidRPr="008E2652">
        <w:rPr>
          <w:b/>
          <w:szCs w:val="24"/>
        </w:rPr>
        <w:t xml:space="preserve">%. </w:t>
      </w:r>
    </w:p>
    <w:p w:rsidR="00E1556D" w:rsidRPr="003C6314" w:rsidRDefault="00895CAD" w:rsidP="008E2652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 </w:t>
      </w:r>
      <w:r w:rsidR="000C104B">
        <w:rPr>
          <w:szCs w:val="24"/>
        </w:rPr>
        <w:t xml:space="preserve"> </w:t>
      </w:r>
    </w:p>
    <w:p w:rsidR="003B4DE7" w:rsidRPr="008C0E55" w:rsidRDefault="006270EB" w:rsidP="00936992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4.5</w:t>
      </w:r>
      <w:r w:rsidR="00936992">
        <w:rPr>
          <w:b/>
          <w:i/>
          <w:szCs w:val="24"/>
        </w:rPr>
        <w:t>.</w:t>
      </w:r>
      <w:r w:rsidR="008C0E55">
        <w:rPr>
          <w:b/>
          <w:i/>
          <w:szCs w:val="24"/>
        </w:rPr>
        <w:t xml:space="preserve">  </w:t>
      </w:r>
      <w:r w:rsidR="003B4DE7" w:rsidRPr="000733E7">
        <w:rPr>
          <w:b/>
          <w:i/>
          <w:szCs w:val="24"/>
        </w:rPr>
        <w:t>Instrumenty Rynku Pracy</w:t>
      </w:r>
    </w:p>
    <w:p w:rsidR="00C42673" w:rsidRDefault="00197C86" w:rsidP="000F713A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2019</w:t>
      </w:r>
      <w:r w:rsidR="00F6002B">
        <w:rPr>
          <w:szCs w:val="24"/>
        </w:rPr>
        <w:t>r. ogólny limit środków finansowych</w:t>
      </w:r>
      <w:r w:rsidR="000F713A" w:rsidRPr="000733E7">
        <w:rPr>
          <w:szCs w:val="24"/>
        </w:rPr>
        <w:t xml:space="preserve"> na aktywne programy</w:t>
      </w:r>
      <w:r w:rsidR="000F713A">
        <w:rPr>
          <w:szCs w:val="24"/>
        </w:rPr>
        <w:t xml:space="preserve"> rynku pracy</w:t>
      </w:r>
      <w:r w:rsidR="000F713A" w:rsidRPr="000733E7">
        <w:rPr>
          <w:szCs w:val="24"/>
        </w:rPr>
        <w:t xml:space="preserve"> </w:t>
      </w:r>
      <w:r w:rsidR="00F6002B">
        <w:rPr>
          <w:szCs w:val="24"/>
        </w:rPr>
        <w:t>wyniósł</w:t>
      </w:r>
      <w:r w:rsidR="000F713A" w:rsidRPr="000733E7">
        <w:rPr>
          <w:szCs w:val="24"/>
        </w:rPr>
        <w:t xml:space="preserve"> </w:t>
      </w:r>
      <w:r w:rsidR="000E00CA">
        <w:rPr>
          <w:szCs w:val="24"/>
        </w:rPr>
        <w:br/>
        <w:t>4 372 400</w:t>
      </w:r>
      <w:r w:rsidR="00F6002B">
        <w:rPr>
          <w:szCs w:val="24"/>
        </w:rPr>
        <w:t>, którego</w:t>
      </w:r>
      <w:r w:rsidR="000F713A">
        <w:rPr>
          <w:szCs w:val="24"/>
        </w:rPr>
        <w:t xml:space="preserve"> wykorzystanie wyniosło </w:t>
      </w:r>
      <w:r w:rsidR="000E00CA">
        <w:rPr>
          <w:szCs w:val="24"/>
        </w:rPr>
        <w:t>97,0</w:t>
      </w:r>
      <w:r w:rsidR="000F713A">
        <w:rPr>
          <w:szCs w:val="24"/>
        </w:rPr>
        <w:t>%. Należy podkreślić, iż w stosunk</w:t>
      </w:r>
      <w:r w:rsidR="004557FD">
        <w:rPr>
          <w:szCs w:val="24"/>
        </w:rPr>
        <w:t>u do 2018</w:t>
      </w:r>
      <w:r w:rsidR="000E00CA">
        <w:rPr>
          <w:szCs w:val="24"/>
        </w:rPr>
        <w:t>r. był on mniejszy o27,05</w:t>
      </w:r>
      <w:r w:rsidR="00F6002B">
        <w:rPr>
          <w:szCs w:val="24"/>
        </w:rPr>
        <w:t xml:space="preserve">% tj. o kwotę </w:t>
      </w:r>
      <w:r w:rsidR="000E00CA">
        <w:rPr>
          <w:szCs w:val="24"/>
        </w:rPr>
        <w:t>1 621</w:t>
      </w:r>
      <w:r w:rsidR="008E2652">
        <w:rPr>
          <w:szCs w:val="24"/>
        </w:rPr>
        <w:t> </w:t>
      </w:r>
      <w:r w:rsidR="000E00CA">
        <w:rPr>
          <w:szCs w:val="24"/>
        </w:rPr>
        <w:t>600.</w:t>
      </w:r>
    </w:p>
    <w:p w:rsidR="000278AF" w:rsidRDefault="00D71C24" w:rsidP="009D7C75">
      <w:pPr>
        <w:pStyle w:val="Tekstpodstawowywcity2"/>
        <w:spacing w:line="276" w:lineRule="auto"/>
        <w:ind w:left="0"/>
        <w:jc w:val="center"/>
        <w:rPr>
          <w:b/>
          <w:szCs w:val="24"/>
        </w:rPr>
      </w:pPr>
      <w:r>
        <w:rPr>
          <w:b/>
          <w:szCs w:val="24"/>
        </w:rPr>
        <w:lastRenderedPageBreak/>
        <w:t>Tabela 28</w:t>
      </w:r>
      <w:r w:rsidR="009D7C75">
        <w:rPr>
          <w:b/>
          <w:szCs w:val="24"/>
        </w:rPr>
        <w:t xml:space="preserve">.  </w:t>
      </w:r>
      <w:r w:rsidR="00617AD8">
        <w:rPr>
          <w:b/>
          <w:szCs w:val="24"/>
        </w:rPr>
        <w:t>Liczba</w:t>
      </w:r>
      <w:r w:rsidR="004626F0">
        <w:rPr>
          <w:b/>
          <w:szCs w:val="24"/>
        </w:rPr>
        <w:t xml:space="preserve"> osób objętych programami rynku pracy </w:t>
      </w:r>
      <w:r w:rsidR="0073063D">
        <w:rPr>
          <w:b/>
          <w:szCs w:val="24"/>
        </w:rPr>
        <w:t>oraz</w:t>
      </w:r>
      <w:r w:rsidR="004626F0">
        <w:rPr>
          <w:b/>
          <w:szCs w:val="24"/>
        </w:rPr>
        <w:t xml:space="preserve"> efekt</w:t>
      </w:r>
      <w:r w:rsidR="000C104B">
        <w:rPr>
          <w:b/>
          <w:szCs w:val="24"/>
        </w:rPr>
        <w:t xml:space="preserve">ywność zatrudnienia </w:t>
      </w:r>
      <w:r w:rsidR="000278AF">
        <w:rPr>
          <w:b/>
          <w:szCs w:val="24"/>
        </w:rPr>
        <w:t>w latach 201</w:t>
      </w:r>
      <w:r w:rsidR="008876BE">
        <w:rPr>
          <w:b/>
          <w:szCs w:val="24"/>
        </w:rPr>
        <w:t>8</w:t>
      </w:r>
      <w:r w:rsidR="00496D19">
        <w:rPr>
          <w:b/>
          <w:szCs w:val="24"/>
        </w:rPr>
        <w:t xml:space="preserve"> </w:t>
      </w:r>
      <w:r w:rsidR="008E2652">
        <w:rPr>
          <w:b/>
          <w:szCs w:val="24"/>
        </w:rPr>
        <w:t>–</w:t>
      </w:r>
      <w:r w:rsidR="00496D19">
        <w:rPr>
          <w:b/>
          <w:szCs w:val="24"/>
        </w:rPr>
        <w:t xml:space="preserve"> </w:t>
      </w:r>
      <w:r w:rsidR="000278AF">
        <w:rPr>
          <w:b/>
          <w:szCs w:val="24"/>
        </w:rPr>
        <w:t>201</w:t>
      </w:r>
      <w:r w:rsidR="008876BE">
        <w:rPr>
          <w:b/>
          <w:szCs w:val="24"/>
        </w:rPr>
        <w:t xml:space="preserve">9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95"/>
        <w:gridCol w:w="1684"/>
        <w:gridCol w:w="1757"/>
        <w:gridCol w:w="1842"/>
        <w:gridCol w:w="1560"/>
        <w:gridCol w:w="1984"/>
      </w:tblGrid>
      <w:tr w:rsidR="0062170D" w:rsidTr="0062170D">
        <w:tc>
          <w:tcPr>
            <w:tcW w:w="4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62170D" w:rsidRDefault="0062170D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Lp.</w:t>
            </w:r>
          </w:p>
        </w:tc>
        <w:tc>
          <w:tcPr>
            <w:tcW w:w="16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vAlign w:val="center"/>
            <w:hideMark/>
          </w:tcPr>
          <w:p w:rsidR="0062170D" w:rsidRDefault="000C104B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Programy rynku pracy</w:t>
            </w:r>
          </w:p>
        </w:tc>
        <w:tc>
          <w:tcPr>
            <w:tcW w:w="35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62170D" w:rsidRDefault="00EA6419" w:rsidP="003A5343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2018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62170D" w:rsidRDefault="00EA6419" w:rsidP="003A5343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2019</w:t>
            </w:r>
          </w:p>
        </w:tc>
      </w:tr>
      <w:tr w:rsidR="0062170D" w:rsidTr="00FD65FE">
        <w:tc>
          <w:tcPr>
            <w:tcW w:w="4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170D" w:rsidRDefault="0062170D"/>
        </w:tc>
        <w:tc>
          <w:tcPr>
            <w:tcW w:w="16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170D" w:rsidRDefault="0062170D"/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62170D" w:rsidRDefault="00617AD8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Liczba </w:t>
            </w:r>
            <w:r w:rsidR="0062170D">
              <w:rPr>
                <w:sz w:val="20"/>
              </w:rPr>
              <w:t>osób objętych programem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62170D" w:rsidRDefault="0062170D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Efektywność zatrudnienia</w:t>
            </w:r>
          </w:p>
          <w:p w:rsidR="0062170D" w:rsidRDefault="0062170D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%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62170D" w:rsidRDefault="00617AD8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Liczba</w:t>
            </w:r>
            <w:r w:rsidR="0062170D">
              <w:rPr>
                <w:sz w:val="20"/>
              </w:rPr>
              <w:t xml:space="preserve"> osób objętych programem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62170D" w:rsidRDefault="0062170D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Efektywność zatrudnienia</w:t>
            </w:r>
          </w:p>
          <w:p w:rsidR="0062170D" w:rsidRDefault="0062170D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%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Prace interwencyjne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75,0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B04C60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73,1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Roboty publiczne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90,3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B04C60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76,5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Staż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191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81,7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B04C60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162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72,2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Bon stażowy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82,4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ED7A13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Szkolenia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67,8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C917B1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60,7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Bon szkoleniowy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Bon zatrudnieniowy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50,0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910C70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w trakcie realizacji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6CAE" w:rsidRDefault="006C6CAE" w:rsidP="006C6CAE">
            <w:pPr>
              <w:pStyle w:val="Tekstpodstawowywcity2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Bon na zasiedlenie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6CAE" w:rsidRDefault="006C6CAE" w:rsidP="006C6CAE">
            <w:pPr>
              <w:pStyle w:val="Tekstpodstawowywcity2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Dofinansowanie wynagrodzenia za bezrobotnego 50 plus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73,3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B04C60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6CAE" w:rsidRDefault="006C6CAE" w:rsidP="006C6CAE">
            <w:pPr>
              <w:pStyle w:val="Tekstpodstawowywcity2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Prace społecznie użyteczne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104299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10,7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6CAE" w:rsidRDefault="006C6CAE" w:rsidP="006C6CAE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Dofinansowanie rozpoczęcia działalności gospodarczej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105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99,1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402F8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C6CAE" w:rsidRDefault="006C6CAE" w:rsidP="006C6CAE">
            <w:pPr>
              <w:pStyle w:val="Tekstpodstawowywcity2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Refundacja kosztów utworzenia stanowiska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402F8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6C6CAE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6CAE" w:rsidRDefault="006C6CAE" w:rsidP="006C6CAE">
            <w:pPr>
              <w:pStyle w:val="Tekstpodstawowywcity2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Refundacja kosztów zatrudnienia osób do 30 roku życia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6C6CA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145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B17EE3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w trakcie realizacji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B04C60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6CAE" w:rsidRDefault="008876BE" w:rsidP="006C6CAE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84,6</w:t>
            </w:r>
          </w:p>
        </w:tc>
      </w:tr>
      <w:tr w:rsidR="000333E5" w:rsidTr="00C411E0">
        <w:tc>
          <w:tcPr>
            <w:tcW w:w="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0333E5" w:rsidRDefault="000333E5" w:rsidP="000333E5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0333E5" w:rsidRDefault="000333E5" w:rsidP="000333E5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 xml:space="preserve">Razem 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vAlign w:val="center"/>
          </w:tcPr>
          <w:p w:rsidR="000333E5" w:rsidRPr="008801CD" w:rsidRDefault="000333E5" w:rsidP="000333E5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8801CD">
              <w:rPr>
                <w:b/>
                <w:sz w:val="20"/>
              </w:rPr>
              <w:t>771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vAlign w:val="center"/>
          </w:tcPr>
          <w:p w:rsidR="000333E5" w:rsidRPr="001C7501" w:rsidRDefault="000333E5" w:rsidP="000333E5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vAlign w:val="center"/>
          </w:tcPr>
          <w:p w:rsidR="000333E5" w:rsidRPr="008801CD" w:rsidRDefault="00B04C60" w:rsidP="000333E5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507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vAlign w:val="center"/>
          </w:tcPr>
          <w:p w:rsidR="000333E5" w:rsidRPr="00CC0296" w:rsidRDefault="000333E5" w:rsidP="000333E5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</w:p>
        </w:tc>
      </w:tr>
    </w:tbl>
    <w:p w:rsidR="000C104B" w:rsidRPr="000733E7" w:rsidRDefault="000C104B" w:rsidP="0092046F">
      <w:pPr>
        <w:pStyle w:val="Tekstpodstawowywcity2"/>
        <w:spacing w:line="360" w:lineRule="auto"/>
        <w:ind w:left="0"/>
        <w:rPr>
          <w:szCs w:val="24"/>
        </w:rPr>
      </w:pPr>
    </w:p>
    <w:p w:rsidR="00C47958" w:rsidRPr="008C0E55" w:rsidRDefault="00C47958" w:rsidP="00F3412B">
      <w:pPr>
        <w:pStyle w:val="Tekstpodstawowywcity2"/>
        <w:numPr>
          <w:ilvl w:val="2"/>
          <w:numId w:val="18"/>
        </w:numPr>
        <w:spacing w:line="360" w:lineRule="auto"/>
        <w:rPr>
          <w:b/>
          <w:i/>
          <w:szCs w:val="24"/>
        </w:rPr>
      </w:pPr>
      <w:r w:rsidRPr="000733E7">
        <w:rPr>
          <w:b/>
          <w:i/>
          <w:szCs w:val="24"/>
        </w:rPr>
        <w:t>Prace interwencyjne</w:t>
      </w:r>
    </w:p>
    <w:p w:rsidR="007C4F0A" w:rsidRPr="00590DC0" w:rsidRDefault="00C16142" w:rsidP="00FD65FE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564C71" w:rsidRPr="000733E7">
        <w:rPr>
          <w:szCs w:val="24"/>
        </w:rPr>
        <w:t>1</w:t>
      </w:r>
      <w:r w:rsidR="0033290D">
        <w:rPr>
          <w:szCs w:val="24"/>
        </w:rPr>
        <w:t>9</w:t>
      </w:r>
      <w:r w:rsidR="00C47958" w:rsidRPr="000733E7">
        <w:rPr>
          <w:szCs w:val="24"/>
        </w:rPr>
        <w:t xml:space="preserve"> roku </w:t>
      </w:r>
      <w:r w:rsidR="00321935">
        <w:rPr>
          <w:szCs w:val="24"/>
        </w:rPr>
        <w:t>zorganizowano</w:t>
      </w:r>
      <w:r w:rsidR="00753086">
        <w:rPr>
          <w:szCs w:val="24"/>
        </w:rPr>
        <w:t xml:space="preserve"> prace interwencyjne w </w:t>
      </w:r>
      <w:r w:rsidR="0033290D">
        <w:rPr>
          <w:szCs w:val="24"/>
        </w:rPr>
        <w:t>16</w:t>
      </w:r>
      <w:r w:rsidR="008F440A">
        <w:rPr>
          <w:szCs w:val="24"/>
        </w:rPr>
        <w:t xml:space="preserve"> zakładach pracy</w:t>
      </w:r>
      <w:r w:rsidR="000F713A">
        <w:rPr>
          <w:szCs w:val="24"/>
        </w:rPr>
        <w:t xml:space="preserve"> m. in. </w:t>
      </w:r>
      <w:r w:rsidR="0033290D">
        <w:rPr>
          <w:szCs w:val="24"/>
        </w:rPr>
        <w:t xml:space="preserve">Biuro Rachunkowe KOMP-BIUR Sp. z o.o. Warszawa, Kancelaria Radcy Prawnego Anna Binkiewicz Otwock, Komornik Sądowy przy Sądzie Rejonowym w Otwocku Magdalena Karczewska Kancelaria Komornicza w Otwocku, Meble </w:t>
      </w:r>
      <w:r w:rsidR="00B3712B">
        <w:rPr>
          <w:szCs w:val="24"/>
        </w:rPr>
        <w:t>N</w:t>
      </w:r>
      <w:r w:rsidR="0033290D">
        <w:rPr>
          <w:szCs w:val="24"/>
        </w:rPr>
        <w:t xml:space="preserve">ietypowe Inga Chojnowska Józefów, </w:t>
      </w:r>
      <w:r w:rsidR="00FD1026">
        <w:rPr>
          <w:szCs w:val="24"/>
        </w:rPr>
        <w:t xml:space="preserve">Laboratorium Kosmetyczne „AVA” Stara Wieś, </w:t>
      </w:r>
      <w:r w:rsidR="0033290D">
        <w:rPr>
          <w:szCs w:val="24"/>
        </w:rPr>
        <w:t xml:space="preserve">Powiatowa </w:t>
      </w:r>
      <w:r w:rsidR="00B3712B">
        <w:rPr>
          <w:szCs w:val="24"/>
        </w:rPr>
        <w:t>B</w:t>
      </w:r>
      <w:r w:rsidR="0033290D">
        <w:rPr>
          <w:szCs w:val="24"/>
        </w:rPr>
        <w:t>iblioteka Publiczna w Otwocku, Spółdzielnia Socjalna „ODMIANA” Wiązowna</w:t>
      </w:r>
      <w:r w:rsidR="00D96BBC">
        <w:rPr>
          <w:szCs w:val="24"/>
        </w:rPr>
        <w:t>.</w:t>
      </w:r>
    </w:p>
    <w:p w:rsidR="00584A4D" w:rsidRDefault="00B3712B" w:rsidP="0060769A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2019</w:t>
      </w:r>
      <w:r w:rsidR="00321935">
        <w:rPr>
          <w:szCs w:val="24"/>
        </w:rPr>
        <w:t>r. w ramach prac interwencyjnych</w:t>
      </w:r>
      <w:r w:rsidR="00C65FB7">
        <w:rPr>
          <w:szCs w:val="24"/>
        </w:rPr>
        <w:t xml:space="preserve"> </w:t>
      </w:r>
      <w:r w:rsidR="00321935">
        <w:rPr>
          <w:szCs w:val="24"/>
        </w:rPr>
        <w:t xml:space="preserve">pracę </w:t>
      </w:r>
      <w:r w:rsidR="00C65FB7">
        <w:rPr>
          <w:szCs w:val="24"/>
        </w:rPr>
        <w:t>po</w:t>
      </w:r>
      <w:r>
        <w:rPr>
          <w:szCs w:val="24"/>
        </w:rPr>
        <w:t>djęło 22 osoby bezrobotne</w:t>
      </w:r>
      <w:r w:rsidR="00590DC0">
        <w:rPr>
          <w:szCs w:val="24"/>
        </w:rPr>
        <w:t xml:space="preserve"> </w:t>
      </w:r>
      <w:r>
        <w:rPr>
          <w:szCs w:val="24"/>
        </w:rPr>
        <w:t>w tym 12</w:t>
      </w:r>
      <w:r w:rsidR="000C353D">
        <w:rPr>
          <w:szCs w:val="24"/>
        </w:rPr>
        <w:t xml:space="preserve"> kobiet.</w:t>
      </w:r>
      <w:r w:rsidR="00321935">
        <w:rPr>
          <w:szCs w:val="24"/>
        </w:rPr>
        <w:t xml:space="preserve"> </w:t>
      </w:r>
      <w:r w:rsidR="00296DCF">
        <w:rPr>
          <w:szCs w:val="24"/>
        </w:rPr>
        <w:t>W stosunku do 2018</w:t>
      </w:r>
      <w:r w:rsidR="00CA71FD">
        <w:rPr>
          <w:szCs w:val="24"/>
        </w:rPr>
        <w:t xml:space="preserve"> roku liczba skierowanych </w:t>
      </w:r>
      <w:r w:rsidR="004C2048">
        <w:rPr>
          <w:szCs w:val="24"/>
        </w:rPr>
        <w:t>wzrosła</w:t>
      </w:r>
      <w:r w:rsidR="00296DCF">
        <w:rPr>
          <w:szCs w:val="24"/>
        </w:rPr>
        <w:t xml:space="preserve"> o 21</w:t>
      </w:r>
      <w:r w:rsidR="000C353D">
        <w:rPr>
          <w:szCs w:val="24"/>
        </w:rPr>
        <w:t xml:space="preserve"> osób</w:t>
      </w:r>
      <w:r w:rsidR="00296DCF">
        <w:rPr>
          <w:szCs w:val="24"/>
        </w:rPr>
        <w:t xml:space="preserve"> tj. o 54,6</w:t>
      </w:r>
      <w:r w:rsidR="00CA71FD">
        <w:rPr>
          <w:szCs w:val="24"/>
        </w:rPr>
        <w:t xml:space="preserve">%. </w:t>
      </w:r>
    </w:p>
    <w:p w:rsidR="00D96BBC" w:rsidRDefault="00D96BBC" w:rsidP="0060769A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lastRenderedPageBreak/>
        <w:t xml:space="preserve">Osoby bezrobotne zatrudnione były m. in. na stanowiskach: </w:t>
      </w:r>
      <w:r w:rsidR="00FD1026">
        <w:rPr>
          <w:szCs w:val="24"/>
        </w:rPr>
        <w:t>młodsza księgowa, pracownik biurowy, pracownik ds</w:t>
      </w:r>
      <w:r>
        <w:rPr>
          <w:szCs w:val="24"/>
        </w:rPr>
        <w:t>.</w:t>
      </w:r>
      <w:r w:rsidR="00FD1026">
        <w:rPr>
          <w:szCs w:val="24"/>
        </w:rPr>
        <w:t xml:space="preserve"> produkcji, młodszy bibliotekarz</w:t>
      </w:r>
      <w:r w:rsidR="00F33DE7">
        <w:rPr>
          <w:szCs w:val="24"/>
        </w:rPr>
        <w:t>, specjalista ds. reklamy, opiekunka środowiskowa.</w:t>
      </w:r>
    </w:p>
    <w:p w:rsidR="000C353D" w:rsidRDefault="000C353D" w:rsidP="009E7A3F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Prace </w:t>
      </w:r>
      <w:r w:rsidR="009E7A3F">
        <w:rPr>
          <w:szCs w:val="24"/>
        </w:rPr>
        <w:t xml:space="preserve">interwencyjne finansowane były </w:t>
      </w:r>
      <w:r>
        <w:rPr>
          <w:szCs w:val="24"/>
        </w:rPr>
        <w:t>ze środków algory</w:t>
      </w:r>
      <w:r w:rsidR="009E7A3F">
        <w:rPr>
          <w:szCs w:val="24"/>
        </w:rPr>
        <w:t>tmowych Funduszu Pracy.</w:t>
      </w:r>
    </w:p>
    <w:p w:rsidR="00884A58" w:rsidRDefault="00884A58" w:rsidP="00884A58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Ogółem pracami</w:t>
      </w:r>
      <w:r w:rsidR="004C2048">
        <w:rPr>
          <w:szCs w:val="24"/>
        </w:rPr>
        <w:t xml:space="preserve"> interwencyjnymi</w:t>
      </w:r>
      <w:r>
        <w:rPr>
          <w:szCs w:val="24"/>
        </w:rPr>
        <w:t xml:space="preserve"> </w:t>
      </w:r>
      <w:r w:rsidR="00B04C60">
        <w:rPr>
          <w:szCs w:val="24"/>
        </w:rPr>
        <w:t>objęto 30</w:t>
      </w:r>
      <w:r w:rsidR="001304F0">
        <w:rPr>
          <w:szCs w:val="24"/>
        </w:rPr>
        <w:t xml:space="preserve"> osób</w:t>
      </w:r>
      <w:r w:rsidR="00D96BBC">
        <w:rPr>
          <w:szCs w:val="24"/>
        </w:rPr>
        <w:t xml:space="preserve"> </w:t>
      </w:r>
      <w:r>
        <w:rPr>
          <w:szCs w:val="24"/>
        </w:rPr>
        <w:t xml:space="preserve">z tego </w:t>
      </w:r>
      <w:r w:rsidR="00B04C60">
        <w:rPr>
          <w:szCs w:val="24"/>
        </w:rPr>
        <w:t>8</w:t>
      </w:r>
      <w:r w:rsidR="001304F0">
        <w:rPr>
          <w:szCs w:val="24"/>
        </w:rPr>
        <w:t xml:space="preserve"> osób </w:t>
      </w:r>
      <w:r w:rsidR="004C2048">
        <w:rPr>
          <w:szCs w:val="24"/>
        </w:rPr>
        <w:t>kontynuowało pracę</w:t>
      </w:r>
      <w:r w:rsidR="001304F0">
        <w:rPr>
          <w:szCs w:val="24"/>
        </w:rPr>
        <w:t xml:space="preserve"> z 2018</w:t>
      </w:r>
      <w:r w:rsidR="00D96BBC">
        <w:rPr>
          <w:szCs w:val="24"/>
        </w:rPr>
        <w:t>r.</w:t>
      </w:r>
    </w:p>
    <w:p w:rsidR="00463BF4" w:rsidRPr="00D70764" w:rsidRDefault="00BE7DA7" w:rsidP="000733E7">
      <w:pPr>
        <w:pStyle w:val="Tekstpodstawowywcity2"/>
        <w:spacing w:line="276" w:lineRule="auto"/>
        <w:ind w:left="0"/>
        <w:rPr>
          <w:b/>
          <w:szCs w:val="24"/>
        </w:rPr>
      </w:pPr>
      <w:r w:rsidRPr="00D70764">
        <w:rPr>
          <w:b/>
          <w:szCs w:val="24"/>
        </w:rPr>
        <w:t>Efekty</w:t>
      </w:r>
      <w:r w:rsidR="00884A58">
        <w:rPr>
          <w:b/>
          <w:szCs w:val="24"/>
        </w:rPr>
        <w:t xml:space="preserve">wność zatrudnieniowa </w:t>
      </w:r>
      <w:r w:rsidR="00CA71FD">
        <w:rPr>
          <w:b/>
          <w:szCs w:val="24"/>
        </w:rPr>
        <w:t>na koniec grud</w:t>
      </w:r>
      <w:r w:rsidR="003C4F1C">
        <w:rPr>
          <w:b/>
          <w:szCs w:val="24"/>
        </w:rPr>
        <w:t>nia 2019</w:t>
      </w:r>
      <w:r w:rsidR="008876BE">
        <w:rPr>
          <w:b/>
          <w:szCs w:val="24"/>
        </w:rPr>
        <w:t>r. wyniosła 7</w:t>
      </w:r>
      <w:r w:rsidR="00D41D89">
        <w:rPr>
          <w:b/>
          <w:szCs w:val="24"/>
        </w:rPr>
        <w:t>3</w:t>
      </w:r>
      <w:r w:rsidR="008876BE">
        <w:rPr>
          <w:b/>
          <w:szCs w:val="24"/>
        </w:rPr>
        <w:t>,1</w:t>
      </w:r>
      <w:r w:rsidRPr="00D70764">
        <w:rPr>
          <w:b/>
          <w:szCs w:val="24"/>
        </w:rPr>
        <w:t>%.</w:t>
      </w:r>
    </w:p>
    <w:p w:rsidR="00D800B8" w:rsidRPr="000733E7" w:rsidRDefault="00D800B8" w:rsidP="000733E7">
      <w:pPr>
        <w:pStyle w:val="Tekstpodstawowywcity2"/>
        <w:spacing w:line="276" w:lineRule="auto"/>
        <w:ind w:left="0"/>
        <w:rPr>
          <w:szCs w:val="24"/>
        </w:rPr>
      </w:pPr>
    </w:p>
    <w:p w:rsidR="003E5D81" w:rsidRPr="008C0E55" w:rsidRDefault="00C47958" w:rsidP="00F3412B">
      <w:pPr>
        <w:pStyle w:val="Tekstpodstawowywcity2"/>
        <w:numPr>
          <w:ilvl w:val="2"/>
          <w:numId w:val="18"/>
        </w:numPr>
        <w:spacing w:line="360" w:lineRule="auto"/>
        <w:rPr>
          <w:b/>
          <w:szCs w:val="24"/>
        </w:rPr>
      </w:pPr>
      <w:r w:rsidRPr="000733E7">
        <w:rPr>
          <w:b/>
          <w:i/>
          <w:szCs w:val="24"/>
        </w:rPr>
        <w:t>Roboty publiczne</w:t>
      </w:r>
    </w:p>
    <w:p w:rsidR="00693143" w:rsidRDefault="00DA5C4F" w:rsidP="000A3EA3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2019</w:t>
      </w:r>
      <w:r w:rsidR="00170FBB">
        <w:rPr>
          <w:szCs w:val="24"/>
        </w:rPr>
        <w:t xml:space="preserve"> roku w ramach robót publicznych</w:t>
      </w:r>
      <w:r w:rsidR="00512B44">
        <w:rPr>
          <w:szCs w:val="24"/>
        </w:rPr>
        <w:t xml:space="preserve"> </w:t>
      </w:r>
      <w:r w:rsidR="00BE7DA7">
        <w:rPr>
          <w:szCs w:val="24"/>
        </w:rPr>
        <w:t xml:space="preserve"> pracę podjęło</w:t>
      </w:r>
      <w:r>
        <w:rPr>
          <w:szCs w:val="24"/>
        </w:rPr>
        <w:t xml:space="preserve"> 55</w:t>
      </w:r>
      <w:r w:rsidR="00884A58">
        <w:rPr>
          <w:szCs w:val="24"/>
        </w:rPr>
        <w:t xml:space="preserve"> osób, w tym </w:t>
      </w:r>
      <w:r>
        <w:rPr>
          <w:szCs w:val="24"/>
        </w:rPr>
        <w:t>15</w:t>
      </w:r>
      <w:r w:rsidR="00512B44">
        <w:rPr>
          <w:szCs w:val="24"/>
        </w:rPr>
        <w:t xml:space="preserve"> kobiet. </w:t>
      </w:r>
      <w:r w:rsidR="000C353D">
        <w:rPr>
          <w:szCs w:val="24"/>
        </w:rPr>
        <w:br/>
        <w:t>W st</w:t>
      </w:r>
      <w:r>
        <w:rPr>
          <w:szCs w:val="24"/>
        </w:rPr>
        <w:t>osunku do 2018</w:t>
      </w:r>
      <w:r w:rsidR="00CC4612">
        <w:rPr>
          <w:szCs w:val="24"/>
        </w:rPr>
        <w:t xml:space="preserve">r. liczba </w:t>
      </w:r>
      <w:r w:rsidR="00884A58">
        <w:rPr>
          <w:szCs w:val="24"/>
        </w:rPr>
        <w:t xml:space="preserve">skierowanych </w:t>
      </w:r>
      <w:r>
        <w:rPr>
          <w:szCs w:val="24"/>
        </w:rPr>
        <w:t>zmniejszyła się o 4 osoby, tj. o 6,8</w:t>
      </w:r>
      <w:r w:rsidR="00CC4612">
        <w:rPr>
          <w:szCs w:val="24"/>
        </w:rPr>
        <w:t xml:space="preserve">%. </w:t>
      </w:r>
      <w:r w:rsidR="00BE7DA7">
        <w:rPr>
          <w:szCs w:val="24"/>
        </w:rPr>
        <w:t>Roboty publiczne finansowane</w:t>
      </w:r>
      <w:r w:rsidR="00512B44">
        <w:rPr>
          <w:szCs w:val="24"/>
        </w:rPr>
        <w:t xml:space="preserve"> </w:t>
      </w:r>
      <w:r w:rsidR="000A3EA3">
        <w:rPr>
          <w:szCs w:val="24"/>
        </w:rPr>
        <w:t xml:space="preserve">były </w:t>
      </w:r>
      <w:r w:rsidR="00BE7DA7">
        <w:rPr>
          <w:szCs w:val="24"/>
        </w:rPr>
        <w:t>ze</w:t>
      </w:r>
      <w:r w:rsidR="00CC4612">
        <w:rPr>
          <w:szCs w:val="24"/>
        </w:rPr>
        <w:t xml:space="preserve"> środków a</w:t>
      </w:r>
      <w:r w:rsidR="00512B44">
        <w:rPr>
          <w:szCs w:val="24"/>
        </w:rPr>
        <w:t>lgorytmowych Funduszu Pracy</w:t>
      </w:r>
      <w:r w:rsidR="000A3EA3">
        <w:rPr>
          <w:szCs w:val="24"/>
        </w:rPr>
        <w:t>.</w:t>
      </w:r>
    </w:p>
    <w:p w:rsidR="00D96BBC" w:rsidRDefault="00D96BBC" w:rsidP="00D96BBC">
      <w:pPr>
        <w:pStyle w:val="Tekstpodstawowywcity2"/>
        <w:tabs>
          <w:tab w:val="left" w:pos="0"/>
        </w:tabs>
        <w:spacing w:line="360" w:lineRule="auto"/>
        <w:ind w:left="0"/>
        <w:rPr>
          <w:szCs w:val="24"/>
        </w:rPr>
      </w:pPr>
      <w:r>
        <w:rPr>
          <w:szCs w:val="24"/>
        </w:rPr>
        <w:t xml:space="preserve">Organizatorami robót publicznych były zakłady: Zarząd Dróg Powiatowych w Otwocku z/s w Karczewie, Urząd Gminy Osieck, Zarząd Gospodarki Komunalnej w Wiązownie, Grupa Remontowa w Karczewie, Starostwo Powiatowe w Otwocku, </w:t>
      </w:r>
      <w:r w:rsidR="004E62D8">
        <w:rPr>
          <w:szCs w:val="24"/>
        </w:rPr>
        <w:t>Zespół Szkół Ekonomiczno-Gastronomicznych im. St. Staszica w Otwocku, Zespół Szkół w Sobieniach Jeziorach.</w:t>
      </w:r>
    </w:p>
    <w:p w:rsidR="004E62D8" w:rsidRPr="00D96BBC" w:rsidRDefault="004E62D8" w:rsidP="00D96BBC">
      <w:pPr>
        <w:pStyle w:val="Tekstpodstawowywcity2"/>
        <w:tabs>
          <w:tab w:val="left" w:pos="0"/>
        </w:tabs>
        <w:spacing w:line="360" w:lineRule="auto"/>
        <w:ind w:left="0"/>
        <w:rPr>
          <w:szCs w:val="24"/>
        </w:rPr>
      </w:pPr>
      <w:r>
        <w:rPr>
          <w:szCs w:val="24"/>
        </w:rPr>
        <w:t>Osoby bezrobotne zatrudnione były m. in. na stanowiskach: robotnik drogowy, robotnik gospodarczy, pracownik I stopnia, referent.</w:t>
      </w:r>
    </w:p>
    <w:p w:rsidR="00884A58" w:rsidRPr="00693143" w:rsidRDefault="00884A58" w:rsidP="00884A58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Ogółem</w:t>
      </w:r>
      <w:r w:rsidR="000C353D">
        <w:rPr>
          <w:szCs w:val="24"/>
        </w:rPr>
        <w:t xml:space="preserve"> robot</w:t>
      </w:r>
      <w:r w:rsidR="00B04C60">
        <w:rPr>
          <w:szCs w:val="24"/>
        </w:rPr>
        <w:t>ami publicznymi objęto 67 osób z tego 12</w:t>
      </w:r>
      <w:r w:rsidR="00321935">
        <w:rPr>
          <w:szCs w:val="24"/>
        </w:rPr>
        <w:t xml:space="preserve"> osób</w:t>
      </w:r>
      <w:r w:rsidR="004C2048">
        <w:rPr>
          <w:szCs w:val="24"/>
        </w:rPr>
        <w:t xml:space="preserve"> kontynuowało pracę</w:t>
      </w:r>
      <w:r w:rsidR="00B04C60">
        <w:rPr>
          <w:szCs w:val="24"/>
        </w:rPr>
        <w:t xml:space="preserve"> z 2018</w:t>
      </w:r>
      <w:r w:rsidR="00321935">
        <w:rPr>
          <w:szCs w:val="24"/>
        </w:rPr>
        <w:t>r</w:t>
      </w:r>
      <w:r>
        <w:rPr>
          <w:szCs w:val="24"/>
        </w:rPr>
        <w:t>.</w:t>
      </w:r>
    </w:p>
    <w:p w:rsidR="00AD7EF6" w:rsidRDefault="00835B02" w:rsidP="0060769A">
      <w:pPr>
        <w:pStyle w:val="Tekstpodstawowywcity2"/>
        <w:spacing w:line="360" w:lineRule="auto"/>
        <w:ind w:left="0"/>
        <w:rPr>
          <w:b/>
          <w:szCs w:val="24"/>
        </w:rPr>
      </w:pPr>
      <w:r w:rsidRPr="00B32A95">
        <w:rPr>
          <w:b/>
          <w:szCs w:val="24"/>
        </w:rPr>
        <w:t xml:space="preserve">Efektywność zatrudnienia </w:t>
      </w:r>
      <w:r w:rsidR="00A76EF5">
        <w:rPr>
          <w:b/>
          <w:szCs w:val="24"/>
        </w:rPr>
        <w:t>na koniec grudnia 2019</w:t>
      </w:r>
      <w:r w:rsidR="007B07D3">
        <w:rPr>
          <w:b/>
          <w:szCs w:val="24"/>
        </w:rPr>
        <w:t xml:space="preserve">r. </w:t>
      </w:r>
      <w:r w:rsidRPr="00B32A95">
        <w:rPr>
          <w:b/>
          <w:szCs w:val="24"/>
        </w:rPr>
        <w:t xml:space="preserve">wyniosła </w:t>
      </w:r>
      <w:r w:rsidR="008876BE">
        <w:rPr>
          <w:b/>
          <w:szCs w:val="24"/>
        </w:rPr>
        <w:t>76,5</w:t>
      </w:r>
      <w:r w:rsidRPr="00B32A95">
        <w:rPr>
          <w:b/>
          <w:szCs w:val="24"/>
        </w:rPr>
        <w:t>%.</w:t>
      </w:r>
    </w:p>
    <w:p w:rsidR="001D4E56" w:rsidRPr="001D4E56" w:rsidRDefault="001D4E56" w:rsidP="0060769A">
      <w:pPr>
        <w:pStyle w:val="Tekstpodstawowywcity2"/>
        <w:spacing w:line="360" w:lineRule="auto"/>
        <w:ind w:left="0"/>
        <w:rPr>
          <w:b/>
          <w:szCs w:val="24"/>
        </w:rPr>
      </w:pPr>
    </w:p>
    <w:p w:rsidR="00C47958" w:rsidRPr="008C0E55" w:rsidRDefault="006270EB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4.5</w:t>
      </w:r>
      <w:r w:rsidR="007924B8">
        <w:rPr>
          <w:b/>
          <w:i/>
          <w:szCs w:val="24"/>
        </w:rPr>
        <w:t>.3</w:t>
      </w:r>
      <w:r w:rsidR="008C0E55">
        <w:rPr>
          <w:b/>
          <w:i/>
          <w:szCs w:val="24"/>
        </w:rPr>
        <w:t>.</w:t>
      </w:r>
      <w:r w:rsidR="00C47958" w:rsidRPr="000733E7">
        <w:rPr>
          <w:b/>
          <w:i/>
          <w:szCs w:val="24"/>
        </w:rPr>
        <w:t xml:space="preserve">   Organizacja </w:t>
      </w:r>
      <w:r w:rsidR="00BE7DA7">
        <w:rPr>
          <w:b/>
          <w:i/>
          <w:szCs w:val="24"/>
        </w:rPr>
        <w:t>stażu</w:t>
      </w:r>
    </w:p>
    <w:p w:rsidR="0011717B" w:rsidRDefault="001D4E56" w:rsidP="00C13069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</w:t>
      </w:r>
      <w:r w:rsidR="00B34277">
        <w:rPr>
          <w:szCs w:val="24"/>
        </w:rPr>
        <w:t>9</w:t>
      </w:r>
      <w:r w:rsidR="0011717B">
        <w:rPr>
          <w:szCs w:val="24"/>
        </w:rPr>
        <w:t xml:space="preserve"> roku o</w:t>
      </w:r>
      <w:r w:rsidR="00D527D2" w:rsidRPr="000733E7">
        <w:rPr>
          <w:szCs w:val="24"/>
        </w:rPr>
        <w:t xml:space="preserve">gółem </w:t>
      </w:r>
      <w:r w:rsidR="00CE3CD8">
        <w:rPr>
          <w:szCs w:val="24"/>
        </w:rPr>
        <w:t>na staż skierowano</w:t>
      </w:r>
      <w:r w:rsidR="00D527D2" w:rsidRPr="000733E7">
        <w:rPr>
          <w:szCs w:val="24"/>
        </w:rPr>
        <w:t xml:space="preserve"> </w:t>
      </w:r>
      <w:r w:rsidR="00B34277">
        <w:rPr>
          <w:b/>
          <w:szCs w:val="24"/>
        </w:rPr>
        <w:t>116</w:t>
      </w:r>
      <w:r w:rsidR="00C47958" w:rsidRPr="000733E7">
        <w:rPr>
          <w:szCs w:val="24"/>
        </w:rPr>
        <w:t xml:space="preserve"> os</w:t>
      </w:r>
      <w:r w:rsidR="007B07D3">
        <w:rPr>
          <w:szCs w:val="24"/>
        </w:rPr>
        <w:t>ób bezrobotnych</w:t>
      </w:r>
      <w:r w:rsidR="0011717B">
        <w:rPr>
          <w:szCs w:val="24"/>
        </w:rPr>
        <w:t>, z t</w:t>
      </w:r>
      <w:r w:rsidR="00716409" w:rsidRPr="000733E7">
        <w:rPr>
          <w:szCs w:val="24"/>
        </w:rPr>
        <w:t>ego</w:t>
      </w:r>
      <w:r w:rsidR="0011717B">
        <w:rPr>
          <w:szCs w:val="24"/>
        </w:rPr>
        <w:t>:</w:t>
      </w:r>
      <w:r w:rsidR="00716409" w:rsidRPr="000733E7">
        <w:rPr>
          <w:szCs w:val="24"/>
        </w:rPr>
        <w:t xml:space="preserve"> </w:t>
      </w:r>
    </w:p>
    <w:p w:rsidR="0011717B" w:rsidRDefault="00B34277" w:rsidP="00F3412B">
      <w:pPr>
        <w:pStyle w:val="Tekstpodstawowywcity2"/>
        <w:numPr>
          <w:ilvl w:val="0"/>
          <w:numId w:val="52"/>
        </w:numPr>
        <w:spacing w:line="360" w:lineRule="auto"/>
        <w:rPr>
          <w:szCs w:val="24"/>
        </w:rPr>
      </w:pPr>
      <w:r>
        <w:rPr>
          <w:szCs w:val="24"/>
        </w:rPr>
        <w:t>19</w:t>
      </w:r>
      <w:r w:rsidR="00C47958" w:rsidRPr="000733E7">
        <w:rPr>
          <w:szCs w:val="24"/>
        </w:rPr>
        <w:t xml:space="preserve"> os</w:t>
      </w:r>
      <w:r w:rsidR="007B07D3">
        <w:rPr>
          <w:szCs w:val="24"/>
        </w:rPr>
        <w:t>ób</w:t>
      </w:r>
      <w:r w:rsidR="00986465">
        <w:rPr>
          <w:szCs w:val="24"/>
        </w:rPr>
        <w:t xml:space="preserve"> odbywało</w:t>
      </w:r>
      <w:r w:rsidR="00C47958" w:rsidRPr="000733E7">
        <w:rPr>
          <w:szCs w:val="24"/>
        </w:rPr>
        <w:t xml:space="preserve"> staż w ramach </w:t>
      </w:r>
      <w:r w:rsidR="0011717B">
        <w:rPr>
          <w:szCs w:val="24"/>
        </w:rPr>
        <w:t>środków algorytmowych</w:t>
      </w:r>
      <w:r w:rsidR="00BE7DA7">
        <w:rPr>
          <w:szCs w:val="24"/>
        </w:rPr>
        <w:t xml:space="preserve"> Funduszu Pracy</w:t>
      </w:r>
      <w:r w:rsidR="0011717B">
        <w:rPr>
          <w:szCs w:val="24"/>
        </w:rPr>
        <w:t>,</w:t>
      </w:r>
    </w:p>
    <w:p w:rsidR="0011717B" w:rsidRDefault="00B34277" w:rsidP="00F3412B">
      <w:pPr>
        <w:pStyle w:val="Tekstpodstawowywcity2"/>
        <w:numPr>
          <w:ilvl w:val="0"/>
          <w:numId w:val="52"/>
        </w:numPr>
        <w:spacing w:line="360" w:lineRule="auto"/>
        <w:rPr>
          <w:szCs w:val="24"/>
        </w:rPr>
      </w:pPr>
      <w:r>
        <w:rPr>
          <w:szCs w:val="24"/>
        </w:rPr>
        <w:t>51</w:t>
      </w:r>
      <w:r w:rsidR="00716409" w:rsidRPr="000733E7">
        <w:rPr>
          <w:szCs w:val="24"/>
        </w:rPr>
        <w:t xml:space="preserve"> os</w:t>
      </w:r>
      <w:r w:rsidR="007D1EF5">
        <w:rPr>
          <w:szCs w:val="24"/>
        </w:rPr>
        <w:t>ób</w:t>
      </w:r>
      <w:r w:rsidR="00716409" w:rsidRPr="000733E7">
        <w:rPr>
          <w:szCs w:val="24"/>
        </w:rPr>
        <w:t xml:space="preserve"> w ramach </w:t>
      </w:r>
      <w:r w:rsidR="00BE7DA7">
        <w:rPr>
          <w:szCs w:val="24"/>
        </w:rPr>
        <w:t>projektu POWER - współfinansowanego</w:t>
      </w:r>
      <w:r w:rsidR="00C47958" w:rsidRPr="000733E7">
        <w:rPr>
          <w:szCs w:val="24"/>
        </w:rPr>
        <w:t xml:space="preserve"> z Euro</w:t>
      </w:r>
      <w:r w:rsidR="00A4663D">
        <w:rPr>
          <w:szCs w:val="24"/>
        </w:rPr>
        <w:t xml:space="preserve">pejskiego Funduszu </w:t>
      </w:r>
      <w:r w:rsidR="00884A58">
        <w:rPr>
          <w:szCs w:val="24"/>
        </w:rPr>
        <w:t xml:space="preserve"> </w:t>
      </w:r>
      <w:r w:rsidR="00BE7DA7">
        <w:rPr>
          <w:szCs w:val="24"/>
        </w:rPr>
        <w:t>Społecznego</w:t>
      </w:r>
    </w:p>
    <w:p w:rsidR="00884A58" w:rsidRDefault="00B34277" w:rsidP="00F3412B">
      <w:pPr>
        <w:pStyle w:val="Tekstpodstawowywcity2"/>
        <w:numPr>
          <w:ilvl w:val="0"/>
          <w:numId w:val="52"/>
        </w:numPr>
        <w:spacing w:line="360" w:lineRule="auto"/>
        <w:rPr>
          <w:szCs w:val="24"/>
        </w:rPr>
      </w:pPr>
      <w:r>
        <w:rPr>
          <w:szCs w:val="24"/>
        </w:rPr>
        <w:t>44</w:t>
      </w:r>
      <w:r w:rsidR="00884A58">
        <w:rPr>
          <w:szCs w:val="24"/>
        </w:rPr>
        <w:t xml:space="preserve"> osób w ramach projektu RPO- współfinansowanego z Europejskiego Funduszu Społecznego</w:t>
      </w:r>
    </w:p>
    <w:p w:rsidR="0060769A" w:rsidRDefault="00B34277" w:rsidP="00F3412B">
      <w:pPr>
        <w:pStyle w:val="Tekstpodstawowywcity2"/>
        <w:numPr>
          <w:ilvl w:val="0"/>
          <w:numId w:val="52"/>
        </w:numPr>
        <w:spacing w:line="360" w:lineRule="auto"/>
        <w:rPr>
          <w:szCs w:val="24"/>
        </w:rPr>
      </w:pPr>
      <w:r>
        <w:rPr>
          <w:szCs w:val="24"/>
        </w:rPr>
        <w:t>2</w:t>
      </w:r>
      <w:r w:rsidR="002E65D9">
        <w:rPr>
          <w:szCs w:val="24"/>
        </w:rPr>
        <w:t xml:space="preserve"> </w:t>
      </w:r>
      <w:r>
        <w:rPr>
          <w:szCs w:val="24"/>
        </w:rPr>
        <w:t>osoby</w:t>
      </w:r>
      <w:r w:rsidR="00616E1F">
        <w:rPr>
          <w:szCs w:val="24"/>
        </w:rPr>
        <w:t xml:space="preserve"> w ramach </w:t>
      </w:r>
      <w:r w:rsidR="009E5155">
        <w:rPr>
          <w:szCs w:val="24"/>
        </w:rPr>
        <w:t>programu „Program staży w placówkach ARiMR” finansowany ze środków rezerwy Funduszu Pracy</w:t>
      </w:r>
      <w:r w:rsidR="00A4663D">
        <w:rPr>
          <w:szCs w:val="24"/>
        </w:rPr>
        <w:t>.</w:t>
      </w:r>
    </w:p>
    <w:p w:rsidR="007B07D3" w:rsidRDefault="00A16EA8" w:rsidP="007B07D3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stosunku do 2018</w:t>
      </w:r>
      <w:r w:rsidR="007B07D3">
        <w:rPr>
          <w:szCs w:val="24"/>
        </w:rPr>
        <w:t xml:space="preserve"> roku liczba skierowanych na staż </w:t>
      </w:r>
      <w:r>
        <w:rPr>
          <w:szCs w:val="24"/>
        </w:rPr>
        <w:t>zmniejszyła</w:t>
      </w:r>
      <w:r w:rsidR="000C353D">
        <w:rPr>
          <w:szCs w:val="24"/>
        </w:rPr>
        <w:t xml:space="preserve"> się o 3</w:t>
      </w:r>
      <w:r>
        <w:rPr>
          <w:szCs w:val="24"/>
        </w:rPr>
        <w:t>5 osób</w:t>
      </w:r>
      <w:r w:rsidR="000C353D">
        <w:rPr>
          <w:szCs w:val="24"/>
        </w:rPr>
        <w:t xml:space="preserve"> tj. </w:t>
      </w:r>
      <w:r>
        <w:rPr>
          <w:szCs w:val="24"/>
        </w:rPr>
        <w:t>23,2</w:t>
      </w:r>
      <w:r w:rsidR="007B07D3">
        <w:rPr>
          <w:szCs w:val="24"/>
        </w:rPr>
        <w:t>%.</w:t>
      </w:r>
    </w:p>
    <w:p w:rsidR="004E62D8" w:rsidRDefault="004E62D8" w:rsidP="007B07D3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Osoby bezrobotne odbywały staż m. in. w zakładach pracy: </w:t>
      </w:r>
      <w:r w:rsidR="00A63569">
        <w:rPr>
          <w:szCs w:val="24"/>
        </w:rPr>
        <w:t>Agencja Ochrony Mienia i Osób JAPPOL Otwock, Bank Spółdzielny w Otwocku, Biuro Rachunkowe „Pit-News”</w:t>
      </w:r>
      <w:r w:rsidR="00B64084">
        <w:rPr>
          <w:szCs w:val="24"/>
        </w:rPr>
        <w:t xml:space="preserve"> Sp. z o.o. Sp. </w:t>
      </w:r>
      <w:r w:rsidR="00B64084">
        <w:rPr>
          <w:szCs w:val="24"/>
        </w:rPr>
        <w:lastRenderedPageBreak/>
        <w:t>K. Otwock, Centrum Medyczne ENDO-MED. Sp. z o.o. Karczew, DEKORYTM Łukasz Jedliński Otwock, EKSPERT s.c. Otwock, EIP FINANSE Sp. z o.o. Warszawa, FIZJOMEDICA Agnieszka Pawlak-Zych Otwock, HERNCISZFILM Krystian Herncisz Otwock, IMG Biuro Rachunkowe Izabela Młynarek-Grodowska Dziecinów, Kancelaria Adwokacka Adwokat Marta Rozwadowska Warszawa, LAGUNA s.c. Otwock, MAGIA URODY Studio Fryzur Otwock, MEDIA-INFO Sp. z o.o. Otwock, Olga Grądziel Gabinet Weterynaryjny Otwock, Starostwo Powiatowe w Otwocku, ŚWIAT URODY Otwock, Uniwersyteckie Centrum Kliniczne WUM Warszawa, Urząd Miasta Otwocka, ZUS II Odział Inspektorat w Otwocku</w:t>
      </w:r>
      <w:r w:rsidR="00C55EF6">
        <w:rPr>
          <w:szCs w:val="24"/>
        </w:rPr>
        <w:t xml:space="preserve"> </w:t>
      </w:r>
      <w:r w:rsidR="00EF20A3">
        <w:rPr>
          <w:szCs w:val="24"/>
        </w:rPr>
        <w:t>– na stanowiska</w:t>
      </w:r>
      <w:r w:rsidR="00321935">
        <w:rPr>
          <w:szCs w:val="24"/>
        </w:rPr>
        <w:t>ch</w:t>
      </w:r>
      <w:r w:rsidR="00C55EF6">
        <w:rPr>
          <w:szCs w:val="24"/>
        </w:rPr>
        <w:t>:</w:t>
      </w:r>
      <w:r w:rsidR="00067177">
        <w:rPr>
          <w:szCs w:val="24"/>
        </w:rPr>
        <w:t xml:space="preserve"> </w:t>
      </w:r>
      <w:r w:rsidR="00B64084">
        <w:rPr>
          <w:szCs w:val="24"/>
        </w:rPr>
        <w:t>sekretarka, pracownik administracyjno-biurowy, kosmetyczka, lekarz weterynarii, manikiurzystka, fryzjer, stylista paznokci</w:t>
      </w:r>
      <w:r w:rsidR="00067177">
        <w:rPr>
          <w:szCs w:val="24"/>
        </w:rPr>
        <w:t xml:space="preserve">. </w:t>
      </w:r>
    </w:p>
    <w:p w:rsidR="00BD1F61" w:rsidRDefault="00BD1F61" w:rsidP="00BD1F61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Og</w:t>
      </w:r>
      <w:r w:rsidR="00403CBB">
        <w:rPr>
          <w:szCs w:val="24"/>
        </w:rPr>
        <w:t>ółem stażami objęto 162 osoby</w:t>
      </w:r>
      <w:r w:rsidR="00321935">
        <w:rPr>
          <w:szCs w:val="24"/>
        </w:rPr>
        <w:t xml:space="preserve"> </w:t>
      </w:r>
      <w:r w:rsidR="00403CBB">
        <w:rPr>
          <w:szCs w:val="24"/>
        </w:rPr>
        <w:t>z tego 46</w:t>
      </w:r>
      <w:r w:rsidR="00280DCF">
        <w:rPr>
          <w:szCs w:val="24"/>
        </w:rPr>
        <w:t xml:space="preserve"> o</w:t>
      </w:r>
      <w:r w:rsidR="00321935">
        <w:rPr>
          <w:szCs w:val="24"/>
        </w:rPr>
        <w:t xml:space="preserve">sób </w:t>
      </w:r>
      <w:r w:rsidR="00B04C60">
        <w:rPr>
          <w:szCs w:val="24"/>
        </w:rPr>
        <w:t>kontynuowało staż rozpoczęty</w:t>
      </w:r>
      <w:r w:rsidR="00321935">
        <w:rPr>
          <w:szCs w:val="24"/>
        </w:rPr>
        <w:t xml:space="preserve"> </w:t>
      </w:r>
      <w:r w:rsidR="00B04C60">
        <w:rPr>
          <w:szCs w:val="24"/>
        </w:rPr>
        <w:t>w</w:t>
      </w:r>
      <w:r w:rsidR="00484F13">
        <w:rPr>
          <w:szCs w:val="24"/>
        </w:rPr>
        <w:t xml:space="preserve"> </w:t>
      </w:r>
      <w:r w:rsidR="00403CBB">
        <w:rPr>
          <w:szCs w:val="24"/>
        </w:rPr>
        <w:t>2018</w:t>
      </w:r>
      <w:r w:rsidR="00321935">
        <w:rPr>
          <w:szCs w:val="24"/>
        </w:rPr>
        <w:t>r.</w:t>
      </w:r>
    </w:p>
    <w:p w:rsidR="007B07D3" w:rsidRDefault="00BD1F61" w:rsidP="00A635D3">
      <w:pPr>
        <w:pStyle w:val="Tekstpodstawowywcity2"/>
        <w:spacing w:line="360" w:lineRule="auto"/>
        <w:ind w:left="0"/>
        <w:rPr>
          <w:b/>
          <w:szCs w:val="24"/>
        </w:rPr>
      </w:pPr>
      <w:r w:rsidRPr="000D599C">
        <w:rPr>
          <w:b/>
          <w:szCs w:val="24"/>
        </w:rPr>
        <w:t xml:space="preserve">Efektywność zatrudnieniowa </w:t>
      </w:r>
      <w:r w:rsidR="004549F5">
        <w:rPr>
          <w:b/>
          <w:szCs w:val="24"/>
        </w:rPr>
        <w:t>na koniec grudnia 2019</w:t>
      </w:r>
      <w:r w:rsidR="005C6A04">
        <w:rPr>
          <w:b/>
          <w:szCs w:val="24"/>
        </w:rPr>
        <w:t>r</w:t>
      </w:r>
      <w:r w:rsidR="006B2513">
        <w:rPr>
          <w:b/>
          <w:szCs w:val="24"/>
        </w:rPr>
        <w:t>.</w:t>
      </w:r>
      <w:r w:rsidR="0075798D">
        <w:rPr>
          <w:b/>
          <w:szCs w:val="24"/>
        </w:rPr>
        <w:t xml:space="preserve"> wyniosła 84,0</w:t>
      </w:r>
      <w:r w:rsidRPr="000D599C">
        <w:rPr>
          <w:b/>
          <w:szCs w:val="24"/>
        </w:rPr>
        <w:t>%.</w:t>
      </w:r>
    </w:p>
    <w:p w:rsidR="008E2652" w:rsidRPr="00C76033" w:rsidRDefault="008E2652" w:rsidP="00A635D3">
      <w:pPr>
        <w:pStyle w:val="Tekstpodstawowywcity2"/>
        <w:spacing w:line="360" w:lineRule="auto"/>
        <w:ind w:left="0"/>
        <w:rPr>
          <w:b/>
          <w:szCs w:val="24"/>
        </w:rPr>
      </w:pPr>
    </w:p>
    <w:p w:rsidR="007E294B" w:rsidRDefault="00FF553E" w:rsidP="00C13069">
      <w:pPr>
        <w:pStyle w:val="Tekstpodstawowywcity2"/>
        <w:spacing w:line="276" w:lineRule="auto"/>
        <w:ind w:left="0"/>
        <w:rPr>
          <w:b/>
          <w:szCs w:val="24"/>
        </w:rPr>
      </w:pPr>
      <w:r>
        <w:rPr>
          <w:b/>
          <w:szCs w:val="24"/>
        </w:rPr>
        <w:t>Wykres 12</w:t>
      </w:r>
      <w:r w:rsidR="00042654">
        <w:rPr>
          <w:b/>
          <w:szCs w:val="24"/>
        </w:rPr>
        <w:t xml:space="preserve">. </w:t>
      </w:r>
      <w:r w:rsidR="00206D58">
        <w:rPr>
          <w:b/>
          <w:szCs w:val="24"/>
        </w:rPr>
        <w:t xml:space="preserve">Liczba osób skierowanych </w:t>
      </w:r>
      <w:r w:rsidR="00C13069">
        <w:rPr>
          <w:b/>
          <w:szCs w:val="24"/>
        </w:rPr>
        <w:t>ze środków Funduszu Pracy</w:t>
      </w:r>
      <w:r w:rsidR="00CE3CD8">
        <w:rPr>
          <w:b/>
          <w:szCs w:val="24"/>
        </w:rPr>
        <w:t>,</w:t>
      </w:r>
      <w:r w:rsidR="00585453">
        <w:rPr>
          <w:b/>
          <w:szCs w:val="24"/>
        </w:rPr>
        <w:t xml:space="preserve"> EFS </w:t>
      </w:r>
      <w:r w:rsidR="00CE3CD8" w:rsidRPr="009937F4">
        <w:rPr>
          <w:b/>
          <w:szCs w:val="24"/>
        </w:rPr>
        <w:t xml:space="preserve">i </w:t>
      </w:r>
      <w:r w:rsidR="009937F4">
        <w:rPr>
          <w:b/>
          <w:szCs w:val="24"/>
        </w:rPr>
        <w:t xml:space="preserve">programu </w:t>
      </w:r>
      <w:r w:rsidR="009937F4">
        <w:rPr>
          <w:b/>
          <w:szCs w:val="24"/>
        </w:rPr>
        <w:br/>
        <w:t>staży w placówkach ARiMR finansowanego</w:t>
      </w:r>
      <w:r w:rsidR="009937F4" w:rsidRPr="009937F4">
        <w:rPr>
          <w:b/>
          <w:szCs w:val="24"/>
        </w:rPr>
        <w:t xml:space="preserve"> ze środków rezerwy Funduszu Pracy</w:t>
      </w:r>
      <w:r w:rsidR="00CE3CD8" w:rsidRPr="009937F4">
        <w:rPr>
          <w:b/>
          <w:szCs w:val="24"/>
        </w:rPr>
        <w:t xml:space="preserve"> </w:t>
      </w:r>
      <w:r w:rsidR="009937F4">
        <w:rPr>
          <w:b/>
          <w:szCs w:val="24"/>
        </w:rPr>
        <w:br/>
      </w:r>
      <w:r w:rsidR="00206D58" w:rsidRPr="009937F4">
        <w:rPr>
          <w:b/>
          <w:szCs w:val="24"/>
        </w:rPr>
        <w:t>na s</w:t>
      </w:r>
      <w:r w:rsidR="00206D58">
        <w:rPr>
          <w:b/>
          <w:szCs w:val="24"/>
        </w:rPr>
        <w:t>taż w latach 201</w:t>
      </w:r>
      <w:r w:rsidR="00950EDF">
        <w:rPr>
          <w:b/>
          <w:szCs w:val="24"/>
        </w:rPr>
        <w:t>8</w:t>
      </w:r>
      <w:r w:rsidR="00206D58">
        <w:rPr>
          <w:b/>
          <w:szCs w:val="24"/>
        </w:rPr>
        <w:t xml:space="preserve"> – 201</w:t>
      </w:r>
      <w:r w:rsidR="00950EDF">
        <w:rPr>
          <w:b/>
          <w:szCs w:val="24"/>
        </w:rPr>
        <w:t>9</w:t>
      </w:r>
      <w:r w:rsidR="00206D58">
        <w:rPr>
          <w:b/>
          <w:szCs w:val="24"/>
        </w:rPr>
        <w:t xml:space="preserve"> </w:t>
      </w:r>
    </w:p>
    <w:p w:rsidR="009C3EE1" w:rsidRDefault="009C3EE1" w:rsidP="00C13069">
      <w:pPr>
        <w:pStyle w:val="Tekstpodstawowywcity2"/>
        <w:spacing w:line="276" w:lineRule="auto"/>
        <w:ind w:left="0"/>
        <w:rPr>
          <w:b/>
          <w:szCs w:val="24"/>
        </w:rPr>
      </w:pPr>
    </w:p>
    <w:p w:rsidR="00206D58" w:rsidRDefault="00AD7EF6" w:rsidP="000733E7">
      <w:pPr>
        <w:pStyle w:val="Tekstpodstawowywcity2"/>
        <w:spacing w:line="276" w:lineRule="auto"/>
        <w:ind w:left="0"/>
        <w:jc w:val="left"/>
        <w:rPr>
          <w:noProof/>
        </w:rPr>
      </w:pPr>
      <w:r>
        <w:rPr>
          <w:b/>
          <w:noProof/>
          <w:szCs w:val="24"/>
        </w:rPr>
        <w:drawing>
          <wp:inline distT="0" distB="0" distL="0" distR="0">
            <wp:extent cx="3010395" cy="2238499"/>
            <wp:effectExtent l="0" t="0" r="0" b="0"/>
            <wp:docPr id="48" name="Wykres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  <w:r w:rsidR="007D1EF5" w:rsidRPr="007D1EF5">
        <w:rPr>
          <w:noProof/>
        </w:rPr>
        <w:t xml:space="preserve"> </w:t>
      </w:r>
      <w:r w:rsidR="007D1EF5">
        <w:rPr>
          <w:noProof/>
        </w:rPr>
        <w:drawing>
          <wp:inline distT="0" distB="0" distL="0" distR="0">
            <wp:extent cx="2787092" cy="2223821"/>
            <wp:effectExtent l="0" t="0" r="0" b="0"/>
            <wp:docPr id="23" name="Wykres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F17AC6" w:rsidRDefault="00F17AC6" w:rsidP="00987C42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584A4D" w:rsidRDefault="006270EB" w:rsidP="00987C42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4.5</w:t>
      </w:r>
      <w:r w:rsidR="00256D27">
        <w:rPr>
          <w:b/>
          <w:i/>
          <w:szCs w:val="24"/>
        </w:rPr>
        <w:t>.</w:t>
      </w:r>
      <w:r w:rsidR="00DA6F94">
        <w:rPr>
          <w:b/>
          <w:i/>
          <w:szCs w:val="24"/>
        </w:rPr>
        <w:t>4.</w:t>
      </w:r>
      <w:r w:rsidR="00A4663D">
        <w:rPr>
          <w:b/>
          <w:i/>
          <w:szCs w:val="24"/>
        </w:rPr>
        <w:t xml:space="preserve"> Dodatkowe i</w:t>
      </w:r>
      <w:r w:rsidR="00DC139D">
        <w:rPr>
          <w:b/>
          <w:i/>
          <w:szCs w:val="24"/>
        </w:rPr>
        <w:t>nstrumenty aktywizacyjne dla osób bezrobotnych do 30 roku życia</w:t>
      </w:r>
    </w:p>
    <w:p w:rsidR="00DC139D" w:rsidRDefault="00A4663D" w:rsidP="00987C42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</w:t>
      </w:r>
      <w:r w:rsidR="00F3548F">
        <w:rPr>
          <w:szCs w:val="24"/>
        </w:rPr>
        <w:t>9</w:t>
      </w:r>
      <w:r>
        <w:rPr>
          <w:szCs w:val="24"/>
        </w:rPr>
        <w:t xml:space="preserve"> roku urząd p</w:t>
      </w:r>
      <w:r w:rsidR="00DC139D">
        <w:rPr>
          <w:szCs w:val="24"/>
        </w:rPr>
        <w:t xml:space="preserve">racy </w:t>
      </w:r>
      <w:r w:rsidR="00F3548F">
        <w:rPr>
          <w:szCs w:val="24"/>
        </w:rPr>
        <w:t>realizował następujące</w:t>
      </w:r>
      <w:r w:rsidR="006A0A3E">
        <w:rPr>
          <w:szCs w:val="24"/>
        </w:rPr>
        <w:t xml:space="preserve"> </w:t>
      </w:r>
      <w:r w:rsidR="00F3548F">
        <w:rPr>
          <w:szCs w:val="24"/>
        </w:rPr>
        <w:t>instrumenty</w:t>
      </w:r>
      <w:r w:rsidR="001D4E56">
        <w:rPr>
          <w:szCs w:val="24"/>
        </w:rPr>
        <w:t xml:space="preserve"> </w:t>
      </w:r>
      <w:r w:rsidR="00B95E16">
        <w:rPr>
          <w:szCs w:val="24"/>
        </w:rPr>
        <w:t xml:space="preserve">rynku pracy </w:t>
      </w:r>
      <w:r w:rsidR="00F3548F">
        <w:rPr>
          <w:szCs w:val="24"/>
        </w:rPr>
        <w:t>adresowane</w:t>
      </w:r>
      <w:r w:rsidR="005C6A04">
        <w:rPr>
          <w:szCs w:val="24"/>
        </w:rPr>
        <w:t xml:space="preserve"> do</w:t>
      </w:r>
      <w:r>
        <w:rPr>
          <w:szCs w:val="24"/>
        </w:rPr>
        <w:t xml:space="preserve"> </w:t>
      </w:r>
      <w:r w:rsidR="00DC139D">
        <w:rPr>
          <w:szCs w:val="24"/>
        </w:rPr>
        <w:t>bezrobotnych do 30 roku życia</w:t>
      </w:r>
      <w:r w:rsidR="00B95E16">
        <w:rPr>
          <w:szCs w:val="24"/>
        </w:rPr>
        <w:t xml:space="preserve"> tj.</w:t>
      </w:r>
      <w:r w:rsidR="00DC139D">
        <w:rPr>
          <w:szCs w:val="24"/>
        </w:rPr>
        <w:t>:</w:t>
      </w:r>
    </w:p>
    <w:p w:rsidR="00DC139D" w:rsidRDefault="00DC139D" w:rsidP="00F3412B">
      <w:pPr>
        <w:pStyle w:val="Tekstpodstawowywcity2"/>
        <w:numPr>
          <w:ilvl w:val="0"/>
          <w:numId w:val="43"/>
        </w:numPr>
        <w:spacing w:line="360" w:lineRule="auto"/>
        <w:rPr>
          <w:szCs w:val="24"/>
        </w:rPr>
      </w:pPr>
      <w:r>
        <w:rPr>
          <w:szCs w:val="24"/>
        </w:rPr>
        <w:t>bony stażowe</w:t>
      </w:r>
    </w:p>
    <w:p w:rsidR="005C6A04" w:rsidRPr="001D4E56" w:rsidRDefault="00DC139D" w:rsidP="00F3412B">
      <w:pPr>
        <w:pStyle w:val="Tekstpodstawowywcity2"/>
        <w:numPr>
          <w:ilvl w:val="0"/>
          <w:numId w:val="43"/>
        </w:numPr>
        <w:spacing w:line="360" w:lineRule="auto"/>
        <w:rPr>
          <w:szCs w:val="24"/>
        </w:rPr>
      </w:pPr>
      <w:r>
        <w:rPr>
          <w:szCs w:val="24"/>
        </w:rPr>
        <w:t>bony zatrudnieniowe</w:t>
      </w:r>
    </w:p>
    <w:p w:rsidR="00EF20A3" w:rsidRPr="005C6A04" w:rsidRDefault="00EF20A3" w:rsidP="005C6A04">
      <w:pPr>
        <w:pStyle w:val="Tekstpodstawowywcity2"/>
        <w:spacing w:line="360" w:lineRule="auto"/>
        <w:ind w:left="720"/>
        <w:rPr>
          <w:szCs w:val="24"/>
        </w:rPr>
      </w:pPr>
    </w:p>
    <w:p w:rsidR="005C6A04" w:rsidRPr="006A0A3E" w:rsidRDefault="00DC139D" w:rsidP="00882457">
      <w:pPr>
        <w:pStyle w:val="Tekstpodstawowywcity2"/>
        <w:spacing w:line="360" w:lineRule="auto"/>
        <w:ind w:left="0"/>
        <w:rPr>
          <w:szCs w:val="24"/>
        </w:rPr>
      </w:pPr>
      <w:r w:rsidRPr="00DC139D">
        <w:rPr>
          <w:b/>
          <w:szCs w:val="24"/>
          <w:u w:val="single"/>
        </w:rPr>
        <w:lastRenderedPageBreak/>
        <w:t>Bon stażowy</w:t>
      </w:r>
      <w:r w:rsidR="00BE7DA7">
        <w:rPr>
          <w:b/>
          <w:szCs w:val="24"/>
        </w:rPr>
        <w:t xml:space="preserve"> </w:t>
      </w:r>
      <w:r w:rsidR="006A0A3E">
        <w:rPr>
          <w:b/>
          <w:szCs w:val="24"/>
        </w:rPr>
        <w:t xml:space="preserve">– </w:t>
      </w:r>
      <w:r w:rsidR="006A0A3E">
        <w:rPr>
          <w:szCs w:val="24"/>
        </w:rPr>
        <w:t xml:space="preserve">stanowi gwarancję skierowania </w:t>
      </w:r>
      <w:r w:rsidR="002367AE">
        <w:rPr>
          <w:szCs w:val="24"/>
        </w:rPr>
        <w:t>do odbycia stażu u pracodawcy wskazanego przez bezrobotnego na okres 6 miesięcy o ile pracodawca zobowiąże się do zatrudnienia bezrobotnego po zakończeniu stażu przez okres 6 m-cy. Pracodawcy przysługuje po zrealizowaniu zobowiązania premia.</w:t>
      </w:r>
    </w:p>
    <w:p w:rsidR="005C6A04" w:rsidRDefault="00C07D95" w:rsidP="00CD30D5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roku 2019</w:t>
      </w:r>
      <w:r w:rsidR="00BD4F52">
        <w:rPr>
          <w:szCs w:val="24"/>
        </w:rPr>
        <w:t xml:space="preserve"> </w:t>
      </w:r>
      <w:r>
        <w:rPr>
          <w:szCs w:val="24"/>
        </w:rPr>
        <w:t>wydano 5</w:t>
      </w:r>
      <w:r w:rsidR="00BD4F52">
        <w:rPr>
          <w:szCs w:val="24"/>
        </w:rPr>
        <w:t xml:space="preserve"> bonów stażowych </w:t>
      </w:r>
      <w:r>
        <w:rPr>
          <w:szCs w:val="24"/>
        </w:rPr>
        <w:t>finansowanych ze środków algorytmowych Funduszu Pracy</w:t>
      </w:r>
      <w:r w:rsidR="00BD4F52">
        <w:rPr>
          <w:szCs w:val="24"/>
        </w:rPr>
        <w:t>.</w:t>
      </w:r>
    </w:p>
    <w:p w:rsidR="00DC139D" w:rsidRDefault="006A0A3E" w:rsidP="00CD30D5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Osoby bezrobotne odbywały staż w m. in. zakładach pracy: </w:t>
      </w:r>
      <w:r w:rsidR="00EB3B54">
        <w:rPr>
          <w:szCs w:val="24"/>
        </w:rPr>
        <w:t>Instal</w:t>
      </w:r>
      <w:r w:rsidR="00573224">
        <w:rPr>
          <w:szCs w:val="24"/>
        </w:rPr>
        <w:t>atorstwo Elektryczne Mianowski D</w:t>
      </w:r>
      <w:r w:rsidR="00EB3B54">
        <w:rPr>
          <w:szCs w:val="24"/>
        </w:rPr>
        <w:t xml:space="preserve">ariusz Otwock, Magdalena Walewska Otwock, Przedszkole Niepubliczne Do-Re-Mi Chrośla </w:t>
      </w:r>
      <w:r w:rsidR="00CD30D5">
        <w:rPr>
          <w:szCs w:val="24"/>
        </w:rPr>
        <w:t xml:space="preserve"> </w:t>
      </w:r>
      <w:r w:rsidR="00BD1F61">
        <w:rPr>
          <w:szCs w:val="24"/>
        </w:rPr>
        <w:t>n</w:t>
      </w:r>
      <w:r w:rsidR="005F43FA">
        <w:rPr>
          <w:szCs w:val="24"/>
        </w:rPr>
        <w:t xml:space="preserve">a </w:t>
      </w:r>
      <w:r w:rsidR="00BD1F61">
        <w:rPr>
          <w:szCs w:val="24"/>
        </w:rPr>
        <w:t>stanowiskach</w:t>
      </w:r>
      <w:r w:rsidR="00321935">
        <w:rPr>
          <w:szCs w:val="24"/>
        </w:rPr>
        <w:t xml:space="preserve"> takich jak</w:t>
      </w:r>
      <w:r w:rsidR="00BD1F61">
        <w:rPr>
          <w:szCs w:val="24"/>
        </w:rPr>
        <w:t xml:space="preserve">: </w:t>
      </w:r>
      <w:r w:rsidR="00EB3B54">
        <w:rPr>
          <w:szCs w:val="24"/>
        </w:rPr>
        <w:t>pomocnik elektryka, manikiurzystka, opiekunka</w:t>
      </w:r>
      <w:r w:rsidR="005C6A04">
        <w:rPr>
          <w:szCs w:val="24"/>
        </w:rPr>
        <w:t>.</w:t>
      </w:r>
    </w:p>
    <w:p w:rsidR="008824D8" w:rsidRDefault="00BD1F61" w:rsidP="00CE79DF">
      <w:pPr>
        <w:pStyle w:val="Tekstpodstawowywcity2"/>
        <w:spacing w:line="360" w:lineRule="auto"/>
        <w:ind w:left="720" w:hanging="720"/>
        <w:rPr>
          <w:b/>
          <w:szCs w:val="24"/>
        </w:rPr>
      </w:pPr>
      <w:r w:rsidRPr="00147A51">
        <w:rPr>
          <w:b/>
          <w:szCs w:val="24"/>
        </w:rPr>
        <w:t xml:space="preserve">Efektywność zatrudnieniowa </w:t>
      </w:r>
      <w:r w:rsidR="008227FB">
        <w:rPr>
          <w:b/>
          <w:szCs w:val="24"/>
        </w:rPr>
        <w:t>na koniec grudnia 2019</w:t>
      </w:r>
      <w:r w:rsidR="008402F8">
        <w:rPr>
          <w:b/>
          <w:szCs w:val="24"/>
        </w:rPr>
        <w:t>r. wyniosła 100</w:t>
      </w:r>
      <w:r w:rsidR="008A2BF2">
        <w:rPr>
          <w:b/>
          <w:szCs w:val="24"/>
        </w:rPr>
        <w:t>%.</w:t>
      </w:r>
    </w:p>
    <w:p w:rsidR="008A2BF2" w:rsidRPr="008A2BF2" w:rsidRDefault="008A2BF2" w:rsidP="00CE79DF">
      <w:pPr>
        <w:pStyle w:val="Tekstpodstawowywcity2"/>
        <w:spacing w:line="360" w:lineRule="auto"/>
        <w:ind w:left="720" w:hanging="720"/>
        <w:rPr>
          <w:b/>
          <w:szCs w:val="24"/>
        </w:rPr>
      </w:pPr>
    </w:p>
    <w:p w:rsidR="00827035" w:rsidRPr="00BE7DA7" w:rsidRDefault="00827035" w:rsidP="00AB017F">
      <w:pPr>
        <w:pStyle w:val="Tekstpodstawowywcity2"/>
        <w:spacing w:line="360" w:lineRule="auto"/>
        <w:ind w:left="0"/>
        <w:rPr>
          <w:szCs w:val="24"/>
        </w:rPr>
      </w:pPr>
      <w:r>
        <w:rPr>
          <w:b/>
          <w:szCs w:val="24"/>
          <w:u w:val="single"/>
        </w:rPr>
        <w:t>Bon zatru</w:t>
      </w:r>
      <w:r w:rsidR="004B56DF">
        <w:rPr>
          <w:b/>
          <w:szCs w:val="24"/>
          <w:u w:val="single"/>
        </w:rPr>
        <w:t>d</w:t>
      </w:r>
      <w:r>
        <w:rPr>
          <w:b/>
          <w:szCs w:val="24"/>
          <w:u w:val="single"/>
        </w:rPr>
        <w:t>nieniowy</w:t>
      </w:r>
      <w:r w:rsidR="00BE7DA7">
        <w:rPr>
          <w:szCs w:val="24"/>
        </w:rPr>
        <w:t xml:space="preserve"> </w:t>
      </w:r>
      <w:r w:rsidR="00CD30D5">
        <w:rPr>
          <w:szCs w:val="24"/>
        </w:rPr>
        <w:t xml:space="preserve">– stanowi </w:t>
      </w:r>
      <w:r w:rsidR="000A360F">
        <w:rPr>
          <w:szCs w:val="24"/>
        </w:rPr>
        <w:t xml:space="preserve">dla pracodawcy </w:t>
      </w:r>
      <w:r w:rsidR="00CD30D5">
        <w:rPr>
          <w:szCs w:val="24"/>
        </w:rPr>
        <w:t xml:space="preserve">gwarancję </w:t>
      </w:r>
      <w:r w:rsidR="000A360F">
        <w:rPr>
          <w:szCs w:val="24"/>
        </w:rPr>
        <w:t>refundacji</w:t>
      </w:r>
      <w:r w:rsidR="00CD30D5">
        <w:rPr>
          <w:szCs w:val="24"/>
        </w:rPr>
        <w:t xml:space="preserve"> części kosztów wynagrodzenia </w:t>
      </w:r>
      <w:r w:rsidR="000A360F">
        <w:rPr>
          <w:szCs w:val="24"/>
        </w:rPr>
        <w:t xml:space="preserve">i składek na ubezpieczenie społeczne w związku z zatrudnieniem bezrobotnego, któremu urząd przyznał ten bon. Refundacja przysługuje pracodawcy przez okres 12 m-cy w wysokości zasiłku. </w:t>
      </w:r>
    </w:p>
    <w:p w:rsidR="00712842" w:rsidRDefault="00D57D9A" w:rsidP="008B51E2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2019</w:t>
      </w:r>
      <w:r w:rsidR="00CE79DF">
        <w:rPr>
          <w:szCs w:val="24"/>
        </w:rPr>
        <w:t xml:space="preserve">r. urząd </w:t>
      </w:r>
      <w:r>
        <w:rPr>
          <w:szCs w:val="24"/>
        </w:rPr>
        <w:t>zrealizował 2 bony zatrudnieniowe</w:t>
      </w:r>
      <w:r w:rsidR="004D5331">
        <w:rPr>
          <w:szCs w:val="24"/>
        </w:rPr>
        <w:t xml:space="preserve">, których umowy są kontynuowane w 2020 roku. </w:t>
      </w:r>
    </w:p>
    <w:p w:rsidR="00712842" w:rsidRDefault="00691EF3" w:rsidP="00987C42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Osoby bezrobotne zatrudnione </w:t>
      </w:r>
      <w:r w:rsidR="00CD30D5">
        <w:rPr>
          <w:szCs w:val="24"/>
        </w:rPr>
        <w:t xml:space="preserve">były </w:t>
      </w:r>
      <w:r w:rsidR="006F6757">
        <w:rPr>
          <w:szCs w:val="24"/>
        </w:rPr>
        <w:t>w</w:t>
      </w:r>
      <w:r w:rsidR="00CD30D5">
        <w:rPr>
          <w:szCs w:val="24"/>
        </w:rPr>
        <w:t xml:space="preserve"> zakładach pracy: </w:t>
      </w:r>
      <w:r w:rsidR="006F6757">
        <w:rPr>
          <w:szCs w:val="24"/>
        </w:rPr>
        <w:t>Otwockie Przedsiębiorstwo Wodociągów i Kanalizacji Sp. z o.o., Przedszkole Niepubliczne Sówka Mądra Główka Otwock</w:t>
      </w:r>
      <w:r w:rsidR="00CD30D5">
        <w:rPr>
          <w:szCs w:val="24"/>
        </w:rPr>
        <w:t xml:space="preserve"> </w:t>
      </w:r>
      <w:r w:rsidR="00712842">
        <w:rPr>
          <w:szCs w:val="24"/>
        </w:rPr>
        <w:t>na stanowiskach:</w:t>
      </w:r>
      <w:r w:rsidR="00BD1F61">
        <w:rPr>
          <w:szCs w:val="24"/>
        </w:rPr>
        <w:t xml:space="preserve"> </w:t>
      </w:r>
      <w:r w:rsidR="006F6757">
        <w:rPr>
          <w:szCs w:val="24"/>
        </w:rPr>
        <w:t>specjalista, pomoc nauczyciela</w:t>
      </w:r>
      <w:r w:rsidR="005C6A04">
        <w:rPr>
          <w:szCs w:val="24"/>
        </w:rPr>
        <w:t>.</w:t>
      </w:r>
    </w:p>
    <w:p w:rsidR="00FF553E" w:rsidRPr="007F3F68" w:rsidRDefault="00BD1F61" w:rsidP="007F3F68">
      <w:pPr>
        <w:pStyle w:val="Tekstpodstawowywcity2"/>
        <w:spacing w:after="240" w:line="360" w:lineRule="auto"/>
        <w:ind w:left="0"/>
        <w:rPr>
          <w:b/>
          <w:szCs w:val="24"/>
        </w:rPr>
      </w:pPr>
      <w:r w:rsidRPr="00A6534D">
        <w:rPr>
          <w:b/>
          <w:szCs w:val="24"/>
        </w:rPr>
        <w:t xml:space="preserve">Efektywność zatrudnieniowa </w:t>
      </w:r>
      <w:r w:rsidR="006F6757">
        <w:rPr>
          <w:b/>
          <w:szCs w:val="24"/>
        </w:rPr>
        <w:t>na koniec grudnia 2019</w:t>
      </w:r>
      <w:r w:rsidR="008402F8">
        <w:rPr>
          <w:b/>
          <w:szCs w:val="24"/>
        </w:rPr>
        <w:t xml:space="preserve">r. </w:t>
      </w:r>
      <w:r w:rsidR="00B04C60">
        <w:rPr>
          <w:b/>
          <w:szCs w:val="24"/>
        </w:rPr>
        <w:t>– w trakcie monitoringu.</w:t>
      </w:r>
    </w:p>
    <w:p w:rsidR="00E70B7B" w:rsidRDefault="006270EB" w:rsidP="00E70B7B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4.5</w:t>
      </w:r>
      <w:r w:rsidR="00DA6F94">
        <w:rPr>
          <w:b/>
          <w:i/>
          <w:szCs w:val="24"/>
        </w:rPr>
        <w:t xml:space="preserve">.5. Dofinansowanie wynagrodzenia </w:t>
      </w:r>
      <w:r w:rsidR="00E70B7B">
        <w:rPr>
          <w:b/>
          <w:i/>
          <w:szCs w:val="24"/>
        </w:rPr>
        <w:t xml:space="preserve">pracodawcy za zatrudnionego </w:t>
      </w:r>
      <w:r w:rsidR="00DA6F94">
        <w:rPr>
          <w:b/>
          <w:i/>
          <w:szCs w:val="24"/>
        </w:rPr>
        <w:t xml:space="preserve">bezrobotnego powyżej 50 </w:t>
      </w:r>
    </w:p>
    <w:p w:rsidR="00827035" w:rsidRDefault="00DA6F94" w:rsidP="00E70B7B">
      <w:pPr>
        <w:pStyle w:val="Tekstpodstawowywcity2"/>
        <w:spacing w:line="360" w:lineRule="auto"/>
        <w:ind w:left="0" w:firstLine="708"/>
        <w:rPr>
          <w:b/>
          <w:i/>
          <w:szCs w:val="24"/>
        </w:rPr>
      </w:pPr>
      <w:r>
        <w:rPr>
          <w:b/>
          <w:i/>
          <w:szCs w:val="24"/>
        </w:rPr>
        <w:t>roku życia</w:t>
      </w:r>
    </w:p>
    <w:p w:rsidR="008B51E2" w:rsidRDefault="00E70B7B" w:rsidP="00987C42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</w:t>
      </w:r>
      <w:r w:rsidR="00AB2163">
        <w:rPr>
          <w:szCs w:val="24"/>
        </w:rPr>
        <w:t>9</w:t>
      </w:r>
      <w:r>
        <w:rPr>
          <w:szCs w:val="24"/>
        </w:rPr>
        <w:t xml:space="preserve"> roku sko</w:t>
      </w:r>
      <w:r w:rsidR="00BF6F91">
        <w:rPr>
          <w:szCs w:val="24"/>
        </w:rPr>
        <w:t>rzystało z tej formy wsparcia</w:t>
      </w:r>
      <w:r w:rsidR="001D4E56">
        <w:rPr>
          <w:szCs w:val="24"/>
        </w:rPr>
        <w:t>,</w:t>
      </w:r>
      <w:r w:rsidR="00AB2163">
        <w:rPr>
          <w:szCs w:val="24"/>
        </w:rPr>
        <w:t xml:space="preserve"> finansowanej ze środków algorytmowych Funduszu Pracy 10</w:t>
      </w:r>
      <w:r w:rsidR="00BF6F91">
        <w:rPr>
          <w:szCs w:val="24"/>
        </w:rPr>
        <w:t xml:space="preserve"> pracodawców zatrudniając </w:t>
      </w:r>
      <w:r w:rsidR="00AB2163">
        <w:rPr>
          <w:szCs w:val="24"/>
        </w:rPr>
        <w:t>12</w:t>
      </w:r>
      <w:r w:rsidR="00BF6F91">
        <w:rPr>
          <w:szCs w:val="24"/>
        </w:rPr>
        <w:t xml:space="preserve"> osób</w:t>
      </w:r>
      <w:r>
        <w:rPr>
          <w:szCs w:val="24"/>
        </w:rPr>
        <w:t xml:space="preserve"> powyżej 50 roku życia</w:t>
      </w:r>
      <w:r w:rsidR="001D4E56">
        <w:rPr>
          <w:szCs w:val="24"/>
        </w:rPr>
        <w:t>,</w:t>
      </w:r>
      <w:r w:rsidR="00BF6F91">
        <w:rPr>
          <w:szCs w:val="24"/>
        </w:rPr>
        <w:t xml:space="preserve"> </w:t>
      </w:r>
      <w:r w:rsidR="00AB2163">
        <w:rPr>
          <w:szCs w:val="24"/>
        </w:rPr>
        <w:t>w tym 5 kobiet</w:t>
      </w:r>
      <w:r w:rsidR="00F17AC6">
        <w:rPr>
          <w:szCs w:val="24"/>
        </w:rPr>
        <w:t>.</w:t>
      </w:r>
    </w:p>
    <w:p w:rsidR="000C43CD" w:rsidRDefault="000C43CD" w:rsidP="000C43CD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Osoby bezrobotne zatrudnione </w:t>
      </w:r>
      <w:r w:rsidR="00FB0FBA">
        <w:rPr>
          <w:szCs w:val="24"/>
        </w:rPr>
        <w:t>były</w:t>
      </w:r>
      <w:r>
        <w:rPr>
          <w:szCs w:val="24"/>
        </w:rPr>
        <w:t xml:space="preserve"> m. in.</w:t>
      </w:r>
      <w:r w:rsidR="00FB0FBA">
        <w:rPr>
          <w:szCs w:val="24"/>
        </w:rPr>
        <w:t xml:space="preserve"> w zakładach pracy: </w:t>
      </w:r>
      <w:r w:rsidR="00FB7199">
        <w:rPr>
          <w:szCs w:val="24"/>
        </w:rPr>
        <w:t>CHATKA PUCHATKA Karczew, GAMITEX BIS 2 s.c. Otwock, Przedsiębiorstwo Robót Drogowych w Otwocku Sp. z o.o., Spółdzielnia Socjalna „ODMIANA” Wiązowna</w:t>
      </w:r>
      <w:r>
        <w:rPr>
          <w:szCs w:val="24"/>
        </w:rPr>
        <w:t xml:space="preserve"> </w:t>
      </w:r>
      <w:r w:rsidR="00BF4330">
        <w:rPr>
          <w:szCs w:val="24"/>
        </w:rPr>
        <w:t>- na stanowiskach</w:t>
      </w:r>
      <w:r>
        <w:rPr>
          <w:szCs w:val="24"/>
        </w:rPr>
        <w:t xml:space="preserve">: </w:t>
      </w:r>
      <w:r w:rsidR="00FB7199">
        <w:rPr>
          <w:szCs w:val="24"/>
        </w:rPr>
        <w:t>sprzedawca-opiekun, handlowiec – magazynier, sprzątaczka</w:t>
      </w:r>
      <w:r w:rsidR="007F3F68">
        <w:rPr>
          <w:szCs w:val="24"/>
        </w:rPr>
        <w:t>.</w:t>
      </w:r>
    </w:p>
    <w:p w:rsidR="00BF6F91" w:rsidRDefault="00BF6F91" w:rsidP="00987C42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Ogółem</w:t>
      </w:r>
      <w:r w:rsidR="00F17AC6">
        <w:rPr>
          <w:szCs w:val="24"/>
        </w:rPr>
        <w:t xml:space="preserve"> w ramach</w:t>
      </w:r>
      <w:r>
        <w:rPr>
          <w:szCs w:val="24"/>
        </w:rPr>
        <w:t xml:space="preserve"> </w:t>
      </w:r>
      <w:r w:rsidR="00F17AC6">
        <w:rPr>
          <w:szCs w:val="24"/>
        </w:rPr>
        <w:t>programu</w:t>
      </w:r>
      <w:r w:rsidR="007F3F68">
        <w:rPr>
          <w:szCs w:val="24"/>
        </w:rPr>
        <w:t xml:space="preserve"> </w:t>
      </w:r>
      <w:r w:rsidR="00F17AC6">
        <w:rPr>
          <w:szCs w:val="24"/>
        </w:rPr>
        <w:t>zatrudnionych było</w:t>
      </w:r>
      <w:r w:rsidR="00B04C60">
        <w:rPr>
          <w:szCs w:val="24"/>
        </w:rPr>
        <w:t xml:space="preserve"> 23</w:t>
      </w:r>
      <w:r w:rsidR="0075798D">
        <w:rPr>
          <w:szCs w:val="24"/>
        </w:rPr>
        <w:t xml:space="preserve"> osoby</w:t>
      </w:r>
      <w:r w:rsidR="000C43CD">
        <w:rPr>
          <w:szCs w:val="24"/>
        </w:rPr>
        <w:t xml:space="preserve">, </w:t>
      </w:r>
      <w:r w:rsidR="00AB017F">
        <w:rPr>
          <w:szCs w:val="24"/>
        </w:rPr>
        <w:t>w tym</w:t>
      </w:r>
      <w:r w:rsidR="00B04C60">
        <w:rPr>
          <w:szCs w:val="24"/>
        </w:rPr>
        <w:t xml:space="preserve"> 11</w:t>
      </w:r>
      <w:r w:rsidR="001D4E56">
        <w:rPr>
          <w:szCs w:val="24"/>
        </w:rPr>
        <w:t xml:space="preserve"> osób</w:t>
      </w:r>
      <w:r w:rsidR="000C43CD">
        <w:rPr>
          <w:szCs w:val="24"/>
        </w:rPr>
        <w:t xml:space="preserve"> </w:t>
      </w:r>
      <w:r w:rsidR="00B04C60">
        <w:rPr>
          <w:szCs w:val="24"/>
        </w:rPr>
        <w:t>kontynuowało zatru</w:t>
      </w:r>
      <w:r w:rsidR="0075798D">
        <w:rPr>
          <w:szCs w:val="24"/>
        </w:rPr>
        <w:t>dnienie rozpoczęte w 2017-2018r</w:t>
      </w:r>
      <w:r w:rsidR="00F17AC6">
        <w:rPr>
          <w:szCs w:val="24"/>
        </w:rPr>
        <w:t>.</w:t>
      </w:r>
    </w:p>
    <w:p w:rsidR="00745A6C" w:rsidRDefault="00BF6F91" w:rsidP="00987C42">
      <w:pPr>
        <w:pStyle w:val="Tekstpodstawowywcity2"/>
        <w:spacing w:line="360" w:lineRule="auto"/>
        <w:ind w:left="0"/>
        <w:rPr>
          <w:b/>
          <w:szCs w:val="24"/>
        </w:rPr>
      </w:pPr>
      <w:r w:rsidRPr="00A6534D">
        <w:rPr>
          <w:b/>
          <w:szCs w:val="24"/>
        </w:rPr>
        <w:t xml:space="preserve">Efektywność zatrudnieniowa </w:t>
      </w:r>
      <w:r w:rsidR="00D151A1">
        <w:rPr>
          <w:b/>
          <w:szCs w:val="24"/>
        </w:rPr>
        <w:t>na koniec grudnia 2019</w:t>
      </w:r>
      <w:r w:rsidR="008402F8">
        <w:rPr>
          <w:b/>
          <w:szCs w:val="24"/>
        </w:rPr>
        <w:t>r. wyniosła 50</w:t>
      </w:r>
      <w:r w:rsidRPr="00A6534D">
        <w:rPr>
          <w:b/>
          <w:szCs w:val="24"/>
        </w:rPr>
        <w:t>%.</w:t>
      </w:r>
    </w:p>
    <w:p w:rsidR="0075798D" w:rsidRPr="00FF553E" w:rsidRDefault="0075798D" w:rsidP="00987C42">
      <w:pPr>
        <w:pStyle w:val="Tekstpodstawowywcity2"/>
        <w:spacing w:line="360" w:lineRule="auto"/>
        <w:ind w:left="0"/>
        <w:rPr>
          <w:b/>
          <w:szCs w:val="24"/>
        </w:rPr>
      </w:pPr>
    </w:p>
    <w:p w:rsidR="00C47958" w:rsidRPr="00D12D18" w:rsidRDefault="006270EB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4.5</w:t>
      </w:r>
      <w:r w:rsidR="00B61DFA" w:rsidRPr="00D12D18">
        <w:rPr>
          <w:b/>
          <w:i/>
          <w:szCs w:val="24"/>
        </w:rPr>
        <w:t>.</w:t>
      </w:r>
      <w:r w:rsidR="00256D27">
        <w:rPr>
          <w:b/>
          <w:i/>
          <w:szCs w:val="24"/>
        </w:rPr>
        <w:t>6</w:t>
      </w:r>
      <w:r w:rsidR="00B61DFA" w:rsidRPr="00D12D18">
        <w:rPr>
          <w:b/>
          <w:i/>
          <w:szCs w:val="24"/>
        </w:rPr>
        <w:t xml:space="preserve">. </w:t>
      </w:r>
      <w:r w:rsidR="00C47958" w:rsidRPr="00D12D18">
        <w:rPr>
          <w:b/>
          <w:i/>
          <w:szCs w:val="24"/>
        </w:rPr>
        <w:t>Prace społecznie użyteczne</w:t>
      </w:r>
    </w:p>
    <w:p w:rsidR="00CD022E" w:rsidRDefault="007F5453" w:rsidP="0092046F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4B7E8B" w:rsidRPr="000733E7">
        <w:rPr>
          <w:szCs w:val="24"/>
        </w:rPr>
        <w:t>1</w:t>
      </w:r>
      <w:r w:rsidR="007F3F68">
        <w:rPr>
          <w:szCs w:val="24"/>
        </w:rPr>
        <w:t>8</w:t>
      </w:r>
      <w:r w:rsidR="00C47958" w:rsidRPr="000733E7">
        <w:rPr>
          <w:szCs w:val="24"/>
        </w:rPr>
        <w:t xml:space="preserve">r. urząd </w:t>
      </w:r>
      <w:r w:rsidR="00CD022E">
        <w:rPr>
          <w:szCs w:val="24"/>
        </w:rPr>
        <w:t xml:space="preserve">zorganizował </w:t>
      </w:r>
      <w:r w:rsidR="00E70B7B">
        <w:rPr>
          <w:szCs w:val="24"/>
        </w:rPr>
        <w:t xml:space="preserve">prace społecznie użyteczne </w:t>
      </w:r>
      <w:r w:rsidR="00CD022E">
        <w:rPr>
          <w:szCs w:val="24"/>
        </w:rPr>
        <w:t>w</w:t>
      </w:r>
      <w:r w:rsidRPr="000733E7">
        <w:rPr>
          <w:szCs w:val="24"/>
        </w:rPr>
        <w:t xml:space="preserve"> </w:t>
      </w:r>
      <w:r w:rsidR="004639D3">
        <w:rPr>
          <w:szCs w:val="24"/>
        </w:rPr>
        <w:t>3</w:t>
      </w:r>
      <w:r w:rsidR="00422A1C">
        <w:rPr>
          <w:szCs w:val="24"/>
        </w:rPr>
        <w:t xml:space="preserve"> gmin</w:t>
      </w:r>
      <w:r w:rsidR="00CD022E">
        <w:rPr>
          <w:szCs w:val="24"/>
        </w:rPr>
        <w:t>ach</w:t>
      </w:r>
      <w:r w:rsidRPr="000733E7">
        <w:rPr>
          <w:szCs w:val="24"/>
        </w:rPr>
        <w:t xml:space="preserve">: </w:t>
      </w:r>
      <w:r w:rsidR="00D12D18">
        <w:rPr>
          <w:szCs w:val="24"/>
        </w:rPr>
        <w:t>Wiązowna</w:t>
      </w:r>
      <w:r w:rsidR="000C43CD">
        <w:rPr>
          <w:szCs w:val="24"/>
        </w:rPr>
        <w:t>, Karczew</w:t>
      </w:r>
      <w:r w:rsidR="00FD7B6A">
        <w:rPr>
          <w:szCs w:val="24"/>
        </w:rPr>
        <w:t xml:space="preserve"> i</w:t>
      </w:r>
      <w:r w:rsidR="00422A1C">
        <w:rPr>
          <w:szCs w:val="24"/>
        </w:rPr>
        <w:t xml:space="preserve"> Celestynów</w:t>
      </w:r>
      <w:r w:rsidR="00FD7B6A">
        <w:rPr>
          <w:szCs w:val="24"/>
        </w:rPr>
        <w:t xml:space="preserve">. </w:t>
      </w:r>
      <w:r w:rsidR="00CD022E">
        <w:rPr>
          <w:szCs w:val="24"/>
        </w:rPr>
        <w:t>P</w:t>
      </w:r>
      <w:r w:rsidR="00716409" w:rsidRPr="000733E7">
        <w:rPr>
          <w:szCs w:val="24"/>
        </w:rPr>
        <w:t>racę</w:t>
      </w:r>
      <w:r w:rsidR="00C47958" w:rsidRPr="000733E7">
        <w:rPr>
          <w:szCs w:val="24"/>
        </w:rPr>
        <w:t xml:space="preserve"> </w:t>
      </w:r>
      <w:r w:rsidR="00DD2CFE" w:rsidRPr="000733E7">
        <w:rPr>
          <w:szCs w:val="24"/>
        </w:rPr>
        <w:t>pod</w:t>
      </w:r>
      <w:r w:rsidRPr="000733E7">
        <w:rPr>
          <w:szCs w:val="24"/>
        </w:rPr>
        <w:t>jęł</w:t>
      </w:r>
      <w:r w:rsidR="004A3EBC">
        <w:rPr>
          <w:szCs w:val="24"/>
        </w:rPr>
        <w:t>o</w:t>
      </w:r>
      <w:r w:rsidR="007F3F68">
        <w:rPr>
          <w:szCs w:val="24"/>
        </w:rPr>
        <w:t xml:space="preserve"> </w:t>
      </w:r>
      <w:r w:rsidR="004A3EBC">
        <w:rPr>
          <w:b/>
          <w:szCs w:val="24"/>
        </w:rPr>
        <w:t>28</w:t>
      </w:r>
      <w:r w:rsidRPr="000733E7">
        <w:rPr>
          <w:szCs w:val="24"/>
        </w:rPr>
        <w:t xml:space="preserve"> os</w:t>
      </w:r>
      <w:r w:rsidR="004A3EBC">
        <w:rPr>
          <w:szCs w:val="24"/>
        </w:rPr>
        <w:t>ób</w:t>
      </w:r>
      <w:r w:rsidRPr="000733E7">
        <w:rPr>
          <w:szCs w:val="24"/>
        </w:rPr>
        <w:t xml:space="preserve">, w tym </w:t>
      </w:r>
      <w:r w:rsidR="004A3EBC">
        <w:rPr>
          <w:szCs w:val="24"/>
        </w:rPr>
        <w:t>4</w:t>
      </w:r>
      <w:r w:rsidR="00C47958" w:rsidRPr="000733E7">
        <w:rPr>
          <w:szCs w:val="24"/>
        </w:rPr>
        <w:t xml:space="preserve"> kobiet</w:t>
      </w:r>
      <w:r w:rsidR="004A3EBC">
        <w:rPr>
          <w:szCs w:val="24"/>
        </w:rPr>
        <w:t>y</w:t>
      </w:r>
      <w:r w:rsidR="00C47958" w:rsidRPr="000733E7">
        <w:rPr>
          <w:szCs w:val="24"/>
        </w:rPr>
        <w:t>.</w:t>
      </w:r>
      <w:r w:rsidR="00423F18">
        <w:rPr>
          <w:szCs w:val="24"/>
        </w:rPr>
        <w:t xml:space="preserve"> W stosunku do 2018</w:t>
      </w:r>
      <w:r w:rsidR="000C43CD">
        <w:rPr>
          <w:szCs w:val="24"/>
        </w:rPr>
        <w:t xml:space="preserve">r. </w:t>
      </w:r>
      <w:r w:rsidR="007F3F68">
        <w:rPr>
          <w:szCs w:val="24"/>
        </w:rPr>
        <w:t>zmniejszyła</w:t>
      </w:r>
      <w:r w:rsidR="000C43CD">
        <w:rPr>
          <w:szCs w:val="24"/>
        </w:rPr>
        <w:t xml:space="preserve"> się liczba skierowanych na</w:t>
      </w:r>
      <w:r w:rsidR="00394040">
        <w:rPr>
          <w:szCs w:val="24"/>
        </w:rPr>
        <w:t xml:space="preserve"> prace społecznie użyteczne o 14 osób tj. 33,3</w:t>
      </w:r>
      <w:r w:rsidR="000C43CD">
        <w:rPr>
          <w:szCs w:val="24"/>
        </w:rPr>
        <w:t>%.</w:t>
      </w:r>
      <w:r w:rsidR="00E22A72" w:rsidRPr="000733E7">
        <w:rPr>
          <w:szCs w:val="24"/>
        </w:rPr>
        <w:t xml:space="preserve"> </w:t>
      </w:r>
    </w:p>
    <w:p w:rsidR="00E70B7B" w:rsidRDefault="00E70B7B" w:rsidP="00E70B7B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Skierowani bezrobotni w ramach prac społecznie użytecznych wykonywali:</w:t>
      </w:r>
    </w:p>
    <w:p w:rsidR="00931A0F" w:rsidRPr="000733E7" w:rsidRDefault="00931A0F" w:rsidP="00F3412B">
      <w:pPr>
        <w:pStyle w:val="Tekstpodstawowywcity2"/>
        <w:numPr>
          <w:ilvl w:val="0"/>
          <w:numId w:val="48"/>
        </w:numPr>
        <w:spacing w:line="360" w:lineRule="auto"/>
        <w:rPr>
          <w:szCs w:val="24"/>
        </w:rPr>
      </w:pPr>
      <w:r w:rsidRPr="000733E7">
        <w:rPr>
          <w:szCs w:val="24"/>
        </w:rPr>
        <w:t xml:space="preserve">prace porządkowe </w:t>
      </w:r>
      <w:r w:rsidR="000E2DA5">
        <w:rPr>
          <w:szCs w:val="24"/>
        </w:rPr>
        <w:t>na terenie gminy</w:t>
      </w:r>
      <w:r w:rsidR="00B96A06">
        <w:rPr>
          <w:szCs w:val="24"/>
        </w:rPr>
        <w:t>,</w:t>
      </w:r>
    </w:p>
    <w:p w:rsidR="00C47958" w:rsidRPr="000733E7" w:rsidRDefault="00C47958" w:rsidP="00F3412B">
      <w:pPr>
        <w:pStyle w:val="Tekstpodstawowywcity2"/>
        <w:numPr>
          <w:ilvl w:val="0"/>
          <w:numId w:val="29"/>
        </w:numPr>
        <w:spacing w:line="360" w:lineRule="auto"/>
        <w:rPr>
          <w:szCs w:val="24"/>
        </w:rPr>
      </w:pPr>
      <w:r w:rsidRPr="000733E7">
        <w:rPr>
          <w:szCs w:val="24"/>
        </w:rPr>
        <w:t xml:space="preserve">prace porządkowe </w:t>
      </w:r>
      <w:r w:rsidR="000E2DA5">
        <w:rPr>
          <w:szCs w:val="24"/>
        </w:rPr>
        <w:t>na terenie obiektów użyteczno</w:t>
      </w:r>
      <w:r w:rsidR="00B96A06">
        <w:rPr>
          <w:szCs w:val="24"/>
        </w:rPr>
        <w:t>ści</w:t>
      </w:r>
      <w:r w:rsidR="000E2DA5">
        <w:rPr>
          <w:szCs w:val="24"/>
        </w:rPr>
        <w:t xml:space="preserve"> publiczn</w:t>
      </w:r>
      <w:r w:rsidR="00EC6FD7">
        <w:rPr>
          <w:szCs w:val="24"/>
        </w:rPr>
        <w:t>e</w:t>
      </w:r>
      <w:r w:rsidR="00B96A06">
        <w:rPr>
          <w:szCs w:val="24"/>
        </w:rPr>
        <w:t>j,</w:t>
      </w:r>
    </w:p>
    <w:p w:rsidR="00931A0F" w:rsidRDefault="000E2DA5" w:rsidP="00F3412B">
      <w:pPr>
        <w:pStyle w:val="Tekstpodstawowywcity2"/>
        <w:numPr>
          <w:ilvl w:val="0"/>
          <w:numId w:val="29"/>
        </w:numPr>
        <w:spacing w:line="360" w:lineRule="auto"/>
        <w:rPr>
          <w:szCs w:val="24"/>
        </w:rPr>
      </w:pPr>
      <w:r>
        <w:rPr>
          <w:szCs w:val="24"/>
        </w:rPr>
        <w:t>prace porządkowe i remontowe na drogach gminnych</w:t>
      </w:r>
      <w:r w:rsidR="00B96A06">
        <w:rPr>
          <w:szCs w:val="24"/>
        </w:rPr>
        <w:t>,</w:t>
      </w:r>
    </w:p>
    <w:p w:rsidR="000E2DA5" w:rsidRDefault="000E2DA5" w:rsidP="00F3412B">
      <w:pPr>
        <w:pStyle w:val="Tekstpodstawowywcity2"/>
        <w:numPr>
          <w:ilvl w:val="0"/>
          <w:numId w:val="29"/>
        </w:numPr>
        <w:spacing w:line="360" w:lineRule="auto"/>
        <w:rPr>
          <w:szCs w:val="24"/>
        </w:rPr>
      </w:pPr>
      <w:r>
        <w:rPr>
          <w:szCs w:val="24"/>
        </w:rPr>
        <w:t>pomoc w opiece nad osobami starszymi</w:t>
      </w:r>
      <w:r w:rsidR="00B96A06">
        <w:rPr>
          <w:szCs w:val="24"/>
        </w:rPr>
        <w:t>,</w:t>
      </w:r>
    </w:p>
    <w:p w:rsidR="00C76033" w:rsidRDefault="0073357B" w:rsidP="0092046F">
      <w:pPr>
        <w:pStyle w:val="Tekstpodstawowywcity2"/>
        <w:spacing w:line="360" w:lineRule="auto"/>
        <w:ind w:left="0"/>
        <w:rPr>
          <w:b/>
          <w:szCs w:val="24"/>
        </w:rPr>
      </w:pPr>
      <w:r w:rsidRPr="00A6534D">
        <w:rPr>
          <w:b/>
          <w:szCs w:val="24"/>
        </w:rPr>
        <w:t>Efekty</w:t>
      </w:r>
      <w:r>
        <w:rPr>
          <w:b/>
          <w:szCs w:val="24"/>
        </w:rPr>
        <w:t xml:space="preserve">wność zatrudnieniowa </w:t>
      </w:r>
      <w:r w:rsidR="007F3F68">
        <w:rPr>
          <w:b/>
          <w:szCs w:val="24"/>
        </w:rPr>
        <w:t>na koniec grudnia 2018</w:t>
      </w:r>
      <w:r w:rsidR="000C43CD">
        <w:rPr>
          <w:b/>
          <w:szCs w:val="24"/>
        </w:rPr>
        <w:t xml:space="preserve">r. wyniosła </w:t>
      </w:r>
      <w:r w:rsidR="008402F8">
        <w:rPr>
          <w:b/>
          <w:szCs w:val="24"/>
        </w:rPr>
        <w:t>10,7</w:t>
      </w:r>
      <w:r w:rsidRPr="00A6534D">
        <w:rPr>
          <w:b/>
          <w:szCs w:val="24"/>
        </w:rPr>
        <w:t>%.</w:t>
      </w:r>
    </w:p>
    <w:p w:rsidR="001667B6" w:rsidRPr="00C76033" w:rsidRDefault="001667B6" w:rsidP="0092046F">
      <w:pPr>
        <w:pStyle w:val="Tekstpodstawowywcity2"/>
        <w:spacing w:line="360" w:lineRule="auto"/>
        <w:ind w:left="0"/>
        <w:rPr>
          <w:b/>
          <w:szCs w:val="24"/>
        </w:rPr>
      </w:pPr>
    </w:p>
    <w:p w:rsidR="002F5F62" w:rsidRPr="007924B8" w:rsidRDefault="006270EB" w:rsidP="00AE6123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4.5</w:t>
      </w:r>
      <w:r w:rsidR="00AE6123">
        <w:rPr>
          <w:b/>
          <w:i/>
          <w:szCs w:val="24"/>
        </w:rPr>
        <w:t>.</w:t>
      </w:r>
      <w:r w:rsidR="00256D27">
        <w:rPr>
          <w:b/>
          <w:i/>
          <w:szCs w:val="24"/>
        </w:rPr>
        <w:t>7</w:t>
      </w:r>
      <w:r w:rsidR="00AE6123">
        <w:rPr>
          <w:b/>
          <w:i/>
          <w:szCs w:val="24"/>
        </w:rPr>
        <w:t>.</w:t>
      </w:r>
      <w:r w:rsidR="00206D58">
        <w:rPr>
          <w:b/>
          <w:i/>
          <w:szCs w:val="24"/>
        </w:rPr>
        <w:t xml:space="preserve"> </w:t>
      </w:r>
      <w:r w:rsidR="002F5F62" w:rsidRPr="000733E7">
        <w:rPr>
          <w:b/>
          <w:i/>
          <w:szCs w:val="24"/>
        </w:rPr>
        <w:t>Jednorazowe środki dla bezrobotnych na podjęcie działalności</w:t>
      </w:r>
      <w:r w:rsidR="007924B8">
        <w:rPr>
          <w:b/>
          <w:i/>
          <w:szCs w:val="24"/>
        </w:rPr>
        <w:t xml:space="preserve"> </w:t>
      </w:r>
      <w:r w:rsidR="002F5F62" w:rsidRPr="000733E7">
        <w:rPr>
          <w:b/>
          <w:i/>
          <w:szCs w:val="24"/>
        </w:rPr>
        <w:t>gospodarc</w:t>
      </w:r>
      <w:r w:rsidR="007924B8">
        <w:rPr>
          <w:b/>
          <w:i/>
          <w:szCs w:val="24"/>
        </w:rPr>
        <w:t xml:space="preserve">zej </w:t>
      </w:r>
    </w:p>
    <w:p w:rsidR="00CD022E" w:rsidRDefault="009B561E" w:rsidP="00294FF0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2019</w:t>
      </w:r>
      <w:r w:rsidR="008A2E5E">
        <w:rPr>
          <w:szCs w:val="24"/>
        </w:rPr>
        <w:t xml:space="preserve"> roku przyznano </w:t>
      </w:r>
      <w:r>
        <w:rPr>
          <w:b/>
          <w:szCs w:val="24"/>
        </w:rPr>
        <w:t>72</w:t>
      </w:r>
      <w:r w:rsidR="008A2E5E">
        <w:rPr>
          <w:b/>
          <w:szCs w:val="24"/>
        </w:rPr>
        <w:t xml:space="preserve"> </w:t>
      </w:r>
      <w:r>
        <w:rPr>
          <w:szCs w:val="24"/>
        </w:rPr>
        <w:t>dotacje</w:t>
      </w:r>
      <w:r w:rsidR="008A2E5E">
        <w:rPr>
          <w:szCs w:val="24"/>
        </w:rPr>
        <w:t xml:space="preserve"> na uruchomienie działalności gospodarczej, z tego</w:t>
      </w:r>
      <w:r w:rsidR="00CD022E">
        <w:rPr>
          <w:szCs w:val="24"/>
        </w:rPr>
        <w:t>:</w:t>
      </w:r>
    </w:p>
    <w:p w:rsidR="00CD022E" w:rsidRDefault="001667B6" w:rsidP="00F3412B">
      <w:pPr>
        <w:pStyle w:val="Tekstpodstawowywcity2"/>
        <w:numPr>
          <w:ilvl w:val="0"/>
          <w:numId w:val="47"/>
        </w:numPr>
        <w:spacing w:line="360" w:lineRule="auto"/>
        <w:rPr>
          <w:szCs w:val="24"/>
        </w:rPr>
      </w:pPr>
      <w:r>
        <w:rPr>
          <w:b/>
          <w:szCs w:val="24"/>
        </w:rPr>
        <w:t>4</w:t>
      </w:r>
      <w:r>
        <w:rPr>
          <w:szCs w:val="24"/>
        </w:rPr>
        <w:t xml:space="preserve"> dotacje</w:t>
      </w:r>
      <w:r w:rsidR="008A2E5E">
        <w:rPr>
          <w:szCs w:val="24"/>
        </w:rPr>
        <w:t xml:space="preserve"> wypłacono ze środków algorytmowych Funduszu Pracy,</w:t>
      </w:r>
    </w:p>
    <w:p w:rsidR="00CD022E" w:rsidRDefault="009B561E" w:rsidP="00F3412B">
      <w:pPr>
        <w:pStyle w:val="Tekstpodstawowywcity2"/>
        <w:numPr>
          <w:ilvl w:val="0"/>
          <w:numId w:val="47"/>
        </w:numPr>
        <w:spacing w:line="360" w:lineRule="auto"/>
        <w:rPr>
          <w:szCs w:val="24"/>
        </w:rPr>
      </w:pPr>
      <w:r>
        <w:rPr>
          <w:b/>
          <w:szCs w:val="24"/>
        </w:rPr>
        <w:t>34</w:t>
      </w:r>
      <w:r>
        <w:rPr>
          <w:szCs w:val="24"/>
        </w:rPr>
        <w:t xml:space="preserve"> dotacje</w:t>
      </w:r>
      <w:r w:rsidR="00FD7B6A">
        <w:rPr>
          <w:szCs w:val="24"/>
        </w:rPr>
        <w:t xml:space="preserve"> wypłacono w ramach programu </w:t>
      </w:r>
      <w:r w:rsidR="0053007D">
        <w:rPr>
          <w:szCs w:val="24"/>
        </w:rPr>
        <w:t>współfinansowanego z Europejskiego Funduszu Społecznego</w:t>
      </w:r>
      <w:r w:rsidR="00FD7B6A">
        <w:rPr>
          <w:szCs w:val="24"/>
        </w:rPr>
        <w:t xml:space="preserve"> - POWER</w:t>
      </w:r>
    </w:p>
    <w:p w:rsidR="00AA660B" w:rsidRPr="00FF553E" w:rsidRDefault="009B561E" w:rsidP="00AA660B">
      <w:pPr>
        <w:pStyle w:val="Tekstpodstawowywcity2"/>
        <w:numPr>
          <w:ilvl w:val="0"/>
          <w:numId w:val="47"/>
        </w:numPr>
        <w:spacing w:line="360" w:lineRule="auto"/>
        <w:rPr>
          <w:szCs w:val="24"/>
        </w:rPr>
      </w:pPr>
      <w:r>
        <w:rPr>
          <w:b/>
          <w:szCs w:val="24"/>
        </w:rPr>
        <w:t>34</w:t>
      </w:r>
      <w:r>
        <w:rPr>
          <w:szCs w:val="24"/>
        </w:rPr>
        <w:t xml:space="preserve"> dotacje</w:t>
      </w:r>
      <w:r w:rsidR="00D232C7">
        <w:rPr>
          <w:szCs w:val="24"/>
        </w:rPr>
        <w:t xml:space="preserve"> </w:t>
      </w:r>
      <w:r w:rsidR="00FD7B6A">
        <w:rPr>
          <w:szCs w:val="24"/>
        </w:rPr>
        <w:t xml:space="preserve"> wypłacono w ramach programu</w:t>
      </w:r>
      <w:r w:rsidR="0053007D">
        <w:rPr>
          <w:szCs w:val="24"/>
        </w:rPr>
        <w:t xml:space="preserve"> współfinansowanego z Europejskiego Funduszu Społecznego</w:t>
      </w:r>
      <w:r w:rsidR="00FD7B6A">
        <w:rPr>
          <w:szCs w:val="24"/>
        </w:rPr>
        <w:t xml:space="preserve"> </w:t>
      </w:r>
      <w:r w:rsidR="0073357B">
        <w:rPr>
          <w:szCs w:val="24"/>
        </w:rPr>
        <w:t>–</w:t>
      </w:r>
      <w:r w:rsidR="00FD7B6A">
        <w:rPr>
          <w:szCs w:val="24"/>
        </w:rPr>
        <w:t xml:space="preserve"> RPO</w:t>
      </w:r>
      <w:r w:rsidR="0073357B">
        <w:rPr>
          <w:szCs w:val="24"/>
        </w:rPr>
        <w:t xml:space="preserve"> </w:t>
      </w:r>
      <w:r w:rsidR="00FD7B6A">
        <w:rPr>
          <w:szCs w:val="24"/>
        </w:rPr>
        <w:t>WM</w:t>
      </w:r>
    </w:p>
    <w:p w:rsidR="000F4EC0" w:rsidRDefault="000F4EC0" w:rsidP="00732E39">
      <w:pPr>
        <w:spacing w:line="276" w:lineRule="auto"/>
        <w:ind w:left="1276" w:hanging="1276"/>
        <w:jc w:val="both"/>
        <w:rPr>
          <w:b/>
          <w:sz w:val="24"/>
          <w:szCs w:val="24"/>
        </w:rPr>
      </w:pPr>
      <w:r w:rsidRPr="007924B8">
        <w:rPr>
          <w:b/>
          <w:sz w:val="24"/>
          <w:szCs w:val="24"/>
        </w:rPr>
        <w:t xml:space="preserve">Wykres </w:t>
      </w:r>
      <w:r w:rsidR="00FF553E">
        <w:rPr>
          <w:b/>
          <w:sz w:val="24"/>
          <w:szCs w:val="24"/>
        </w:rPr>
        <w:t>13</w:t>
      </w:r>
      <w:r>
        <w:rPr>
          <w:b/>
          <w:sz w:val="24"/>
          <w:szCs w:val="24"/>
        </w:rPr>
        <w:t xml:space="preserve">. </w:t>
      </w:r>
      <w:r w:rsidRPr="007924B8">
        <w:rPr>
          <w:b/>
          <w:sz w:val="24"/>
          <w:szCs w:val="24"/>
        </w:rPr>
        <w:t>Udzielone dotacje ze środków fina</w:t>
      </w:r>
      <w:r>
        <w:rPr>
          <w:b/>
          <w:sz w:val="24"/>
          <w:szCs w:val="24"/>
        </w:rPr>
        <w:t xml:space="preserve">nsowych EFS, </w:t>
      </w:r>
      <w:r w:rsidRPr="007924B8">
        <w:rPr>
          <w:b/>
          <w:sz w:val="24"/>
          <w:szCs w:val="24"/>
        </w:rPr>
        <w:t>FP</w:t>
      </w:r>
      <w:r>
        <w:rPr>
          <w:b/>
          <w:sz w:val="24"/>
          <w:szCs w:val="24"/>
        </w:rPr>
        <w:t>, rezerwa M</w:t>
      </w:r>
      <w:r w:rsidR="00E104D1">
        <w:rPr>
          <w:b/>
          <w:sz w:val="24"/>
          <w:szCs w:val="24"/>
        </w:rPr>
        <w:t>R</w:t>
      </w:r>
      <w:r>
        <w:rPr>
          <w:b/>
          <w:sz w:val="24"/>
          <w:szCs w:val="24"/>
        </w:rPr>
        <w:t>PiPS</w:t>
      </w:r>
      <w:r w:rsidRPr="007924B8">
        <w:rPr>
          <w:b/>
          <w:sz w:val="24"/>
          <w:szCs w:val="24"/>
        </w:rPr>
        <w:t xml:space="preserve"> </w:t>
      </w:r>
      <w:r w:rsidR="000711D0">
        <w:rPr>
          <w:b/>
          <w:sz w:val="24"/>
          <w:szCs w:val="24"/>
        </w:rPr>
        <w:br/>
      </w:r>
      <w:r w:rsidRPr="007924B8">
        <w:rPr>
          <w:b/>
          <w:sz w:val="24"/>
          <w:szCs w:val="24"/>
        </w:rPr>
        <w:t>w latach 201</w:t>
      </w:r>
      <w:r w:rsidR="009B561E">
        <w:rPr>
          <w:b/>
          <w:sz w:val="24"/>
          <w:szCs w:val="24"/>
        </w:rPr>
        <w:t>8</w:t>
      </w:r>
      <w:r w:rsidRPr="007924B8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–</w:t>
      </w:r>
      <w:r w:rsidRPr="007924B8">
        <w:rPr>
          <w:b/>
          <w:sz w:val="24"/>
          <w:szCs w:val="24"/>
        </w:rPr>
        <w:t xml:space="preserve"> 201</w:t>
      </w:r>
      <w:r w:rsidR="009B561E">
        <w:rPr>
          <w:b/>
          <w:sz w:val="24"/>
          <w:szCs w:val="24"/>
        </w:rPr>
        <w:t>9</w:t>
      </w:r>
    </w:p>
    <w:p w:rsidR="000F4EC0" w:rsidRDefault="000F4EC0" w:rsidP="005D3ED1">
      <w:pPr>
        <w:spacing w:after="0" w:line="276" w:lineRule="auto"/>
        <w:jc w:val="both"/>
        <w:rPr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6114553" cy="3085107"/>
            <wp:effectExtent l="0" t="0" r="19685" b="20320"/>
            <wp:docPr id="63" name="Wykres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494817" w:rsidRDefault="00494817" w:rsidP="000F4EC0">
      <w:pPr>
        <w:spacing w:line="360" w:lineRule="auto"/>
        <w:jc w:val="both"/>
        <w:rPr>
          <w:b/>
          <w:sz w:val="24"/>
          <w:szCs w:val="24"/>
        </w:rPr>
      </w:pPr>
    </w:p>
    <w:p w:rsidR="00395BA6" w:rsidRDefault="00D70764" w:rsidP="00DC79F0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Dotacje przeznaczone były </w:t>
      </w:r>
      <w:r w:rsidR="00BF4330">
        <w:rPr>
          <w:b/>
          <w:sz w:val="24"/>
          <w:szCs w:val="24"/>
        </w:rPr>
        <w:t>głównie</w:t>
      </w:r>
      <w:r w:rsidR="001667B6">
        <w:rPr>
          <w:b/>
          <w:sz w:val="24"/>
          <w:szCs w:val="24"/>
        </w:rPr>
        <w:t xml:space="preserve"> na działalności </w:t>
      </w:r>
      <w:r w:rsidR="00BF4330">
        <w:rPr>
          <w:b/>
          <w:sz w:val="24"/>
          <w:szCs w:val="24"/>
        </w:rPr>
        <w:t>o profilu usługowym i handlowym</w:t>
      </w:r>
      <w:r w:rsidR="001667B6">
        <w:rPr>
          <w:b/>
          <w:sz w:val="24"/>
          <w:szCs w:val="24"/>
        </w:rPr>
        <w:t>, np.:</w:t>
      </w:r>
    </w:p>
    <w:p w:rsidR="00226189" w:rsidRDefault="001667B6" w:rsidP="00F3412B">
      <w:pPr>
        <w:pStyle w:val="Akapitzlist"/>
        <w:numPr>
          <w:ilvl w:val="0"/>
          <w:numId w:val="4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Usługi:</w:t>
      </w:r>
    </w:p>
    <w:p w:rsidR="001667B6" w:rsidRDefault="00E12F71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mechanika pojazdowa</w:t>
      </w:r>
      <w:r w:rsidR="001667B6">
        <w:rPr>
          <w:sz w:val="24"/>
          <w:szCs w:val="24"/>
        </w:rPr>
        <w:t xml:space="preserve">, 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blacharsko-lakiernicze,</w:t>
      </w:r>
    </w:p>
    <w:p w:rsidR="001F263F" w:rsidRDefault="001F263F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mobilne</w:t>
      </w:r>
      <w:r w:rsidR="0085658D">
        <w:rPr>
          <w:sz w:val="24"/>
          <w:szCs w:val="24"/>
        </w:rPr>
        <w:t>:</w:t>
      </w:r>
      <w:r>
        <w:rPr>
          <w:sz w:val="24"/>
          <w:szCs w:val="24"/>
        </w:rPr>
        <w:t xml:space="preserve"> auto – kosmetyka,</w:t>
      </w:r>
    </w:p>
    <w:p w:rsidR="0085658D" w:rsidRDefault="0085658D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marketingowe,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reklamowe,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graficzne,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projektowe,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fotograficzne,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informatyczne,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księgowe,</w:t>
      </w:r>
    </w:p>
    <w:p w:rsidR="001F263F" w:rsidRDefault="001F263F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doradcze z zakresu kształtowania wizerunku dla osób fizycznych,</w:t>
      </w:r>
    </w:p>
    <w:p w:rsidR="001F263F" w:rsidRPr="001F263F" w:rsidRDefault="001F263F" w:rsidP="001F263F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szkoła języka angielskiego,</w:t>
      </w:r>
    </w:p>
    <w:p w:rsidR="001F263F" w:rsidRDefault="001F263F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animatora czasu wolnego,</w:t>
      </w:r>
    </w:p>
    <w:p w:rsidR="001F263F" w:rsidRDefault="001F263F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fitness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ogrodnicze,</w:t>
      </w:r>
    </w:p>
    <w:p w:rsidR="0085658D" w:rsidRDefault="0085658D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porządkowe,</w:t>
      </w:r>
    </w:p>
    <w:p w:rsidR="00C4084E" w:rsidRDefault="00C4084E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krawieckie,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kosmetyczne,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fryzjerskie,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pośrednictwa obrotu nieruchomościami,</w:t>
      </w:r>
    </w:p>
    <w:p w:rsidR="001667B6" w:rsidRDefault="001667B6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remontowo-budowlane,</w:t>
      </w:r>
    </w:p>
    <w:p w:rsidR="001F263F" w:rsidRDefault="001F263F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wykonywania studni wbijanych,</w:t>
      </w:r>
    </w:p>
    <w:p w:rsidR="001F263F" w:rsidRDefault="001F263F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brukarskie,</w:t>
      </w:r>
    </w:p>
    <w:p w:rsidR="001667B6" w:rsidRDefault="007F7CF1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hydrauliczne,</w:t>
      </w:r>
    </w:p>
    <w:p w:rsidR="001F263F" w:rsidRDefault="007F7CF1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elektryczne,</w:t>
      </w:r>
    </w:p>
    <w:p w:rsidR="007F7CF1" w:rsidRDefault="001F263F" w:rsidP="00F3412B">
      <w:pPr>
        <w:pStyle w:val="Akapitzlist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gastronomiczne</w:t>
      </w:r>
      <w:r w:rsidR="00993D7E">
        <w:rPr>
          <w:sz w:val="24"/>
          <w:szCs w:val="24"/>
        </w:rPr>
        <w:t>.</w:t>
      </w:r>
      <w:r w:rsidR="007F7CF1">
        <w:rPr>
          <w:sz w:val="24"/>
          <w:szCs w:val="24"/>
        </w:rPr>
        <w:t xml:space="preserve"> </w:t>
      </w:r>
    </w:p>
    <w:p w:rsidR="007F7CF1" w:rsidRDefault="007F7CF1" w:rsidP="00F3412B">
      <w:pPr>
        <w:pStyle w:val="Akapitzlist"/>
        <w:numPr>
          <w:ilvl w:val="0"/>
          <w:numId w:val="45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Handel:</w:t>
      </w:r>
    </w:p>
    <w:p w:rsidR="007F7CF1" w:rsidRPr="007F7CF1" w:rsidRDefault="00C4084E" w:rsidP="00F3412B">
      <w:pPr>
        <w:pStyle w:val="Akapitzlist"/>
        <w:numPr>
          <w:ilvl w:val="0"/>
          <w:numId w:val="56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artykuły jeździeckie</w:t>
      </w:r>
      <w:r w:rsidR="007F7CF1">
        <w:rPr>
          <w:sz w:val="24"/>
          <w:szCs w:val="24"/>
        </w:rPr>
        <w:t>.</w:t>
      </w:r>
    </w:p>
    <w:p w:rsidR="00E9020A" w:rsidRDefault="00E9020A" w:rsidP="00964637">
      <w:pPr>
        <w:spacing w:line="360" w:lineRule="auto"/>
        <w:jc w:val="both"/>
        <w:rPr>
          <w:sz w:val="24"/>
          <w:szCs w:val="24"/>
        </w:rPr>
      </w:pPr>
    </w:p>
    <w:p w:rsidR="0075798D" w:rsidRDefault="0075798D" w:rsidP="00964637">
      <w:pPr>
        <w:spacing w:line="360" w:lineRule="auto"/>
        <w:jc w:val="both"/>
        <w:rPr>
          <w:sz w:val="24"/>
          <w:szCs w:val="24"/>
        </w:rPr>
      </w:pPr>
    </w:p>
    <w:p w:rsidR="0075798D" w:rsidRDefault="0075798D" w:rsidP="00964637">
      <w:pPr>
        <w:spacing w:line="360" w:lineRule="auto"/>
        <w:jc w:val="both"/>
        <w:rPr>
          <w:sz w:val="24"/>
          <w:szCs w:val="24"/>
        </w:rPr>
      </w:pPr>
    </w:p>
    <w:p w:rsidR="0075798D" w:rsidRPr="00964637" w:rsidRDefault="0075798D" w:rsidP="00964637">
      <w:pPr>
        <w:spacing w:line="360" w:lineRule="auto"/>
        <w:jc w:val="both"/>
        <w:rPr>
          <w:sz w:val="24"/>
          <w:szCs w:val="24"/>
        </w:rPr>
      </w:pPr>
    </w:p>
    <w:p w:rsidR="00A4547A" w:rsidRDefault="006270EB" w:rsidP="000F4EC0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4.5</w:t>
      </w:r>
      <w:r w:rsidR="00256D27">
        <w:rPr>
          <w:b/>
          <w:i/>
          <w:szCs w:val="24"/>
        </w:rPr>
        <w:t>.8</w:t>
      </w:r>
      <w:r w:rsidR="0087179A" w:rsidRPr="0087179A">
        <w:rPr>
          <w:b/>
          <w:i/>
          <w:szCs w:val="24"/>
        </w:rPr>
        <w:t xml:space="preserve">. Refundacja kosztów wyposażenia lub doposażenia stanowiska pracy dla osoby </w:t>
      </w:r>
    </w:p>
    <w:p w:rsidR="0087179A" w:rsidRPr="0087179A" w:rsidRDefault="00A4547A" w:rsidP="005D3ED1">
      <w:pPr>
        <w:pStyle w:val="Tekstpodstawowywcity2"/>
        <w:spacing w:after="0"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 xml:space="preserve">          </w:t>
      </w:r>
      <w:r w:rsidR="0087179A" w:rsidRPr="0087179A">
        <w:rPr>
          <w:b/>
          <w:i/>
          <w:szCs w:val="24"/>
        </w:rPr>
        <w:t>bezrobotnej</w:t>
      </w:r>
    </w:p>
    <w:p w:rsidR="00D232C7" w:rsidRDefault="000F4EC0" w:rsidP="00226189">
      <w:pPr>
        <w:pStyle w:val="Tekstpodstawowywcity2"/>
        <w:spacing w:line="360" w:lineRule="auto"/>
        <w:ind w:left="0"/>
        <w:rPr>
          <w:szCs w:val="24"/>
        </w:rPr>
      </w:pPr>
      <w:r w:rsidRPr="00065220">
        <w:rPr>
          <w:szCs w:val="24"/>
        </w:rPr>
        <w:t xml:space="preserve">W analizowanym okresie </w:t>
      </w:r>
      <w:r w:rsidR="00C93C2E">
        <w:rPr>
          <w:szCs w:val="24"/>
        </w:rPr>
        <w:t xml:space="preserve">urząd </w:t>
      </w:r>
      <w:r w:rsidR="00664586">
        <w:rPr>
          <w:szCs w:val="24"/>
        </w:rPr>
        <w:t>podpisał</w:t>
      </w:r>
      <w:r>
        <w:rPr>
          <w:szCs w:val="24"/>
        </w:rPr>
        <w:t xml:space="preserve"> </w:t>
      </w:r>
      <w:r w:rsidR="00C4084E">
        <w:rPr>
          <w:b/>
          <w:szCs w:val="24"/>
        </w:rPr>
        <w:t>3</w:t>
      </w:r>
      <w:r w:rsidR="00664586">
        <w:rPr>
          <w:b/>
          <w:szCs w:val="24"/>
        </w:rPr>
        <w:t xml:space="preserve"> </w:t>
      </w:r>
      <w:r w:rsidR="00226189">
        <w:rPr>
          <w:szCs w:val="24"/>
        </w:rPr>
        <w:t>umowy</w:t>
      </w:r>
      <w:r w:rsidR="0053007D">
        <w:rPr>
          <w:szCs w:val="24"/>
        </w:rPr>
        <w:t xml:space="preserve"> z pracodawcami w ramach </w:t>
      </w:r>
      <w:r w:rsidRPr="00065220">
        <w:rPr>
          <w:b/>
          <w:szCs w:val="24"/>
        </w:rPr>
        <w:t>refundacji kosztów wyposażenia</w:t>
      </w:r>
      <w:r w:rsidR="0087179A">
        <w:rPr>
          <w:b/>
          <w:szCs w:val="24"/>
        </w:rPr>
        <w:t xml:space="preserve"> lub</w:t>
      </w:r>
      <w:r w:rsidRPr="00065220">
        <w:rPr>
          <w:b/>
          <w:szCs w:val="24"/>
        </w:rPr>
        <w:t xml:space="preserve"> doposażenia stanowiska pracy</w:t>
      </w:r>
      <w:r w:rsidRPr="00065220">
        <w:rPr>
          <w:szCs w:val="24"/>
        </w:rPr>
        <w:t xml:space="preserve"> dla </w:t>
      </w:r>
      <w:r w:rsidR="00C4084E">
        <w:rPr>
          <w:b/>
          <w:szCs w:val="24"/>
        </w:rPr>
        <w:t>3</w:t>
      </w:r>
      <w:r w:rsidR="009B1FF4">
        <w:rPr>
          <w:szCs w:val="24"/>
        </w:rPr>
        <w:t xml:space="preserve"> </w:t>
      </w:r>
      <w:r w:rsidR="00226189">
        <w:rPr>
          <w:szCs w:val="24"/>
        </w:rPr>
        <w:t>osób</w:t>
      </w:r>
      <w:r w:rsidR="003A4140">
        <w:rPr>
          <w:szCs w:val="24"/>
        </w:rPr>
        <w:t>,</w:t>
      </w:r>
      <w:r w:rsidR="00226189">
        <w:rPr>
          <w:szCs w:val="24"/>
        </w:rPr>
        <w:t xml:space="preserve"> sfinansowane</w:t>
      </w:r>
      <w:r w:rsidR="007F7CF1">
        <w:rPr>
          <w:szCs w:val="24"/>
        </w:rPr>
        <w:t xml:space="preserve"> ze środków</w:t>
      </w:r>
      <w:r w:rsidR="00D232C7">
        <w:rPr>
          <w:szCs w:val="24"/>
        </w:rPr>
        <w:t xml:space="preserve"> </w:t>
      </w:r>
      <w:r w:rsidR="00C4084E">
        <w:rPr>
          <w:szCs w:val="24"/>
        </w:rPr>
        <w:t>algorytmowych Funduszu Pracy oraz w ramach programu współfinansowanego z Europejskiego Funduszu Społecznego - RPO</w:t>
      </w:r>
      <w:r w:rsidR="007F7CF1">
        <w:rPr>
          <w:szCs w:val="24"/>
        </w:rPr>
        <w:t>.</w:t>
      </w:r>
    </w:p>
    <w:p w:rsidR="00664586" w:rsidRDefault="00D232C7" w:rsidP="005D3ED1">
      <w:pPr>
        <w:pStyle w:val="Tekstpodstawowywcity2"/>
        <w:spacing w:after="0" w:line="360" w:lineRule="auto"/>
        <w:ind w:left="0"/>
        <w:rPr>
          <w:szCs w:val="24"/>
        </w:rPr>
      </w:pPr>
      <w:r>
        <w:rPr>
          <w:szCs w:val="24"/>
        </w:rPr>
        <w:t xml:space="preserve">Utworzone stanowiska </w:t>
      </w:r>
      <w:r w:rsidR="00E12096">
        <w:rPr>
          <w:szCs w:val="24"/>
        </w:rPr>
        <w:t xml:space="preserve">pracy </w:t>
      </w:r>
      <w:r>
        <w:rPr>
          <w:szCs w:val="24"/>
        </w:rPr>
        <w:t>to:</w:t>
      </w:r>
    </w:p>
    <w:p w:rsidR="00664586" w:rsidRDefault="00226189" w:rsidP="005D3ED1">
      <w:pPr>
        <w:pStyle w:val="Tekstpodstawowywcity2"/>
        <w:spacing w:after="0" w:line="360" w:lineRule="auto"/>
        <w:ind w:left="0" w:firstLine="708"/>
        <w:rPr>
          <w:szCs w:val="24"/>
        </w:rPr>
      </w:pPr>
      <w:r>
        <w:rPr>
          <w:szCs w:val="24"/>
        </w:rPr>
        <w:t xml:space="preserve">- </w:t>
      </w:r>
      <w:r w:rsidR="007F7CF1">
        <w:rPr>
          <w:szCs w:val="24"/>
        </w:rPr>
        <w:t>mechanik samochodowy</w:t>
      </w:r>
      <w:r w:rsidR="00C4084E">
        <w:rPr>
          <w:szCs w:val="24"/>
        </w:rPr>
        <w:t xml:space="preserve"> ( 2 stanowiska)</w:t>
      </w:r>
      <w:r w:rsidR="007F7CF1">
        <w:rPr>
          <w:szCs w:val="24"/>
        </w:rPr>
        <w:t>,</w:t>
      </w:r>
    </w:p>
    <w:p w:rsidR="002F3745" w:rsidRDefault="00332CF6" w:rsidP="007F7CF1">
      <w:pPr>
        <w:pStyle w:val="Tekstpodstawowywcity2"/>
        <w:spacing w:after="0" w:line="360" w:lineRule="auto"/>
        <w:ind w:left="0" w:firstLine="708"/>
        <w:rPr>
          <w:szCs w:val="24"/>
        </w:rPr>
      </w:pPr>
      <w:r>
        <w:rPr>
          <w:szCs w:val="24"/>
        </w:rPr>
        <w:t xml:space="preserve">- </w:t>
      </w:r>
      <w:r w:rsidR="00C4084E">
        <w:rPr>
          <w:szCs w:val="24"/>
        </w:rPr>
        <w:t>specjalista ds. przygotowania produkcji i ofertowania ( 1 stanowisko)</w:t>
      </w:r>
      <w:r w:rsidR="007F7CF1">
        <w:rPr>
          <w:szCs w:val="24"/>
        </w:rPr>
        <w:t>.</w:t>
      </w:r>
    </w:p>
    <w:p w:rsidR="00EE3FF5" w:rsidRDefault="00EE3FF5" w:rsidP="00BD2503">
      <w:pPr>
        <w:pStyle w:val="Tekstpodstawowywcity2"/>
        <w:spacing w:after="0" w:line="360" w:lineRule="auto"/>
        <w:ind w:left="0" w:firstLine="708"/>
        <w:rPr>
          <w:szCs w:val="24"/>
        </w:rPr>
      </w:pPr>
    </w:p>
    <w:p w:rsidR="002F3745" w:rsidRDefault="002F3745" w:rsidP="00F3412B">
      <w:pPr>
        <w:pStyle w:val="Tekstpodstawowywcity2"/>
        <w:numPr>
          <w:ilvl w:val="0"/>
          <w:numId w:val="18"/>
        </w:numPr>
        <w:spacing w:after="0" w:line="360" w:lineRule="auto"/>
        <w:rPr>
          <w:b/>
          <w:i/>
          <w:szCs w:val="24"/>
        </w:rPr>
      </w:pPr>
      <w:r w:rsidRPr="002F3745">
        <w:rPr>
          <w:b/>
          <w:i/>
          <w:szCs w:val="24"/>
        </w:rPr>
        <w:t xml:space="preserve">Refundacja kosztów zatrudnienia osób bezrobotnych do 30 roku życia </w:t>
      </w:r>
    </w:p>
    <w:p w:rsidR="002F3745" w:rsidRDefault="009638C1" w:rsidP="002F3745">
      <w:pPr>
        <w:pStyle w:val="Tekstpodstawowywcity2"/>
        <w:spacing w:after="0" w:line="360" w:lineRule="auto"/>
        <w:ind w:left="0"/>
        <w:rPr>
          <w:szCs w:val="24"/>
        </w:rPr>
      </w:pPr>
      <w:r>
        <w:rPr>
          <w:szCs w:val="24"/>
        </w:rPr>
        <w:t>Urząd Pracy w 2019</w:t>
      </w:r>
      <w:r w:rsidR="00AB017F">
        <w:rPr>
          <w:szCs w:val="24"/>
        </w:rPr>
        <w:t xml:space="preserve"> roku </w:t>
      </w:r>
      <w:r w:rsidR="00133E5D">
        <w:rPr>
          <w:szCs w:val="24"/>
        </w:rPr>
        <w:t>kontynuował realizację umów o</w:t>
      </w:r>
      <w:r w:rsidR="005E124D">
        <w:rPr>
          <w:szCs w:val="24"/>
        </w:rPr>
        <w:t xml:space="preserve"> refundację kosztów zatrudnienia osób bezrobotnych </w:t>
      </w:r>
      <w:r w:rsidR="001D4E56">
        <w:rPr>
          <w:szCs w:val="24"/>
        </w:rPr>
        <w:t>do 30 roku życia</w:t>
      </w:r>
      <w:r w:rsidR="002D31BC">
        <w:rPr>
          <w:szCs w:val="24"/>
        </w:rPr>
        <w:t>,</w:t>
      </w:r>
      <w:r w:rsidR="001D4E56">
        <w:rPr>
          <w:szCs w:val="24"/>
        </w:rPr>
        <w:t xml:space="preserve"> </w:t>
      </w:r>
      <w:r w:rsidR="005E124D">
        <w:rPr>
          <w:szCs w:val="24"/>
        </w:rPr>
        <w:t>w myśl</w:t>
      </w:r>
      <w:r w:rsidR="00AB017F">
        <w:rPr>
          <w:szCs w:val="24"/>
        </w:rPr>
        <w:t xml:space="preserve"> art. 150f ustawy o promocji zatrudnienia i instytucjach rynku pracy. </w:t>
      </w:r>
    </w:p>
    <w:p w:rsidR="00BF4330" w:rsidRDefault="00BF4330" w:rsidP="002F3745">
      <w:pPr>
        <w:pStyle w:val="Tekstpodstawowywcity2"/>
        <w:spacing w:after="0" w:line="360" w:lineRule="auto"/>
        <w:ind w:left="0"/>
        <w:rPr>
          <w:szCs w:val="24"/>
        </w:rPr>
      </w:pPr>
      <w:r>
        <w:rPr>
          <w:szCs w:val="24"/>
        </w:rPr>
        <w:t>Zgodnie z tymi przepisami pracodawca lub przedsiębiorca, który zatrudni</w:t>
      </w:r>
      <w:r w:rsidR="005D7847">
        <w:rPr>
          <w:szCs w:val="24"/>
        </w:rPr>
        <w:t>ł</w:t>
      </w:r>
      <w:r>
        <w:rPr>
          <w:szCs w:val="24"/>
        </w:rPr>
        <w:t xml:space="preserve"> skierowaną przez urząd pracy osobę bezrobotną do 30 roku życia, otrzyma</w:t>
      </w:r>
      <w:r w:rsidR="00133E5D">
        <w:rPr>
          <w:szCs w:val="24"/>
        </w:rPr>
        <w:t>ł</w:t>
      </w:r>
      <w:r>
        <w:rPr>
          <w:szCs w:val="24"/>
        </w:rPr>
        <w:t xml:space="preserve"> przez okres 12 miesięcy refundację części kosztów poniesionych na wynagrodzenia, nagrody i składki na ubezpieczenie społeczne, </w:t>
      </w:r>
      <w:r>
        <w:rPr>
          <w:szCs w:val="24"/>
        </w:rPr>
        <w:br/>
        <w:t xml:space="preserve">w wysokości nieprzekraczającej kwoty minimalnego wynagrodzenia i składek na ubezpieczenia społeczne od refundowanego wynagrodzenia. Pracodawca lub przedsiębiorca </w:t>
      </w:r>
      <w:r w:rsidR="005D7847">
        <w:rPr>
          <w:szCs w:val="24"/>
        </w:rPr>
        <w:t>mógł</w:t>
      </w:r>
      <w:r>
        <w:rPr>
          <w:szCs w:val="24"/>
        </w:rPr>
        <w:t xml:space="preserve"> ubiegać się </w:t>
      </w:r>
      <w:r>
        <w:rPr>
          <w:szCs w:val="24"/>
        </w:rPr>
        <w:br/>
        <w:t>o zawarcie umowy z urz</w:t>
      </w:r>
      <w:r w:rsidR="005D7847">
        <w:rPr>
          <w:szCs w:val="24"/>
        </w:rPr>
        <w:t>ędem, jeżeli zobowiązał</w:t>
      </w:r>
      <w:r>
        <w:rPr>
          <w:szCs w:val="24"/>
        </w:rPr>
        <w:t xml:space="preserve"> się utrzymać dalsze zatrudnienie skierowanej osoby bezrobotnej przez okres 12 miesięcy po zakończeniu refundacji. </w:t>
      </w:r>
    </w:p>
    <w:p w:rsidR="00133E5D" w:rsidRDefault="00B935CA" w:rsidP="00855504">
      <w:pPr>
        <w:pStyle w:val="Tekstpodstawowywcity2"/>
        <w:spacing w:after="0" w:line="360" w:lineRule="auto"/>
        <w:ind w:left="0"/>
        <w:rPr>
          <w:szCs w:val="24"/>
        </w:rPr>
      </w:pPr>
      <w:r>
        <w:rPr>
          <w:szCs w:val="24"/>
        </w:rPr>
        <w:lastRenderedPageBreak/>
        <w:t xml:space="preserve">W </w:t>
      </w:r>
      <w:r w:rsidR="00133E5D">
        <w:rPr>
          <w:szCs w:val="24"/>
        </w:rPr>
        <w:t>2019</w:t>
      </w:r>
      <w:r w:rsidR="005E124D">
        <w:rPr>
          <w:szCs w:val="24"/>
        </w:rPr>
        <w:t>r.</w:t>
      </w:r>
      <w:r w:rsidR="00B04C60">
        <w:rPr>
          <w:szCs w:val="24"/>
        </w:rPr>
        <w:t xml:space="preserve"> w ramach refundacji kosztów zatrudnienia osób bezrobotnych do 30 roku życia prace podjęło 4 osoby, natomiast 55 osób kontynuowało zatrudnienie (umowy z 2017 i 2018 roku)</w:t>
      </w:r>
      <w:r w:rsidR="001D4E56">
        <w:rPr>
          <w:szCs w:val="24"/>
        </w:rPr>
        <w:t>.</w:t>
      </w:r>
      <w:r>
        <w:rPr>
          <w:szCs w:val="24"/>
        </w:rPr>
        <w:t xml:space="preserve"> </w:t>
      </w:r>
      <w:r w:rsidR="005E124D">
        <w:rPr>
          <w:szCs w:val="24"/>
        </w:rPr>
        <w:t>Ogółem obję</w:t>
      </w:r>
      <w:r w:rsidR="00133E5D">
        <w:rPr>
          <w:szCs w:val="24"/>
        </w:rPr>
        <w:t>to tą formą wsparcia 59</w:t>
      </w:r>
      <w:r w:rsidR="001D4E56">
        <w:rPr>
          <w:szCs w:val="24"/>
        </w:rPr>
        <w:t xml:space="preserve"> osób (</w:t>
      </w:r>
      <w:r w:rsidR="00133E5D">
        <w:rPr>
          <w:szCs w:val="24"/>
        </w:rPr>
        <w:t>z tego 55</w:t>
      </w:r>
      <w:r w:rsidR="005E124D">
        <w:rPr>
          <w:szCs w:val="24"/>
        </w:rPr>
        <w:t xml:space="preserve"> osób</w:t>
      </w:r>
      <w:r w:rsidR="00855504" w:rsidRPr="00855504">
        <w:rPr>
          <w:szCs w:val="24"/>
        </w:rPr>
        <w:t xml:space="preserve"> </w:t>
      </w:r>
      <w:r w:rsidR="005D7847">
        <w:rPr>
          <w:szCs w:val="24"/>
        </w:rPr>
        <w:t xml:space="preserve">które </w:t>
      </w:r>
      <w:r w:rsidR="00B04C60">
        <w:rPr>
          <w:szCs w:val="24"/>
        </w:rPr>
        <w:t>kontynuowało zatrudnienie z 2017 i 2018 roku</w:t>
      </w:r>
      <w:r w:rsidR="00855504" w:rsidRPr="00855504">
        <w:rPr>
          <w:szCs w:val="24"/>
        </w:rPr>
        <w:t>).</w:t>
      </w:r>
      <w:r w:rsidR="00855504">
        <w:rPr>
          <w:szCs w:val="24"/>
        </w:rPr>
        <w:t xml:space="preserve"> </w:t>
      </w:r>
    </w:p>
    <w:p w:rsidR="001D4E56" w:rsidRDefault="001B53C5" w:rsidP="00855504">
      <w:pPr>
        <w:pStyle w:val="Tekstpodstawowywcity2"/>
        <w:spacing w:after="0" w:line="360" w:lineRule="auto"/>
        <w:ind w:left="0"/>
        <w:rPr>
          <w:szCs w:val="24"/>
        </w:rPr>
      </w:pPr>
      <w:r>
        <w:rPr>
          <w:szCs w:val="24"/>
        </w:rPr>
        <w:t>M</w:t>
      </w:r>
      <w:r w:rsidR="002D31BC">
        <w:rPr>
          <w:szCs w:val="24"/>
        </w:rPr>
        <w:t xml:space="preserve">onitoring tego programu </w:t>
      </w:r>
      <w:r w:rsidR="00B95E16">
        <w:rPr>
          <w:szCs w:val="24"/>
        </w:rPr>
        <w:t xml:space="preserve">urząd </w:t>
      </w:r>
      <w:r w:rsidR="002D31BC">
        <w:rPr>
          <w:szCs w:val="24"/>
        </w:rPr>
        <w:t>za</w:t>
      </w:r>
      <w:r w:rsidR="00B95E16">
        <w:rPr>
          <w:szCs w:val="24"/>
        </w:rPr>
        <w:t>kończy</w:t>
      </w:r>
      <w:r w:rsidR="005E124D">
        <w:rPr>
          <w:szCs w:val="24"/>
        </w:rPr>
        <w:t xml:space="preserve"> w 2020r</w:t>
      </w:r>
      <w:r w:rsidR="00B95E16">
        <w:rPr>
          <w:szCs w:val="24"/>
        </w:rPr>
        <w:t>.</w:t>
      </w:r>
      <w:r>
        <w:rPr>
          <w:szCs w:val="24"/>
        </w:rPr>
        <w:t xml:space="preserve"> z uwagi na obowiązek </w:t>
      </w:r>
      <w:r w:rsidR="00B95E16">
        <w:rPr>
          <w:szCs w:val="24"/>
        </w:rPr>
        <w:t>pracodawcy utrzymaniem dalszego</w:t>
      </w:r>
      <w:r>
        <w:rPr>
          <w:szCs w:val="24"/>
        </w:rPr>
        <w:t xml:space="preserve"> zatrudnienia osoby bezrobotnej po zakończonej refundacji przez okres 12 miesięcy</w:t>
      </w:r>
      <w:r w:rsidR="005E124D">
        <w:rPr>
          <w:szCs w:val="24"/>
        </w:rPr>
        <w:t xml:space="preserve">. </w:t>
      </w:r>
    </w:p>
    <w:p w:rsidR="008A2BF2" w:rsidRDefault="008A2BF2" w:rsidP="00855504">
      <w:pPr>
        <w:pStyle w:val="Tekstpodstawowywcity2"/>
        <w:spacing w:after="0" w:line="360" w:lineRule="auto"/>
        <w:ind w:left="0"/>
        <w:rPr>
          <w:szCs w:val="24"/>
        </w:rPr>
      </w:pPr>
    </w:p>
    <w:p w:rsidR="00EE3FF5" w:rsidRPr="00C7054F" w:rsidRDefault="00184712" w:rsidP="00F3412B">
      <w:pPr>
        <w:pStyle w:val="Tekstpodstawowywcity2"/>
        <w:numPr>
          <w:ilvl w:val="0"/>
          <w:numId w:val="18"/>
        </w:numPr>
        <w:spacing w:after="0" w:line="360" w:lineRule="auto"/>
        <w:rPr>
          <w:b/>
          <w:i/>
          <w:szCs w:val="24"/>
        </w:rPr>
      </w:pPr>
      <w:r>
        <w:rPr>
          <w:b/>
          <w:i/>
          <w:szCs w:val="24"/>
        </w:rPr>
        <w:t xml:space="preserve">Krajowy Fundusz Szkoleniowy </w:t>
      </w:r>
    </w:p>
    <w:p w:rsidR="00984D3F" w:rsidRDefault="008E2652" w:rsidP="008E2652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 xml:space="preserve">Krajowy Fundusz Szkoleniowy – jest to instrument adresowany do pracodawców i pracowników celem którego jest zapobieganie utracie zatrudnienia przez osoby pracujące z powodu kompetencji nieadekwatnych do wymagań dynamicznie zmieniającego się rynku pracy </w:t>
      </w:r>
      <w:r>
        <w:rPr>
          <w:szCs w:val="24"/>
        </w:rPr>
        <w:br/>
        <w:t xml:space="preserve">z przeznaczeniem na kształcenie ustawiczne w zakresie szkoleń i studiów podyplomowych. </w:t>
      </w:r>
    </w:p>
    <w:p w:rsidR="0075798D" w:rsidRDefault="0075798D" w:rsidP="008E2652">
      <w:pPr>
        <w:pStyle w:val="Tekstpodstawowywcity2"/>
        <w:spacing w:line="360" w:lineRule="auto"/>
        <w:ind w:left="0"/>
        <w:rPr>
          <w:szCs w:val="24"/>
        </w:rPr>
      </w:pPr>
    </w:p>
    <w:p w:rsidR="008E2652" w:rsidRPr="00E9020A" w:rsidRDefault="008E2652" w:rsidP="008E2652">
      <w:pPr>
        <w:pStyle w:val="Tekstpodstawowywcity2"/>
        <w:spacing w:line="360" w:lineRule="auto"/>
        <w:ind w:left="0"/>
        <w:rPr>
          <w:b/>
          <w:szCs w:val="24"/>
        </w:rPr>
      </w:pPr>
      <w:r w:rsidRPr="008801CD">
        <w:rPr>
          <w:b/>
          <w:szCs w:val="24"/>
        </w:rPr>
        <w:t xml:space="preserve">Tabela </w:t>
      </w:r>
      <w:r>
        <w:rPr>
          <w:b/>
          <w:szCs w:val="24"/>
        </w:rPr>
        <w:t>29.</w:t>
      </w:r>
      <w:r>
        <w:rPr>
          <w:szCs w:val="24"/>
        </w:rPr>
        <w:t xml:space="preserve"> </w:t>
      </w:r>
      <w:r>
        <w:rPr>
          <w:b/>
          <w:szCs w:val="24"/>
        </w:rPr>
        <w:t>Wydatkowanie środków z KFS w latach 2018 i 2019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92"/>
        <w:gridCol w:w="1534"/>
        <w:gridCol w:w="1116"/>
        <w:gridCol w:w="1266"/>
        <w:gridCol w:w="1272"/>
        <w:gridCol w:w="1262"/>
        <w:gridCol w:w="1401"/>
        <w:gridCol w:w="1228"/>
      </w:tblGrid>
      <w:tr w:rsidR="008E2652" w:rsidTr="000A08EF">
        <w:tc>
          <w:tcPr>
            <w:tcW w:w="4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Lp.</w:t>
            </w:r>
          </w:p>
        </w:tc>
        <w:tc>
          <w:tcPr>
            <w:tcW w:w="15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vAlign w:val="center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23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2019</w:t>
            </w:r>
          </w:p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KFS</w:t>
            </w:r>
          </w:p>
        </w:tc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2018</w:t>
            </w:r>
          </w:p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KFS</w:t>
            </w:r>
          </w:p>
        </w:tc>
        <w:tc>
          <w:tcPr>
            <w:tcW w:w="26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2018</w:t>
            </w:r>
          </w:p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KFS - rezerwa</w:t>
            </w:r>
          </w:p>
        </w:tc>
      </w:tr>
      <w:tr w:rsidR="008E2652" w:rsidTr="000A08EF">
        <w:tc>
          <w:tcPr>
            <w:tcW w:w="4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E2652" w:rsidRDefault="008E2652" w:rsidP="000A08EF"/>
        </w:tc>
        <w:tc>
          <w:tcPr>
            <w:tcW w:w="15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E2652" w:rsidRDefault="008E2652" w:rsidP="000A08EF"/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BD4B4" w:themeFill="accent6" w:themeFillTint="66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Kwota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Liczba osób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Kwota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Liczba osób</w:t>
            </w:r>
          </w:p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Kwota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Liczba osób</w:t>
            </w:r>
          </w:p>
        </w:tc>
      </w:tr>
      <w:tr w:rsidR="008E2652" w:rsidTr="0075798D">
        <w:tc>
          <w:tcPr>
            <w:tcW w:w="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2652" w:rsidRDefault="008E2652" w:rsidP="000A08EF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Limit przyznanych środków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8E2652" w:rsidRPr="00EE3FF5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781 400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EE3FF5" w:rsidRDefault="0075798D" w:rsidP="0075798D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EE3FF5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379 700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75798D" w:rsidRDefault="0075798D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75798D">
              <w:rPr>
                <w:b/>
                <w:sz w:val="20"/>
              </w:rPr>
              <w:t>X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EE3FF5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83 700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75798D" w:rsidRDefault="0075798D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75798D">
              <w:rPr>
                <w:b/>
                <w:sz w:val="20"/>
              </w:rPr>
              <w:t>X</w:t>
            </w:r>
          </w:p>
        </w:tc>
      </w:tr>
      <w:tr w:rsidR="008E2652" w:rsidTr="000A08EF">
        <w:tc>
          <w:tcPr>
            <w:tcW w:w="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652" w:rsidRDefault="008E2652" w:rsidP="000A08EF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Wydatkowanie środków finansowych z tego: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771 400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EE3FF5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287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357 492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0B0BC4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0B0BC4">
              <w:rPr>
                <w:b/>
                <w:sz w:val="20"/>
              </w:rPr>
              <w:t>180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80 002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Pr="000B0BC4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b/>
                <w:sz w:val="20"/>
              </w:rPr>
            </w:pPr>
            <w:r w:rsidRPr="000B0BC4">
              <w:rPr>
                <w:b/>
                <w:sz w:val="20"/>
              </w:rPr>
              <w:t>40</w:t>
            </w:r>
          </w:p>
        </w:tc>
      </w:tr>
      <w:tr w:rsidR="008E2652" w:rsidTr="000A08EF">
        <w:tc>
          <w:tcPr>
            <w:tcW w:w="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2652" w:rsidRDefault="008E2652" w:rsidP="000A08EF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szkolenia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750 505,7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285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349 192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179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72 802 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</w:tr>
      <w:tr w:rsidR="008E2652" w:rsidTr="000A08EF">
        <w:tc>
          <w:tcPr>
            <w:tcW w:w="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  <w:hideMark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2652" w:rsidRDefault="008E2652" w:rsidP="000A08EF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studia podyplomowe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13 600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5 300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7 200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</w:tr>
      <w:tr w:rsidR="008E2652" w:rsidTr="000A08EF">
        <w:tc>
          <w:tcPr>
            <w:tcW w:w="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36C0A" w:themeFill="accent6" w:themeFillShade="BF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rPr>
                <w:sz w:val="20"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652" w:rsidRDefault="008E2652" w:rsidP="000A08EF">
            <w:pPr>
              <w:pStyle w:val="Tekstpodstawowywcity2"/>
              <w:ind w:left="0"/>
              <w:rPr>
                <w:sz w:val="20"/>
              </w:rPr>
            </w:pPr>
            <w:r>
              <w:rPr>
                <w:sz w:val="20"/>
              </w:rPr>
              <w:t>promocja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7294,3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8E2652" w:rsidRDefault="0075798D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8E2652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3000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75798D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75798D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652" w:rsidRDefault="0075798D" w:rsidP="000A08EF">
            <w:pPr>
              <w:pStyle w:val="Tekstpodstawowywcity2"/>
              <w:spacing w:line="276" w:lineRule="auto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X</w:t>
            </w:r>
          </w:p>
        </w:tc>
      </w:tr>
    </w:tbl>
    <w:p w:rsidR="008E2652" w:rsidRDefault="008E2652" w:rsidP="008E2652">
      <w:pPr>
        <w:pStyle w:val="Akapitzlist"/>
        <w:rPr>
          <w:sz w:val="24"/>
          <w:szCs w:val="24"/>
        </w:rPr>
      </w:pPr>
    </w:p>
    <w:p w:rsidR="008E2652" w:rsidRDefault="008E2652" w:rsidP="008E2652">
      <w:pPr>
        <w:pStyle w:val="Akapitzlist"/>
        <w:spacing w:line="360" w:lineRule="auto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roku 2019 ogółem limit środków finansowych na KFS wynosił 781 400 zł i był większy </w:t>
      </w:r>
      <w:r w:rsidR="00993D7E">
        <w:rPr>
          <w:sz w:val="24"/>
          <w:szCs w:val="24"/>
        </w:rPr>
        <w:t xml:space="preserve"> o 38,2% w stosunku do roku 2018</w:t>
      </w:r>
      <w:r>
        <w:rPr>
          <w:sz w:val="24"/>
          <w:szCs w:val="24"/>
        </w:rPr>
        <w:t xml:space="preserve">. </w:t>
      </w:r>
    </w:p>
    <w:p w:rsidR="00133E5D" w:rsidRDefault="000705FE" w:rsidP="00FF553E">
      <w:pPr>
        <w:pStyle w:val="Akapitzlist"/>
        <w:spacing w:line="360" w:lineRule="auto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>W 2019r. urząd ogłosił 6 naborów wni</w:t>
      </w:r>
      <w:r w:rsidR="0075798D">
        <w:rPr>
          <w:sz w:val="24"/>
          <w:szCs w:val="24"/>
        </w:rPr>
        <w:t>osków na kształcenie ustawiczne</w:t>
      </w:r>
      <w:r>
        <w:rPr>
          <w:sz w:val="24"/>
          <w:szCs w:val="24"/>
        </w:rPr>
        <w:t>. Wpłynęły 72 wnioski od pracodawców. Podpisano 55 umów w ramach których objęto kształceniem 287 osób. Liczba ta była większa w stosunku do 2018r. o 30,5%.</w:t>
      </w:r>
    </w:p>
    <w:p w:rsidR="00FF553E" w:rsidRDefault="00FF553E" w:rsidP="00FF553E">
      <w:pPr>
        <w:pStyle w:val="Akapitzlist"/>
        <w:spacing w:line="360" w:lineRule="auto"/>
        <w:ind w:left="0"/>
        <w:jc w:val="both"/>
        <w:rPr>
          <w:sz w:val="24"/>
          <w:szCs w:val="24"/>
        </w:rPr>
      </w:pPr>
    </w:p>
    <w:p w:rsidR="008B2A12" w:rsidRPr="00A72BCE" w:rsidRDefault="008B2A12" w:rsidP="00F3412B">
      <w:pPr>
        <w:pStyle w:val="Akapitzlist"/>
        <w:numPr>
          <w:ilvl w:val="0"/>
          <w:numId w:val="18"/>
        </w:numPr>
        <w:spacing w:line="360" w:lineRule="auto"/>
        <w:jc w:val="both"/>
        <w:rPr>
          <w:b/>
          <w:i/>
          <w:sz w:val="24"/>
          <w:szCs w:val="24"/>
        </w:rPr>
      </w:pPr>
      <w:r w:rsidRPr="00A72BCE">
        <w:rPr>
          <w:b/>
          <w:i/>
          <w:sz w:val="24"/>
          <w:szCs w:val="24"/>
        </w:rPr>
        <w:t>Realizacj</w:t>
      </w:r>
      <w:r w:rsidR="001C01FB" w:rsidRPr="00A72BCE">
        <w:rPr>
          <w:b/>
          <w:i/>
          <w:sz w:val="24"/>
          <w:szCs w:val="24"/>
        </w:rPr>
        <w:t xml:space="preserve">a projektów współfinansowanych </w:t>
      </w:r>
      <w:r w:rsidRPr="00A72BCE">
        <w:rPr>
          <w:b/>
          <w:i/>
          <w:sz w:val="24"/>
          <w:szCs w:val="24"/>
        </w:rPr>
        <w:t>z</w:t>
      </w:r>
      <w:r w:rsidR="001C01FB" w:rsidRPr="00A72BCE">
        <w:rPr>
          <w:b/>
          <w:i/>
          <w:sz w:val="24"/>
          <w:szCs w:val="24"/>
        </w:rPr>
        <w:t xml:space="preserve"> </w:t>
      </w:r>
      <w:r w:rsidRPr="00A72BCE">
        <w:rPr>
          <w:b/>
          <w:i/>
          <w:sz w:val="24"/>
          <w:szCs w:val="24"/>
        </w:rPr>
        <w:t>Europejskiego Funduszu Społecznego</w:t>
      </w:r>
    </w:p>
    <w:p w:rsidR="00A72BCE" w:rsidRPr="00A72BCE" w:rsidRDefault="00A72BCE" w:rsidP="00A72BCE">
      <w:pPr>
        <w:spacing w:line="360" w:lineRule="auto"/>
        <w:jc w:val="center"/>
        <w:rPr>
          <w:b/>
          <w:i/>
          <w:sz w:val="24"/>
          <w:szCs w:val="24"/>
        </w:rPr>
      </w:pPr>
      <w:r w:rsidRPr="00A72BCE">
        <w:rPr>
          <w:b/>
          <w:i/>
          <w:noProof/>
          <w:sz w:val="24"/>
          <w:szCs w:val="24"/>
        </w:rPr>
        <w:lastRenderedPageBreak/>
        <w:drawing>
          <wp:inline distT="0" distB="0" distL="0" distR="0">
            <wp:extent cx="5571461" cy="719494"/>
            <wp:effectExtent l="19050" t="0" r="0" b="0"/>
            <wp:docPr id="3" name="Obraz 1" descr="FE_POWER_poziom_pl-1_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_POWER_poziom_pl-1_rgb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319" cy="7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A12" w:rsidRPr="008B2A12" w:rsidRDefault="008B2A12" w:rsidP="008B2A12">
      <w:pPr>
        <w:spacing w:line="360" w:lineRule="auto"/>
        <w:jc w:val="both"/>
        <w:rPr>
          <w:b/>
          <w:i/>
          <w:sz w:val="24"/>
          <w:szCs w:val="24"/>
        </w:rPr>
      </w:pPr>
      <w:r w:rsidRPr="008B2A12">
        <w:rPr>
          <w:b/>
          <w:i/>
          <w:sz w:val="24"/>
          <w:szCs w:val="24"/>
        </w:rPr>
        <w:t>7.1. Projekt „Aktywizacja osób młodych pozostających bez pracy w powiecie otwockim (I</w:t>
      </w:r>
      <w:r w:rsidR="001910D2">
        <w:rPr>
          <w:b/>
          <w:i/>
          <w:sz w:val="24"/>
          <w:szCs w:val="24"/>
        </w:rPr>
        <w:t>I</w:t>
      </w:r>
      <w:r w:rsidRPr="008B2A12">
        <w:rPr>
          <w:b/>
          <w:i/>
          <w:sz w:val="24"/>
          <w:szCs w:val="24"/>
        </w:rPr>
        <w:t>I)”</w:t>
      </w: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 w:rsidRPr="000F0C3C">
        <w:rPr>
          <w:sz w:val="24"/>
          <w:szCs w:val="24"/>
        </w:rPr>
        <w:t xml:space="preserve">Powiatowy Urząd Pracy w Otwocku </w:t>
      </w:r>
      <w:r>
        <w:rPr>
          <w:sz w:val="24"/>
          <w:szCs w:val="24"/>
        </w:rPr>
        <w:t xml:space="preserve">w latach 2018 – 2019 realizował projekt pozakonkursowy </w:t>
      </w:r>
      <w:r w:rsidRPr="000F0C3C">
        <w:rPr>
          <w:sz w:val="24"/>
          <w:szCs w:val="24"/>
        </w:rPr>
        <w:t>pt.</w:t>
      </w:r>
      <w:r>
        <w:rPr>
          <w:sz w:val="24"/>
          <w:szCs w:val="24"/>
        </w:rPr>
        <w:t xml:space="preserve"> </w:t>
      </w:r>
      <w:r w:rsidRPr="00614C93">
        <w:rPr>
          <w:i/>
          <w:sz w:val="24"/>
          <w:szCs w:val="24"/>
        </w:rPr>
        <w:t>„Aktywizacja osób młodych pozostających bez pracy w powiecie otwockim (III)”</w:t>
      </w:r>
      <w:r w:rsidRPr="000F0C3C">
        <w:rPr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 w:rsidRPr="000F0C3C">
        <w:rPr>
          <w:sz w:val="24"/>
          <w:szCs w:val="24"/>
        </w:rPr>
        <w:t xml:space="preserve">spółfinansowany ze środków Europejskiego Funduszu Społecznego w ramach Programu Operacyjnego </w:t>
      </w:r>
      <w:r>
        <w:rPr>
          <w:sz w:val="24"/>
          <w:szCs w:val="24"/>
        </w:rPr>
        <w:t>Wiedza Edukacja Rozwój 2014-2020</w:t>
      </w:r>
      <w:r w:rsidRPr="000F0C3C">
        <w:rPr>
          <w:sz w:val="24"/>
          <w:szCs w:val="24"/>
        </w:rPr>
        <w:t xml:space="preserve">, </w:t>
      </w:r>
      <w:r>
        <w:rPr>
          <w:sz w:val="24"/>
          <w:szCs w:val="24"/>
        </w:rPr>
        <w:t>Oś priorytetowa I „Osoby młode na rynku pracy”. Działanie 1.1 „Wsparcie osób młodych pozostających na regionalnym rynku pracy”. Poddziałanie 1.1.1 „Wsparcie udzielone z Europejskiego Funduszu Społecznego”.</w:t>
      </w:r>
    </w:p>
    <w:p w:rsidR="004C77F5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 w:rsidRPr="000F0C3C">
        <w:rPr>
          <w:b/>
          <w:sz w:val="24"/>
          <w:szCs w:val="24"/>
        </w:rPr>
        <w:t>Cel główny projektu</w:t>
      </w:r>
      <w:r w:rsidRPr="000F0C3C">
        <w:rPr>
          <w:sz w:val="24"/>
          <w:szCs w:val="24"/>
        </w:rPr>
        <w:t xml:space="preserve"> - </w:t>
      </w:r>
      <w:r>
        <w:rPr>
          <w:sz w:val="24"/>
          <w:szCs w:val="24"/>
        </w:rPr>
        <w:t>zwiększenie możliwości zatrudnienia osób młodych do 29 roku życia, pozostających bez pracy w powiecie otwockim.</w:t>
      </w:r>
    </w:p>
    <w:p w:rsidR="004C77F5" w:rsidRPr="00A72BCE" w:rsidRDefault="004C77F5" w:rsidP="004C77F5">
      <w:pPr>
        <w:spacing w:after="0" w:line="360" w:lineRule="auto"/>
        <w:jc w:val="both"/>
        <w:rPr>
          <w:sz w:val="24"/>
          <w:szCs w:val="24"/>
        </w:rPr>
      </w:pPr>
      <w:r w:rsidRPr="00A94F0B">
        <w:rPr>
          <w:b/>
          <w:sz w:val="24"/>
          <w:szCs w:val="24"/>
        </w:rPr>
        <w:t>Okres realizacji projektu: 01.01.2018 r. – 31.12.2019 r.</w:t>
      </w:r>
    </w:p>
    <w:p w:rsidR="004C77F5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Uczestnicy projektu - </w:t>
      </w:r>
      <w:r w:rsidRPr="00E64E33">
        <w:rPr>
          <w:sz w:val="24"/>
          <w:szCs w:val="24"/>
        </w:rPr>
        <w:t>osob</w:t>
      </w:r>
      <w:r>
        <w:rPr>
          <w:sz w:val="24"/>
          <w:szCs w:val="24"/>
        </w:rPr>
        <w:t xml:space="preserve">y młode w wieku 18-29 lat, zarejestrowane w PUP w Otwocku jako bezrobotne (należące do I lub II profilu pomocy), które nie uczestniczą w kształceniu i szkoleniu (tzw. młodzież NEET), zgodnie z definicją osoby z kategorii NEET przyjętą w POWER </w:t>
      </w:r>
      <w:r>
        <w:rPr>
          <w:sz w:val="24"/>
          <w:szCs w:val="24"/>
        </w:rPr>
        <w:br/>
        <w:t>2014-2020 tj.</w:t>
      </w: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nie pracuje (tj. jest bezrobotna lub bierna zawodowo),</w:t>
      </w: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nie kształci się (tj. nie uczestniczy w kształceniu formalnym w trybie stacjonarnym albo zaniedbuje obowiązek szkolny lub nauki),</w:t>
      </w:r>
    </w:p>
    <w:p w:rsidR="004C77F5" w:rsidRPr="00A94F0B" w:rsidRDefault="004C77F5" w:rsidP="004C77F5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nie szkoli się (tj. nie uczestniczy w pozaszkolnych zajęciach mających na celu uzyskanie, uzupełnienie lub doskonalenie umiejętności i kwalifikacji zawodowych lub ogólnych potrzebnych do wykonywania pracy oraz nie brała udziału w tego typu formie aktywizacji, finansowanej ze środków publicznych w okresie ostatnich 4 tygodni).</w:t>
      </w:r>
    </w:p>
    <w:p w:rsidR="00AA660B" w:rsidRDefault="00AA660B" w:rsidP="004C77F5">
      <w:pPr>
        <w:spacing w:line="360" w:lineRule="auto"/>
        <w:jc w:val="both"/>
        <w:rPr>
          <w:b/>
          <w:sz w:val="24"/>
          <w:szCs w:val="24"/>
        </w:rPr>
      </w:pPr>
    </w:p>
    <w:p w:rsidR="004C77F5" w:rsidRPr="000F0C3C" w:rsidRDefault="004C77F5" w:rsidP="004C77F5">
      <w:pPr>
        <w:spacing w:after="12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Tabela 30. </w:t>
      </w:r>
      <w:r w:rsidRPr="000F0C3C">
        <w:rPr>
          <w:b/>
          <w:sz w:val="24"/>
          <w:szCs w:val="24"/>
        </w:rPr>
        <w:t>Liczba osób</w:t>
      </w:r>
      <w:r>
        <w:rPr>
          <w:b/>
          <w:sz w:val="24"/>
          <w:szCs w:val="24"/>
        </w:rPr>
        <w:t xml:space="preserve"> objęta wsparciem</w:t>
      </w:r>
      <w:r w:rsidRPr="000F0C3C">
        <w:rPr>
          <w:b/>
          <w:sz w:val="24"/>
          <w:szCs w:val="24"/>
        </w:rPr>
        <w:t xml:space="preserve"> w </w:t>
      </w:r>
      <w:r>
        <w:rPr>
          <w:b/>
          <w:sz w:val="24"/>
          <w:szCs w:val="24"/>
        </w:rPr>
        <w:t>ramach projektu.</w:t>
      </w:r>
    </w:p>
    <w:tbl>
      <w:tblPr>
        <w:tblW w:w="94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65"/>
        <w:gridCol w:w="86"/>
        <w:gridCol w:w="1276"/>
        <w:gridCol w:w="992"/>
        <w:gridCol w:w="992"/>
        <w:gridCol w:w="1134"/>
        <w:gridCol w:w="993"/>
        <w:gridCol w:w="1134"/>
        <w:gridCol w:w="994"/>
      </w:tblGrid>
      <w:tr w:rsidR="004C77F5" w:rsidRPr="00286AAA" w:rsidTr="008F5C1D">
        <w:trPr>
          <w:trHeight w:val="453"/>
        </w:trPr>
        <w:tc>
          <w:tcPr>
            <w:tcW w:w="1951" w:type="dxa"/>
            <w:gridSpan w:val="2"/>
            <w:vMerge w:val="restart"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Grupa docelowa</w:t>
            </w:r>
          </w:p>
        </w:tc>
        <w:tc>
          <w:tcPr>
            <w:tcW w:w="1276" w:type="dxa"/>
            <w:vMerge w:val="restart"/>
            <w:shd w:val="clear" w:color="auto" w:fill="C6D9F1" w:themeFill="text2" w:themeFillTint="33"/>
            <w:vAlign w:val="center"/>
          </w:tcPr>
          <w:p w:rsidR="004C77F5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Ogółem </w:t>
            </w:r>
          </w:p>
          <w:p w:rsidR="004C77F5" w:rsidRPr="00496A7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2018-2019</w:t>
            </w:r>
          </w:p>
        </w:tc>
        <w:tc>
          <w:tcPr>
            <w:tcW w:w="3118" w:type="dxa"/>
            <w:gridSpan w:val="3"/>
            <w:shd w:val="clear" w:color="auto" w:fill="C6D9F1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Liczba osób, które rozpoczęły udział w projekcie</w:t>
            </w:r>
            <w:r>
              <w:rPr>
                <w:sz w:val="22"/>
                <w:szCs w:val="22"/>
              </w:rPr>
              <w:t xml:space="preserve"> w 2018r.</w:t>
            </w:r>
          </w:p>
        </w:tc>
        <w:tc>
          <w:tcPr>
            <w:tcW w:w="3121" w:type="dxa"/>
            <w:gridSpan w:val="3"/>
            <w:shd w:val="clear" w:color="auto" w:fill="C6D9F1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Liczba osób, które rozpoczęły udział w projekcie</w:t>
            </w:r>
            <w:r>
              <w:rPr>
                <w:sz w:val="22"/>
                <w:szCs w:val="22"/>
              </w:rPr>
              <w:t xml:space="preserve"> w 2019r</w:t>
            </w:r>
          </w:p>
        </w:tc>
      </w:tr>
      <w:tr w:rsidR="004C77F5" w:rsidRPr="00286AAA" w:rsidTr="008F5C1D">
        <w:trPr>
          <w:trHeight w:val="282"/>
        </w:trPr>
        <w:tc>
          <w:tcPr>
            <w:tcW w:w="1951" w:type="dxa"/>
            <w:gridSpan w:val="2"/>
            <w:vMerge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Ogółem</w:t>
            </w:r>
          </w:p>
        </w:tc>
        <w:tc>
          <w:tcPr>
            <w:tcW w:w="992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K</w:t>
            </w:r>
          </w:p>
        </w:tc>
        <w:tc>
          <w:tcPr>
            <w:tcW w:w="113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M</w:t>
            </w:r>
          </w:p>
        </w:tc>
        <w:tc>
          <w:tcPr>
            <w:tcW w:w="993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Ogółem</w:t>
            </w:r>
          </w:p>
        </w:tc>
        <w:tc>
          <w:tcPr>
            <w:tcW w:w="113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</w:p>
        </w:tc>
        <w:tc>
          <w:tcPr>
            <w:tcW w:w="99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</w:t>
            </w:r>
          </w:p>
        </w:tc>
      </w:tr>
      <w:tr w:rsidR="004C77F5" w:rsidRPr="00286AAA" w:rsidTr="008F5C1D">
        <w:trPr>
          <w:trHeight w:val="371"/>
        </w:trPr>
        <w:tc>
          <w:tcPr>
            <w:tcW w:w="1951" w:type="dxa"/>
            <w:gridSpan w:val="2"/>
            <w:tcBorders>
              <w:bottom w:val="single" w:sz="4" w:space="0" w:color="auto"/>
            </w:tcBorders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Bezrobotni ogółem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C77F5" w:rsidRPr="00B51E91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239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143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78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65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96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51</w:t>
            </w:r>
          </w:p>
        </w:tc>
        <w:tc>
          <w:tcPr>
            <w:tcW w:w="994" w:type="dxa"/>
            <w:tcBorders>
              <w:bottom w:val="single" w:sz="4" w:space="0" w:color="auto"/>
            </w:tcBorders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45</w:t>
            </w:r>
          </w:p>
        </w:tc>
      </w:tr>
      <w:tr w:rsidR="004C77F5" w:rsidRPr="00286AAA" w:rsidTr="008F5C1D">
        <w:trPr>
          <w:trHeight w:val="191"/>
        </w:trPr>
        <w:tc>
          <w:tcPr>
            <w:tcW w:w="9466" w:type="dxa"/>
            <w:gridSpan w:val="9"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w tym</w:t>
            </w:r>
          </w:p>
        </w:tc>
      </w:tr>
      <w:tr w:rsidR="004C77F5" w:rsidRPr="00286AAA" w:rsidTr="008F5C1D">
        <w:trPr>
          <w:trHeight w:val="355"/>
        </w:trPr>
        <w:tc>
          <w:tcPr>
            <w:tcW w:w="1865" w:type="dxa"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</w:t>
            </w:r>
            <w:r w:rsidRPr="009A30CB">
              <w:rPr>
                <w:sz w:val="22"/>
                <w:szCs w:val="22"/>
              </w:rPr>
              <w:t>ługotrwale bezrobotni</w:t>
            </w:r>
          </w:p>
        </w:tc>
        <w:tc>
          <w:tcPr>
            <w:tcW w:w="1362" w:type="dxa"/>
            <w:gridSpan w:val="2"/>
            <w:shd w:val="clear" w:color="auto" w:fill="auto"/>
            <w:vAlign w:val="center"/>
          </w:tcPr>
          <w:p w:rsidR="004C77F5" w:rsidRPr="00B51E91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48</w:t>
            </w:r>
          </w:p>
        </w:tc>
        <w:tc>
          <w:tcPr>
            <w:tcW w:w="992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35</w:t>
            </w:r>
          </w:p>
        </w:tc>
        <w:tc>
          <w:tcPr>
            <w:tcW w:w="992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16</w:t>
            </w:r>
          </w:p>
        </w:tc>
        <w:tc>
          <w:tcPr>
            <w:tcW w:w="113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19</w:t>
            </w:r>
          </w:p>
        </w:tc>
        <w:tc>
          <w:tcPr>
            <w:tcW w:w="993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13</w:t>
            </w:r>
          </w:p>
        </w:tc>
        <w:tc>
          <w:tcPr>
            <w:tcW w:w="113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11</w:t>
            </w:r>
          </w:p>
        </w:tc>
        <w:tc>
          <w:tcPr>
            <w:tcW w:w="99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</w:t>
            </w:r>
          </w:p>
        </w:tc>
      </w:tr>
      <w:tr w:rsidR="004C77F5" w:rsidRPr="00286AAA" w:rsidTr="008F5C1D">
        <w:trPr>
          <w:trHeight w:val="389"/>
        </w:trPr>
        <w:tc>
          <w:tcPr>
            <w:tcW w:w="1865" w:type="dxa"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n</w:t>
            </w:r>
            <w:r w:rsidRPr="009A30CB">
              <w:rPr>
                <w:sz w:val="22"/>
                <w:szCs w:val="22"/>
              </w:rPr>
              <w:t>iepełnosprawni</w:t>
            </w:r>
          </w:p>
        </w:tc>
        <w:tc>
          <w:tcPr>
            <w:tcW w:w="1362" w:type="dxa"/>
            <w:gridSpan w:val="2"/>
            <w:shd w:val="clear" w:color="auto" w:fill="auto"/>
            <w:vAlign w:val="center"/>
          </w:tcPr>
          <w:p w:rsidR="004C77F5" w:rsidRPr="00B51E91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</w:t>
            </w:r>
          </w:p>
        </w:tc>
        <w:tc>
          <w:tcPr>
            <w:tcW w:w="992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</w:t>
            </w:r>
          </w:p>
        </w:tc>
        <w:tc>
          <w:tcPr>
            <w:tcW w:w="992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13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993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0</w:t>
            </w:r>
          </w:p>
        </w:tc>
        <w:tc>
          <w:tcPr>
            <w:tcW w:w="113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0</w:t>
            </w:r>
          </w:p>
        </w:tc>
        <w:tc>
          <w:tcPr>
            <w:tcW w:w="994" w:type="dxa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0</w:t>
            </w:r>
          </w:p>
        </w:tc>
      </w:tr>
      <w:tr w:rsidR="004C77F5" w:rsidRPr="00286AAA" w:rsidTr="008F5C1D">
        <w:trPr>
          <w:trHeight w:val="389"/>
        </w:trPr>
        <w:tc>
          <w:tcPr>
            <w:tcW w:w="1865" w:type="dxa"/>
            <w:shd w:val="clear" w:color="auto" w:fill="C6D9F1" w:themeFill="text2" w:themeFillTint="33"/>
            <w:vAlign w:val="center"/>
          </w:tcPr>
          <w:p w:rsidR="004C77F5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 niskich kwalifikacjach</w:t>
            </w:r>
          </w:p>
        </w:tc>
        <w:tc>
          <w:tcPr>
            <w:tcW w:w="1362" w:type="dxa"/>
            <w:gridSpan w:val="2"/>
            <w:shd w:val="clear" w:color="auto" w:fill="auto"/>
            <w:vAlign w:val="center"/>
          </w:tcPr>
          <w:p w:rsidR="004C77F5" w:rsidRPr="00B51E91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170</w:t>
            </w:r>
          </w:p>
        </w:tc>
        <w:tc>
          <w:tcPr>
            <w:tcW w:w="992" w:type="dxa"/>
            <w:vAlign w:val="center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101</w:t>
            </w:r>
          </w:p>
        </w:tc>
        <w:tc>
          <w:tcPr>
            <w:tcW w:w="992" w:type="dxa"/>
            <w:vAlign w:val="center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50</w:t>
            </w:r>
          </w:p>
        </w:tc>
        <w:tc>
          <w:tcPr>
            <w:tcW w:w="1134" w:type="dxa"/>
            <w:vAlign w:val="center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51</w:t>
            </w:r>
          </w:p>
        </w:tc>
        <w:tc>
          <w:tcPr>
            <w:tcW w:w="993" w:type="dxa"/>
            <w:vAlign w:val="center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69</w:t>
            </w:r>
          </w:p>
        </w:tc>
        <w:tc>
          <w:tcPr>
            <w:tcW w:w="1134" w:type="dxa"/>
            <w:vAlign w:val="center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30</w:t>
            </w:r>
          </w:p>
        </w:tc>
        <w:tc>
          <w:tcPr>
            <w:tcW w:w="994" w:type="dxa"/>
            <w:vAlign w:val="center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39</w:t>
            </w:r>
          </w:p>
        </w:tc>
      </w:tr>
    </w:tbl>
    <w:p w:rsidR="004C77F5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</w:p>
    <w:p w:rsidR="004C77F5" w:rsidRPr="006321BE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  <w:r w:rsidRPr="006321BE">
        <w:rPr>
          <w:b/>
          <w:sz w:val="24"/>
          <w:szCs w:val="24"/>
        </w:rPr>
        <w:t>Działania ak</w:t>
      </w:r>
      <w:r>
        <w:rPr>
          <w:b/>
          <w:sz w:val="24"/>
          <w:szCs w:val="24"/>
        </w:rPr>
        <w:t>tywizacyjne realizowane w ramach projektu:</w:t>
      </w:r>
    </w:p>
    <w:p w:rsidR="004C77F5" w:rsidRPr="00C86F43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Pośrednictwo pracy lub poradnictwo zawodowe,</w:t>
      </w:r>
    </w:p>
    <w:p w:rsidR="004C77F5" w:rsidRPr="00C86F43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Staże,</w:t>
      </w:r>
    </w:p>
    <w:p w:rsidR="004C77F5" w:rsidRPr="00C86F43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Szkolenia,</w:t>
      </w:r>
    </w:p>
    <w:p w:rsidR="004C77F5" w:rsidRPr="00D800B8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J</w:t>
      </w:r>
      <w:r w:rsidRPr="00C86F43">
        <w:rPr>
          <w:i/>
          <w:sz w:val="24"/>
          <w:szCs w:val="24"/>
        </w:rPr>
        <w:t>ednorazow</w:t>
      </w:r>
      <w:r>
        <w:rPr>
          <w:i/>
          <w:sz w:val="24"/>
          <w:szCs w:val="24"/>
        </w:rPr>
        <w:t>e</w:t>
      </w:r>
      <w:r w:rsidRPr="00C86F43">
        <w:rPr>
          <w:i/>
          <w:sz w:val="24"/>
          <w:szCs w:val="24"/>
        </w:rPr>
        <w:t xml:space="preserve"> środk</w:t>
      </w:r>
      <w:r>
        <w:rPr>
          <w:i/>
          <w:sz w:val="24"/>
          <w:szCs w:val="24"/>
        </w:rPr>
        <w:t>i</w:t>
      </w:r>
      <w:r w:rsidRPr="00C86F43">
        <w:rPr>
          <w:i/>
          <w:sz w:val="24"/>
          <w:szCs w:val="24"/>
        </w:rPr>
        <w:t xml:space="preserve"> na podjęci</w:t>
      </w:r>
      <w:r>
        <w:rPr>
          <w:i/>
          <w:sz w:val="24"/>
          <w:szCs w:val="24"/>
        </w:rPr>
        <w:t>e działalności gospodarczej</w:t>
      </w:r>
      <w:r w:rsidRPr="00C86F43">
        <w:rPr>
          <w:i/>
          <w:sz w:val="24"/>
          <w:szCs w:val="24"/>
        </w:rPr>
        <w:t>.</w:t>
      </w:r>
    </w:p>
    <w:p w:rsidR="004C77F5" w:rsidRDefault="004C77F5" w:rsidP="004C77F5">
      <w:pPr>
        <w:spacing w:line="360" w:lineRule="auto"/>
        <w:rPr>
          <w:i/>
          <w:sz w:val="24"/>
          <w:szCs w:val="24"/>
        </w:rPr>
      </w:pPr>
    </w:p>
    <w:p w:rsidR="006520A5" w:rsidRDefault="006520A5" w:rsidP="004C77F5">
      <w:pPr>
        <w:spacing w:line="360" w:lineRule="auto"/>
        <w:rPr>
          <w:i/>
          <w:sz w:val="24"/>
          <w:szCs w:val="24"/>
        </w:rPr>
      </w:pPr>
    </w:p>
    <w:p w:rsidR="006520A5" w:rsidRDefault="006520A5" w:rsidP="004C77F5">
      <w:pPr>
        <w:spacing w:line="360" w:lineRule="auto"/>
        <w:rPr>
          <w:i/>
          <w:sz w:val="24"/>
          <w:szCs w:val="24"/>
        </w:rPr>
      </w:pPr>
    </w:p>
    <w:p w:rsidR="006520A5" w:rsidRDefault="006520A5" w:rsidP="004C77F5">
      <w:pPr>
        <w:spacing w:line="360" w:lineRule="auto"/>
        <w:rPr>
          <w:i/>
          <w:sz w:val="24"/>
          <w:szCs w:val="24"/>
        </w:rPr>
      </w:pPr>
    </w:p>
    <w:p w:rsidR="006520A5" w:rsidRDefault="006520A5" w:rsidP="004C77F5">
      <w:pPr>
        <w:spacing w:line="360" w:lineRule="auto"/>
        <w:rPr>
          <w:i/>
          <w:sz w:val="24"/>
          <w:szCs w:val="24"/>
        </w:rPr>
      </w:pPr>
    </w:p>
    <w:p w:rsidR="006520A5" w:rsidRDefault="006520A5" w:rsidP="004C77F5">
      <w:pPr>
        <w:spacing w:line="360" w:lineRule="auto"/>
        <w:rPr>
          <w:i/>
          <w:sz w:val="24"/>
          <w:szCs w:val="24"/>
        </w:rPr>
      </w:pPr>
    </w:p>
    <w:p w:rsidR="004C77F5" w:rsidRPr="00793841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Tabela 31</w:t>
      </w:r>
      <w:r w:rsidRPr="00793841">
        <w:rPr>
          <w:b/>
          <w:sz w:val="24"/>
          <w:szCs w:val="24"/>
        </w:rPr>
        <w:t xml:space="preserve">. Realizacja projektu w latach 2018 </w:t>
      </w:r>
      <w:r>
        <w:rPr>
          <w:b/>
          <w:sz w:val="24"/>
          <w:szCs w:val="24"/>
        </w:rPr>
        <w:t>–</w:t>
      </w:r>
      <w:r w:rsidRPr="00793841">
        <w:rPr>
          <w:b/>
          <w:sz w:val="24"/>
          <w:szCs w:val="24"/>
        </w:rPr>
        <w:t xml:space="preserve"> 2019</w:t>
      </w:r>
      <w:r>
        <w:rPr>
          <w:b/>
          <w:sz w:val="24"/>
          <w:szCs w:val="24"/>
        </w:rPr>
        <w:t xml:space="preserve"> (założenia projektowe i wykonanie)</w:t>
      </w:r>
    </w:p>
    <w:tbl>
      <w:tblPr>
        <w:tblStyle w:val="Tabela-Siatka"/>
        <w:tblW w:w="10112" w:type="dxa"/>
        <w:jc w:val="center"/>
        <w:tblLook w:val="04A0" w:firstRow="1" w:lastRow="0" w:firstColumn="1" w:lastColumn="0" w:noHBand="0" w:noVBand="1"/>
      </w:tblPr>
      <w:tblGrid>
        <w:gridCol w:w="3079"/>
        <w:gridCol w:w="948"/>
        <w:gridCol w:w="1454"/>
        <w:gridCol w:w="887"/>
        <w:gridCol w:w="976"/>
        <w:gridCol w:w="1526"/>
        <w:gridCol w:w="1242"/>
      </w:tblGrid>
      <w:tr w:rsidR="004C77F5" w:rsidRPr="003F0CBD" w:rsidTr="008F5C1D">
        <w:trPr>
          <w:trHeight w:val="351"/>
          <w:jc w:val="center"/>
        </w:trPr>
        <w:tc>
          <w:tcPr>
            <w:tcW w:w="3079" w:type="dxa"/>
            <w:vMerge w:val="restart"/>
            <w:shd w:val="clear" w:color="auto" w:fill="C6D9F1" w:themeFill="text2" w:themeFillTint="33"/>
            <w:vAlign w:val="center"/>
          </w:tcPr>
          <w:p w:rsidR="004C77F5" w:rsidRPr="00793841" w:rsidRDefault="004C77F5" w:rsidP="008F5C1D">
            <w:pPr>
              <w:jc w:val="center"/>
              <w:rPr>
                <w:rFonts w:cstheme="minorHAnsi"/>
                <w:b/>
                <w:sz w:val="22"/>
                <w:szCs w:val="22"/>
              </w:rPr>
            </w:pPr>
            <w:r w:rsidRPr="00793841">
              <w:rPr>
                <w:rFonts w:cstheme="minorHAnsi"/>
                <w:b/>
                <w:sz w:val="22"/>
                <w:szCs w:val="22"/>
              </w:rPr>
              <w:t>Zadania</w:t>
            </w:r>
          </w:p>
        </w:tc>
        <w:tc>
          <w:tcPr>
            <w:tcW w:w="2402" w:type="dxa"/>
            <w:gridSpan w:val="2"/>
            <w:shd w:val="clear" w:color="auto" w:fill="C6D9F1" w:themeFill="text2" w:themeFillTint="33"/>
            <w:vAlign w:val="center"/>
          </w:tcPr>
          <w:p w:rsidR="004C77F5" w:rsidRPr="00AC172B" w:rsidRDefault="004C77F5" w:rsidP="008F5C1D">
            <w:pPr>
              <w:jc w:val="center"/>
              <w:rPr>
                <w:rFonts w:cstheme="minorHAnsi"/>
                <w:b/>
              </w:rPr>
            </w:pPr>
            <w:r w:rsidRPr="00AC172B">
              <w:rPr>
                <w:rFonts w:cstheme="minorHAnsi"/>
                <w:b/>
              </w:rPr>
              <w:t>Założenia</w:t>
            </w:r>
            <w:r>
              <w:rPr>
                <w:rFonts w:cstheme="minorHAnsi"/>
                <w:b/>
              </w:rPr>
              <w:t xml:space="preserve"> na lata </w:t>
            </w:r>
            <w:r>
              <w:rPr>
                <w:rFonts w:cstheme="minorHAnsi"/>
                <w:b/>
              </w:rPr>
              <w:br/>
              <w:t>2018 - 2019</w:t>
            </w:r>
          </w:p>
        </w:tc>
        <w:tc>
          <w:tcPr>
            <w:tcW w:w="4631" w:type="dxa"/>
            <w:gridSpan w:val="4"/>
            <w:shd w:val="clear" w:color="auto" w:fill="C6D9F1" w:themeFill="text2" w:themeFillTint="33"/>
            <w:vAlign w:val="center"/>
          </w:tcPr>
          <w:p w:rsidR="004C77F5" w:rsidRPr="00AC172B" w:rsidRDefault="004C77F5" w:rsidP="008F5C1D">
            <w:pPr>
              <w:jc w:val="center"/>
              <w:rPr>
                <w:rFonts w:cstheme="minorHAnsi"/>
                <w:b/>
              </w:rPr>
            </w:pPr>
            <w:r w:rsidRPr="00AC172B">
              <w:rPr>
                <w:rFonts w:cstheme="minorHAnsi"/>
                <w:b/>
              </w:rPr>
              <w:t>Wykonanie</w:t>
            </w:r>
            <w:r>
              <w:rPr>
                <w:rFonts w:cstheme="minorHAnsi"/>
                <w:b/>
              </w:rPr>
              <w:t xml:space="preserve"> w latach 2018-2019</w:t>
            </w:r>
          </w:p>
        </w:tc>
      </w:tr>
      <w:tr w:rsidR="004C77F5" w:rsidRPr="003F0CBD" w:rsidTr="008F5C1D">
        <w:trPr>
          <w:trHeight w:val="321"/>
          <w:jc w:val="center"/>
        </w:trPr>
        <w:tc>
          <w:tcPr>
            <w:tcW w:w="3079" w:type="dxa"/>
            <w:vMerge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948" w:type="dxa"/>
            <w:vMerge w:val="restart"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</w:rPr>
            </w:pPr>
            <w:r w:rsidRPr="003F0CBD">
              <w:rPr>
                <w:rFonts w:cstheme="minorHAnsi"/>
              </w:rPr>
              <w:t>Liczba osób</w:t>
            </w:r>
          </w:p>
        </w:tc>
        <w:tc>
          <w:tcPr>
            <w:tcW w:w="1454" w:type="dxa"/>
            <w:vMerge w:val="restart"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</w:rPr>
            </w:pPr>
            <w:r w:rsidRPr="003F0CBD">
              <w:rPr>
                <w:rFonts w:cstheme="minorHAnsi"/>
              </w:rPr>
              <w:t>Koszt realizowanego wsparcia</w:t>
            </w:r>
          </w:p>
        </w:tc>
        <w:tc>
          <w:tcPr>
            <w:tcW w:w="1863" w:type="dxa"/>
            <w:gridSpan w:val="2"/>
            <w:shd w:val="clear" w:color="auto" w:fill="C6D9F1" w:themeFill="text2" w:themeFillTint="33"/>
            <w:vAlign w:val="center"/>
          </w:tcPr>
          <w:p w:rsidR="004C77F5" w:rsidRPr="00877726" w:rsidRDefault="004C77F5" w:rsidP="008F5C1D">
            <w:pPr>
              <w:jc w:val="center"/>
              <w:rPr>
                <w:rFonts w:cstheme="minorHAnsi"/>
                <w:b/>
              </w:rPr>
            </w:pPr>
            <w:r w:rsidRPr="003F0CBD">
              <w:rPr>
                <w:rFonts w:cstheme="minorHAnsi"/>
              </w:rPr>
              <w:t>Liczba osób</w:t>
            </w:r>
          </w:p>
        </w:tc>
        <w:tc>
          <w:tcPr>
            <w:tcW w:w="2768" w:type="dxa"/>
            <w:gridSpan w:val="2"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</w:rPr>
            </w:pPr>
            <w:r w:rsidRPr="003F0CBD">
              <w:rPr>
                <w:rFonts w:cstheme="minorHAnsi"/>
              </w:rPr>
              <w:t>Koszt realizowanego wsparcia</w:t>
            </w:r>
          </w:p>
        </w:tc>
      </w:tr>
      <w:tr w:rsidR="004C77F5" w:rsidRPr="003F0CBD" w:rsidTr="008F5C1D">
        <w:trPr>
          <w:trHeight w:val="320"/>
          <w:jc w:val="center"/>
        </w:trPr>
        <w:tc>
          <w:tcPr>
            <w:tcW w:w="3079" w:type="dxa"/>
            <w:vMerge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948" w:type="dxa"/>
            <w:vMerge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</w:rPr>
            </w:pPr>
          </w:p>
        </w:tc>
        <w:tc>
          <w:tcPr>
            <w:tcW w:w="1454" w:type="dxa"/>
            <w:vMerge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</w:rPr>
            </w:pPr>
          </w:p>
        </w:tc>
        <w:tc>
          <w:tcPr>
            <w:tcW w:w="887" w:type="dxa"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w liczbach</w:t>
            </w:r>
          </w:p>
        </w:tc>
        <w:tc>
          <w:tcPr>
            <w:tcW w:w="976" w:type="dxa"/>
            <w:shd w:val="clear" w:color="auto" w:fill="C6D9F1" w:themeFill="text2" w:themeFillTint="33"/>
            <w:vAlign w:val="center"/>
          </w:tcPr>
          <w:p w:rsidR="004C77F5" w:rsidRPr="003F0CBD" w:rsidRDefault="004C77F5" w:rsidP="008F5C1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w %</w:t>
            </w:r>
          </w:p>
        </w:tc>
        <w:tc>
          <w:tcPr>
            <w:tcW w:w="1526" w:type="dxa"/>
            <w:shd w:val="clear" w:color="auto" w:fill="C6D9F1" w:themeFill="text2" w:themeFillTint="33"/>
            <w:vAlign w:val="center"/>
          </w:tcPr>
          <w:p w:rsidR="004C77F5" w:rsidRDefault="004C77F5" w:rsidP="008F5C1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w zł</w:t>
            </w:r>
          </w:p>
        </w:tc>
        <w:tc>
          <w:tcPr>
            <w:tcW w:w="1242" w:type="dxa"/>
            <w:shd w:val="clear" w:color="auto" w:fill="C6D9F1" w:themeFill="text2" w:themeFillTint="33"/>
            <w:vAlign w:val="center"/>
          </w:tcPr>
          <w:p w:rsidR="004C77F5" w:rsidRDefault="004C77F5" w:rsidP="008F5C1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w %</w:t>
            </w:r>
          </w:p>
        </w:tc>
      </w:tr>
      <w:tr w:rsidR="004C77F5" w:rsidRPr="003F0CBD" w:rsidTr="008F5C1D">
        <w:trPr>
          <w:trHeight w:val="459"/>
          <w:jc w:val="center"/>
        </w:trPr>
        <w:tc>
          <w:tcPr>
            <w:tcW w:w="3079" w:type="dxa"/>
            <w:vAlign w:val="center"/>
          </w:tcPr>
          <w:p w:rsidR="004C77F5" w:rsidRPr="00793841" w:rsidRDefault="004C77F5" w:rsidP="008F5C1D">
            <w:pPr>
              <w:rPr>
                <w:rFonts w:cstheme="minorHAnsi"/>
                <w:sz w:val="21"/>
                <w:szCs w:val="21"/>
              </w:rPr>
            </w:pPr>
            <w:r w:rsidRPr="00793841">
              <w:rPr>
                <w:rFonts w:cstheme="minorHAnsi"/>
                <w:sz w:val="21"/>
                <w:szCs w:val="21"/>
              </w:rPr>
              <w:t>Pośrednictwo pracy</w:t>
            </w:r>
          </w:p>
        </w:tc>
        <w:tc>
          <w:tcPr>
            <w:tcW w:w="948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225</w:t>
            </w:r>
          </w:p>
        </w:tc>
        <w:tc>
          <w:tcPr>
            <w:tcW w:w="1454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0</w:t>
            </w:r>
          </w:p>
        </w:tc>
        <w:tc>
          <w:tcPr>
            <w:tcW w:w="887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239</w:t>
            </w:r>
          </w:p>
        </w:tc>
        <w:tc>
          <w:tcPr>
            <w:tcW w:w="97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106,22</w:t>
            </w:r>
          </w:p>
        </w:tc>
        <w:tc>
          <w:tcPr>
            <w:tcW w:w="152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0</w:t>
            </w:r>
          </w:p>
        </w:tc>
        <w:tc>
          <w:tcPr>
            <w:tcW w:w="1242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-</w:t>
            </w:r>
          </w:p>
        </w:tc>
      </w:tr>
      <w:tr w:rsidR="004C77F5" w:rsidRPr="003F0CBD" w:rsidTr="008F5C1D">
        <w:trPr>
          <w:trHeight w:val="361"/>
          <w:jc w:val="center"/>
        </w:trPr>
        <w:tc>
          <w:tcPr>
            <w:tcW w:w="3079" w:type="dxa"/>
            <w:vAlign w:val="center"/>
          </w:tcPr>
          <w:p w:rsidR="004C77F5" w:rsidRPr="00793841" w:rsidRDefault="004C77F5" w:rsidP="008F5C1D">
            <w:pPr>
              <w:rPr>
                <w:rFonts w:cstheme="minorHAnsi"/>
                <w:sz w:val="21"/>
                <w:szCs w:val="21"/>
              </w:rPr>
            </w:pPr>
            <w:r w:rsidRPr="00793841">
              <w:rPr>
                <w:rFonts w:cstheme="minorHAnsi"/>
                <w:sz w:val="21"/>
                <w:szCs w:val="21"/>
              </w:rPr>
              <w:t>Poradnictwo zawodowe</w:t>
            </w:r>
          </w:p>
        </w:tc>
        <w:tc>
          <w:tcPr>
            <w:tcW w:w="948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30</w:t>
            </w:r>
          </w:p>
        </w:tc>
        <w:tc>
          <w:tcPr>
            <w:tcW w:w="1454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0</w:t>
            </w:r>
          </w:p>
        </w:tc>
        <w:tc>
          <w:tcPr>
            <w:tcW w:w="887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47</w:t>
            </w:r>
          </w:p>
        </w:tc>
        <w:tc>
          <w:tcPr>
            <w:tcW w:w="97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156,67</w:t>
            </w:r>
          </w:p>
        </w:tc>
        <w:tc>
          <w:tcPr>
            <w:tcW w:w="152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0</w:t>
            </w:r>
          </w:p>
        </w:tc>
        <w:tc>
          <w:tcPr>
            <w:tcW w:w="1242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</w:p>
        </w:tc>
      </w:tr>
      <w:tr w:rsidR="004C77F5" w:rsidRPr="003F0CBD" w:rsidTr="008F5C1D">
        <w:trPr>
          <w:trHeight w:val="497"/>
          <w:jc w:val="center"/>
        </w:trPr>
        <w:tc>
          <w:tcPr>
            <w:tcW w:w="3079" w:type="dxa"/>
            <w:vAlign w:val="center"/>
          </w:tcPr>
          <w:p w:rsidR="004C77F5" w:rsidRPr="00793841" w:rsidRDefault="004C77F5" w:rsidP="008F5C1D">
            <w:pPr>
              <w:rPr>
                <w:rFonts w:cstheme="minorHAnsi"/>
                <w:sz w:val="21"/>
                <w:szCs w:val="21"/>
              </w:rPr>
            </w:pPr>
            <w:r w:rsidRPr="00793841">
              <w:rPr>
                <w:rFonts w:cstheme="minorHAnsi"/>
                <w:sz w:val="21"/>
                <w:szCs w:val="21"/>
              </w:rPr>
              <w:t>Szkolenia</w:t>
            </w:r>
          </w:p>
        </w:tc>
        <w:tc>
          <w:tcPr>
            <w:tcW w:w="948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23</w:t>
            </w:r>
          </w:p>
        </w:tc>
        <w:tc>
          <w:tcPr>
            <w:tcW w:w="1454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104 423,3 zł</w:t>
            </w:r>
          </w:p>
        </w:tc>
        <w:tc>
          <w:tcPr>
            <w:tcW w:w="887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25</w:t>
            </w:r>
          </w:p>
        </w:tc>
        <w:tc>
          <w:tcPr>
            <w:tcW w:w="97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108,7</w:t>
            </w:r>
          </w:p>
        </w:tc>
        <w:tc>
          <w:tcPr>
            <w:tcW w:w="152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98 059,57 zł</w:t>
            </w:r>
          </w:p>
        </w:tc>
        <w:tc>
          <w:tcPr>
            <w:tcW w:w="1242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93,91</w:t>
            </w:r>
          </w:p>
        </w:tc>
      </w:tr>
      <w:tr w:rsidR="004C77F5" w:rsidRPr="003F0CBD" w:rsidTr="008F5C1D">
        <w:trPr>
          <w:trHeight w:val="447"/>
          <w:jc w:val="center"/>
        </w:trPr>
        <w:tc>
          <w:tcPr>
            <w:tcW w:w="3079" w:type="dxa"/>
            <w:vAlign w:val="center"/>
          </w:tcPr>
          <w:p w:rsidR="004C77F5" w:rsidRPr="00793841" w:rsidRDefault="004C77F5" w:rsidP="008F5C1D">
            <w:pPr>
              <w:rPr>
                <w:rFonts w:cstheme="minorHAnsi"/>
                <w:sz w:val="21"/>
                <w:szCs w:val="21"/>
              </w:rPr>
            </w:pPr>
            <w:r w:rsidRPr="00793841">
              <w:rPr>
                <w:rFonts w:cstheme="minorHAnsi"/>
                <w:sz w:val="21"/>
                <w:szCs w:val="21"/>
              </w:rPr>
              <w:t>Staż</w:t>
            </w:r>
          </w:p>
        </w:tc>
        <w:tc>
          <w:tcPr>
            <w:tcW w:w="948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136</w:t>
            </w:r>
          </w:p>
        </w:tc>
        <w:tc>
          <w:tcPr>
            <w:tcW w:w="1454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994 363,4 zł</w:t>
            </w:r>
          </w:p>
        </w:tc>
        <w:tc>
          <w:tcPr>
            <w:tcW w:w="887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142</w:t>
            </w:r>
          </w:p>
        </w:tc>
        <w:tc>
          <w:tcPr>
            <w:tcW w:w="97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104,41</w:t>
            </w:r>
          </w:p>
        </w:tc>
        <w:tc>
          <w:tcPr>
            <w:tcW w:w="152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982 989,32 zł</w:t>
            </w:r>
          </w:p>
        </w:tc>
        <w:tc>
          <w:tcPr>
            <w:tcW w:w="1242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98,86</w:t>
            </w:r>
          </w:p>
        </w:tc>
      </w:tr>
      <w:tr w:rsidR="004C77F5" w:rsidRPr="003F0CBD" w:rsidTr="008F5C1D">
        <w:trPr>
          <w:trHeight w:val="693"/>
          <w:jc w:val="center"/>
        </w:trPr>
        <w:tc>
          <w:tcPr>
            <w:tcW w:w="3079" w:type="dxa"/>
            <w:vAlign w:val="center"/>
          </w:tcPr>
          <w:p w:rsidR="004C77F5" w:rsidRPr="00793841" w:rsidRDefault="004C77F5" w:rsidP="008F5C1D">
            <w:pPr>
              <w:rPr>
                <w:rFonts w:cstheme="minorHAnsi"/>
                <w:sz w:val="21"/>
                <w:szCs w:val="21"/>
              </w:rPr>
            </w:pPr>
            <w:r w:rsidRPr="00793841">
              <w:rPr>
                <w:rFonts w:cstheme="minorHAnsi"/>
                <w:sz w:val="21"/>
                <w:szCs w:val="21"/>
              </w:rPr>
              <w:t>Jednorazowe środki na podjęcie działalności gospodarczej</w:t>
            </w:r>
          </w:p>
        </w:tc>
        <w:tc>
          <w:tcPr>
            <w:tcW w:w="948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73</w:t>
            </w:r>
          </w:p>
        </w:tc>
        <w:tc>
          <w:tcPr>
            <w:tcW w:w="1454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1 724 930,0 zł</w:t>
            </w:r>
          </w:p>
        </w:tc>
        <w:tc>
          <w:tcPr>
            <w:tcW w:w="887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73</w:t>
            </w:r>
          </w:p>
        </w:tc>
        <w:tc>
          <w:tcPr>
            <w:tcW w:w="97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100</w:t>
            </w:r>
          </w:p>
        </w:tc>
        <w:tc>
          <w:tcPr>
            <w:tcW w:w="152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1 696 219,11 zł</w:t>
            </w:r>
          </w:p>
        </w:tc>
        <w:tc>
          <w:tcPr>
            <w:tcW w:w="1242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98,34</w:t>
            </w:r>
          </w:p>
        </w:tc>
      </w:tr>
      <w:tr w:rsidR="004C77F5" w:rsidRPr="003F0CBD" w:rsidTr="008F5C1D">
        <w:trPr>
          <w:trHeight w:val="398"/>
          <w:jc w:val="center"/>
        </w:trPr>
        <w:tc>
          <w:tcPr>
            <w:tcW w:w="3079" w:type="dxa"/>
            <w:vAlign w:val="center"/>
          </w:tcPr>
          <w:p w:rsidR="004C77F5" w:rsidRPr="00793841" w:rsidRDefault="004C77F5" w:rsidP="008F5C1D">
            <w:pPr>
              <w:rPr>
                <w:rFonts w:cstheme="minorHAnsi"/>
                <w:b/>
                <w:sz w:val="21"/>
                <w:szCs w:val="21"/>
              </w:rPr>
            </w:pPr>
            <w:r w:rsidRPr="00793841">
              <w:rPr>
                <w:rFonts w:cstheme="minorHAnsi"/>
                <w:b/>
                <w:sz w:val="21"/>
                <w:szCs w:val="21"/>
              </w:rPr>
              <w:t>Ogółem</w:t>
            </w:r>
          </w:p>
        </w:tc>
        <w:tc>
          <w:tcPr>
            <w:tcW w:w="948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b/>
                <w:sz w:val="21"/>
                <w:szCs w:val="21"/>
              </w:rPr>
            </w:pPr>
            <w:r>
              <w:rPr>
                <w:rFonts w:cstheme="minorHAnsi"/>
                <w:b/>
                <w:sz w:val="21"/>
                <w:szCs w:val="21"/>
              </w:rPr>
              <w:t>232</w:t>
            </w:r>
          </w:p>
        </w:tc>
        <w:tc>
          <w:tcPr>
            <w:tcW w:w="1454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b/>
                <w:sz w:val="21"/>
                <w:szCs w:val="21"/>
              </w:rPr>
            </w:pPr>
            <w:r>
              <w:rPr>
                <w:rFonts w:cstheme="minorHAnsi"/>
                <w:b/>
                <w:sz w:val="21"/>
                <w:szCs w:val="21"/>
              </w:rPr>
              <w:t>2 823 716,7 zł</w:t>
            </w:r>
          </w:p>
        </w:tc>
        <w:tc>
          <w:tcPr>
            <w:tcW w:w="887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b/>
                <w:sz w:val="21"/>
                <w:szCs w:val="21"/>
              </w:rPr>
            </w:pPr>
            <w:r>
              <w:rPr>
                <w:rFonts w:cstheme="minorHAnsi"/>
                <w:b/>
                <w:sz w:val="21"/>
                <w:szCs w:val="21"/>
              </w:rPr>
              <w:t>240</w:t>
            </w:r>
          </w:p>
        </w:tc>
        <w:tc>
          <w:tcPr>
            <w:tcW w:w="97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b/>
                <w:sz w:val="21"/>
                <w:szCs w:val="21"/>
              </w:rPr>
            </w:pPr>
            <w:r>
              <w:rPr>
                <w:rFonts w:cstheme="minorHAnsi"/>
                <w:b/>
                <w:sz w:val="21"/>
                <w:szCs w:val="21"/>
              </w:rPr>
              <w:t>103,45</w:t>
            </w:r>
          </w:p>
        </w:tc>
        <w:tc>
          <w:tcPr>
            <w:tcW w:w="1526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b/>
                <w:sz w:val="21"/>
                <w:szCs w:val="21"/>
              </w:rPr>
            </w:pPr>
            <w:r>
              <w:rPr>
                <w:rFonts w:cstheme="minorHAnsi"/>
                <w:b/>
                <w:sz w:val="21"/>
                <w:szCs w:val="21"/>
              </w:rPr>
              <w:t>2 777 268,0 zł</w:t>
            </w:r>
          </w:p>
        </w:tc>
        <w:tc>
          <w:tcPr>
            <w:tcW w:w="1242" w:type="dxa"/>
            <w:vAlign w:val="center"/>
          </w:tcPr>
          <w:p w:rsidR="004C77F5" w:rsidRPr="00793841" w:rsidRDefault="004C77F5" w:rsidP="008F5C1D">
            <w:pPr>
              <w:jc w:val="right"/>
              <w:rPr>
                <w:rFonts w:cstheme="minorHAnsi"/>
                <w:b/>
                <w:sz w:val="21"/>
                <w:szCs w:val="21"/>
              </w:rPr>
            </w:pPr>
            <w:r>
              <w:rPr>
                <w:rFonts w:cstheme="minorHAnsi"/>
                <w:b/>
                <w:sz w:val="21"/>
                <w:szCs w:val="21"/>
              </w:rPr>
              <w:t>98,36</w:t>
            </w:r>
          </w:p>
        </w:tc>
      </w:tr>
    </w:tbl>
    <w:p w:rsidR="004C77F5" w:rsidRDefault="004C77F5" w:rsidP="004C77F5">
      <w:pPr>
        <w:spacing w:line="360" w:lineRule="auto"/>
        <w:rPr>
          <w:i/>
          <w:sz w:val="24"/>
          <w:szCs w:val="24"/>
        </w:rPr>
      </w:pPr>
    </w:p>
    <w:p w:rsidR="004C77F5" w:rsidRPr="006321BE" w:rsidRDefault="004C77F5" w:rsidP="004C77F5">
      <w:pPr>
        <w:pStyle w:val="Nagwek2"/>
        <w:numPr>
          <w:ilvl w:val="0"/>
          <w:numId w:val="36"/>
        </w:numPr>
        <w:spacing w:after="0"/>
        <w:ind w:left="720"/>
        <w:jc w:val="both"/>
        <w:rPr>
          <w:rFonts w:ascii="Times New Roman" w:hAnsi="Times New Roman"/>
          <w:szCs w:val="24"/>
        </w:rPr>
      </w:pPr>
      <w:r w:rsidRPr="006321BE">
        <w:rPr>
          <w:rFonts w:ascii="Times New Roman" w:hAnsi="Times New Roman"/>
          <w:szCs w:val="24"/>
        </w:rPr>
        <w:t>Staże</w:t>
      </w: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Urząd podpisał </w:t>
      </w:r>
      <w:r>
        <w:rPr>
          <w:color w:val="000000" w:themeColor="text1"/>
          <w:sz w:val="24"/>
          <w:szCs w:val="24"/>
        </w:rPr>
        <w:t>46</w:t>
      </w:r>
      <w:r>
        <w:rPr>
          <w:color w:val="FF0000"/>
          <w:sz w:val="24"/>
          <w:szCs w:val="24"/>
        </w:rPr>
        <w:t xml:space="preserve"> </w:t>
      </w:r>
      <w:r w:rsidRPr="006321BE">
        <w:rPr>
          <w:sz w:val="24"/>
          <w:szCs w:val="24"/>
        </w:rPr>
        <w:t xml:space="preserve">umów z pracodawcami, w ramach których </w:t>
      </w:r>
      <w:r>
        <w:rPr>
          <w:sz w:val="24"/>
          <w:szCs w:val="24"/>
        </w:rPr>
        <w:t>51</w:t>
      </w:r>
      <w:r w:rsidRPr="006321BE">
        <w:rPr>
          <w:sz w:val="24"/>
          <w:szCs w:val="24"/>
        </w:rPr>
        <w:t xml:space="preserve"> os</w:t>
      </w:r>
      <w:r>
        <w:rPr>
          <w:sz w:val="24"/>
          <w:szCs w:val="24"/>
        </w:rPr>
        <w:t>ób</w:t>
      </w:r>
      <w:r w:rsidRPr="006321BE">
        <w:rPr>
          <w:sz w:val="24"/>
          <w:szCs w:val="24"/>
        </w:rPr>
        <w:t xml:space="preserve"> rozpoczęł</w:t>
      </w:r>
      <w:r>
        <w:rPr>
          <w:sz w:val="24"/>
          <w:szCs w:val="24"/>
        </w:rPr>
        <w:t>o</w:t>
      </w:r>
      <w:r w:rsidRPr="006321BE">
        <w:rPr>
          <w:sz w:val="24"/>
          <w:szCs w:val="24"/>
        </w:rPr>
        <w:t xml:space="preserve"> staże</w:t>
      </w:r>
      <w:r>
        <w:rPr>
          <w:sz w:val="24"/>
          <w:szCs w:val="24"/>
        </w:rPr>
        <w:t>. Podczas stażu uczestnicy</w:t>
      </w:r>
      <w:r w:rsidRPr="006321BE">
        <w:rPr>
          <w:sz w:val="24"/>
          <w:szCs w:val="24"/>
        </w:rPr>
        <w:t xml:space="preserve"> projektu mieli mo</w:t>
      </w:r>
      <w:r>
        <w:rPr>
          <w:sz w:val="24"/>
          <w:szCs w:val="24"/>
        </w:rPr>
        <w:t>ż</w:t>
      </w:r>
      <w:r w:rsidRPr="006321BE">
        <w:rPr>
          <w:sz w:val="24"/>
          <w:szCs w:val="24"/>
        </w:rPr>
        <w:t>liwość nabycia praktycznych umiejętności do wykonywania pracy na określonych stanowiskach pracy bez nawiązywania stosunku pracy z pracodawcą.</w:t>
      </w:r>
      <w:r>
        <w:rPr>
          <w:sz w:val="24"/>
          <w:szCs w:val="24"/>
        </w:rPr>
        <w:t xml:space="preserve"> Pracodawcy najczęściej oferowali staże na stanowiskach: pracownik biurowy, referent, asystent ds. księgowości, magazynier, pomoc administracyjna, manikiurzystka, fryzjer, sprzedawca </w:t>
      </w:r>
      <w:r>
        <w:rPr>
          <w:sz w:val="24"/>
          <w:szCs w:val="24"/>
        </w:rPr>
        <w:lastRenderedPageBreak/>
        <w:t>opiekunka dziecięca, wulkanizator, specjalista ds. sprzedaży.</w:t>
      </w:r>
      <w:r w:rsidRPr="006321BE">
        <w:rPr>
          <w:sz w:val="24"/>
          <w:szCs w:val="24"/>
        </w:rPr>
        <w:t xml:space="preserve"> Staże </w:t>
      </w:r>
      <w:r>
        <w:rPr>
          <w:sz w:val="24"/>
          <w:szCs w:val="24"/>
        </w:rPr>
        <w:t>za</w:t>
      </w:r>
      <w:r w:rsidRPr="006321BE">
        <w:rPr>
          <w:sz w:val="24"/>
          <w:szCs w:val="24"/>
        </w:rPr>
        <w:t xml:space="preserve">kończyło według zaplanowanej ścieżki </w:t>
      </w:r>
      <w:r>
        <w:rPr>
          <w:sz w:val="24"/>
          <w:szCs w:val="24"/>
        </w:rPr>
        <w:t>68 osób (z czego 25 osób kontynuowało staże rozpoczęte w 2018 r.) Udział we wsparciu przerwało 10 osób, z czego 7 z powodu podjęcia pracy</w:t>
      </w:r>
      <w:r w:rsidRPr="006321B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</w:p>
    <w:p w:rsidR="004C77F5" w:rsidRDefault="004C77F5" w:rsidP="004C77F5">
      <w:pPr>
        <w:pStyle w:val="Akapitzlist"/>
        <w:numPr>
          <w:ilvl w:val="0"/>
          <w:numId w:val="37"/>
        </w:num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Szkolenia</w:t>
      </w:r>
    </w:p>
    <w:p w:rsidR="004C77F5" w:rsidRPr="001910D2" w:rsidRDefault="004C77F5" w:rsidP="004C77F5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celu nabycia/podniesienia kwalifikacji zawodowych, urząd </w:t>
      </w:r>
      <w:r w:rsidRPr="001910D2">
        <w:rPr>
          <w:sz w:val="24"/>
          <w:szCs w:val="24"/>
        </w:rPr>
        <w:t xml:space="preserve">organizował szkolenia indywidualne. W szkoleniach uczestniczyło </w:t>
      </w:r>
      <w:r>
        <w:rPr>
          <w:sz w:val="24"/>
          <w:szCs w:val="24"/>
        </w:rPr>
        <w:t>12</w:t>
      </w:r>
      <w:r w:rsidRPr="001910D2">
        <w:rPr>
          <w:sz w:val="24"/>
          <w:szCs w:val="24"/>
        </w:rPr>
        <w:t xml:space="preserve"> osób.</w:t>
      </w:r>
    </w:p>
    <w:p w:rsidR="004C77F5" w:rsidRDefault="004C77F5" w:rsidP="004C77F5">
      <w:pPr>
        <w:spacing w:after="0" w:line="360" w:lineRule="auto"/>
        <w:rPr>
          <w:color w:val="000000"/>
          <w:sz w:val="24"/>
          <w:szCs w:val="24"/>
        </w:rPr>
      </w:pPr>
      <w:r w:rsidRPr="001910D2">
        <w:rPr>
          <w:sz w:val="24"/>
          <w:szCs w:val="24"/>
        </w:rPr>
        <w:t>Przeprowadzono szkolenia indywidualne z zakresu</w:t>
      </w:r>
      <w:r>
        <w:rPr>
          <w:sz w:val="24"/>
          <w:szCs w:val="24"/>
        </w:rPr>
        <w:t xml:space="preserve">: </w:t>
      </w:r>
      <w:r w:rsidRPr="001910D2">
        <w:rPr>
          <w:color w:val="000000"/>
          <w:sz w:val="24"/>
          <w:szCs w:val="24"/>
        </w:rPr>
        <w:t xml:space="preserve"> operator koparko – ładowarki, prawo jazdy kat. </w:t>
      </w:r>
      <w:r>
        <w:rPr>
          <w:color w:val="000000"/>
          <w:sz w:val="24"/>
          <w:szCs w:val="24"/>
        </w:rPr>
        <w:t xml:space="preserve">B + </w:t>
      </w:r>
      <w:r w:rsidRPr="001910D2">
        <w:rPr>
          <w:color w:val="000000"/>
          <w:sz w:val="24"/>
          <w:szCs w:val="24"/>
        </w:rPr>
        <w:t>E, Prawo jazdy kat. C z kwal</w:t>
      </w:r>
      <w:r>
        <w:rPr>
          <w:color w:val="000000"/>
          <w:sz w:val="24"/>
          <w:szCs w:val="24"/>
        </w:rPr>
        <w:t>ifikacją wstępną przyspieszoną, UAVO, VLOS- szkolenie na drony</w:t>
      </w:r>
      <w:r w:rsidRPr="001910D2">
        <w:rPr>
          <w:color w:val="000000"/>
          <w:sz w:val="24"/>
          <w:szCs w:val="24"/>
        </w:rPr>
        <w:t xml:space="preserve">. Kwalifikacje zawodowe uzyskało </w:t>
      </w:r>
      <w:r>
        <w:rPr>
          <w:color w:val="000000"/>
          <w:sz w:val="24"/>
          <w:szCs w:val="24"/>
        </w:rPr>
        <w:t>8</w:t>
      </w:r>
      <w:r w:rsidRPr="001910D2">
        <w:rPr>
          <w:color w:val="000000"/>
          <w:sz w:val="24"/>
          <w:szCs w:val="24"/>
        </w:rPr>
        <w:t xml:space="preserve"> osób.</w:t>
      </w:r>
    </w:p>
    <w:p w:rsidR="004C77F5" w:rsidRDefault="004C77F5" w:rsidP="004C77F5">
      <w:pPr>
        <w:spacing w:after="0" w:line="360" w:lineRule="auto"/>
        <w:jc w:val="both"/>
        <w:rPr>
          <w:color w:val="000000"/>
          <w:sz w:val="24"/>
          <w:szCs w:val="24"/>
        </w:rPr>
      </w:pPr>
    </w:p>
    <w:p w:rsidR="004C77F5" w:rsidRPr="00D920BA" w:rsidRDefault="004C77F5" w:rsidP="004C77F5">
      <w:pPr>
        <w:pStyle w:val="Akapitzlist"/>
        <w:numPr>
          <w:ilvl w:val="0"/>
          <w:numId w:val="37"/>
        </w:num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Jednorazowe środki</w:t>
      </w:r>
      <w:r w:rsidRPr="006321BE">
        <w:rPr>
          <w:b/>
          <w:sz w:val="24"/>
          <w:szCs w:val="24"/>
        </w:rPr>
        <w:t xml:space="preserve"> na podjęcie działalności gospodarczej</w:t>
      </w:r>
    </w:p>
    <w:p w:rsidR="004C77F5" w:rsidRDefault="004C77F5" w:rsidP="00FF553E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ramach projektu urząd w</w:t>
      </w:r>
      <w:r w:rsidRPr="001910D2">
        <w:rPr>
          <w:sz w:val="24"/>
          <w:szCs w:val="24"/>
        </w:rPr>
        <w:t xml:space="preserve"> 201</w:t>
      </w:r>
      <w:r>
        <w:rPr>
          <w:sz w:val="24"/>
          <w:szCs w:val="24"/>
        </w:rPr>
        <w:t>9</w:t>
      </w:r>
      <w:r w:rsidRPr="001910D2">
        <w:rPr>
          <w:sz w:val="24"/>
          <w:szCs w:val="24"/>
        </w:rPr>
        <w:t xml:space="preserve"> roku </w:t>
      </w:r>
      <w:r>
        <w:rPr>
          <w:sz w:val="24"/>
          <w:szCs w:val="24"/>
        </w:rPr>
        <w:t xml:space="preserve">wypłacił </w:t>
      </w:r>
      <w:r w:rsidRPr="001910D2">
        <w:rPr>
          <w:sz w:val="24"/>
          <w:szCs w:val="24"/>
        </w:rPr>
        <w:t xml:space="preserve">jednorazowe środki na podjęcie działalności gospodarczej 39 osobom (13K, 26M). Średnia wysokość wypłaconej dotacji wyniosła ok. </w:t>
      </w:r>
      <w:r w:rsidRPr="00AF080D">
        <w:rPr>
          <w:b/>
          <w:sz w:val="24"/>
          <w:szCs w:val="24"/>
        </w:rPr>
        <w:t>22 852,32 zł</w:t>
      </w:r>
      <w:r w:rsidRPr="001910D2">
        <w:rPr>
          <w:sz w:val="24"/>
          <w:szCs w:val="24"/>
        </w:rPr>
        <w:t>.</w:t>
      </w:r>
      <w:r>
        <w:rPr>
          <w:sz w:val="24"/>
          <w:szCs w:val="24"/>
        </w:rPr>
        <w:t xml:space="preserve"> Wśród nowopowstałych firm dominowały działalności związane z branżą usługową m. in.: roboty związane z budową dróg i autostrad; działalność fotograficzna; konserwacja i naprawa pojazdów samochodowych; wykonywanie instalacji elektrycznych; posadzkarstwo, tapetowanie i oblicowywanie ścian, f</w:t>
      </w:r>
      <w:r w:rsidRPr="0042380E">
        <w:rPr>
          <w:sz w:val="24"/>
          <w:szCs w:val="24"/>
        </w:rPr>
        <w:t>ryzjerstwo i pozostałe zabiegi kosmetyczne</w:t>
      </w:r>
      <w:r>
        <w:rPr>
          <w:sz w:val="24"/>
          <w:szCs w:val="24"/>
        </w:rPr>
        <w:t>.</w:t>
      </w:r>
    </w:p>
    <w:p w:rsidR="00FF553E" w:rsidRPr="00FF553E" w:rsidRDefault="00FF553E" w:rsidP="00FF553E">
      <w:pPr>
        <w:spacing w:after="0" w:line="360" w:lineRule="auto"/>
        <w:jc w:val="both"/>
        <w:rPr>
          <w:sz w:val="24"/>
          <w:szCs w:val="24"/>
        </w:rPr>
      </w:pPr>
    </w:p>
    <w:p w:rsidR="004C77F5" w:rsidRPr="00614C93" w:rsidRDefault="004C77F5" w:rsidP="004C77F5">
      <w:pPr>
        <w:pStyle w:val="Nagwek2"/>
        <w:numPr>
          <w:ilvl w:val="0"/>
          <w:numId w:val="0"/>
        </w:numPr>
        <w:spacing w:after="0"/>
        <w:jc w:val="both"/>
        <w:rPr>
          <w:rFonts w:ascii="Times New Roman" w:hAnsi="Times New Roman"/>
          <w:szCs w:val="24"/>
        </w:rPr>
      </w:pPr>
      <w:r w:rsidRPr="00614C93">
        <w:rPr>
          <w:rFonts w:ascii="Times New Roman" w:hAnsi="Times New Roman"/>
          <w:szCs w:val="24"/>
        </w:rPr>
        <w:t>Wsparcie towarzyszące</w:t>
      </w:r>
    </w:p>
    <w:p w:rsidR="004C77F5" w:rsidRDefault="004C77F5" w:rsidP="00AA660B">
      <w:pPr>
        <w:pStyle w:val="Nagwek2"/>
        <w:numPr>
          <w:ilvl w:val="0"/>
          <w:numId w:val="0"/>
        </w:numPr>
        <w:spacing w:after="0"/>
        <w:ind w:left="907" w:hanging="907"/>
        <w:jc w:val="both"/>
        <w:rPr>
          <w:rFonts w:ascii="Times New Roman" w:hAnsi="Times New Roman"/>
          <w:b w:val="0"/>
          <w:szCs w:val="24"/>
        </w:rPr>
      </w:pPr>
      <w:r w:rsidRPr="00614C93">
        <w:rPr>
          <w:rFonts w:ascii="Times New Roman" w:hAnsi="Times New Roman"/>
          <w:b w:val="0"/>
          <w:szCs w:val="24"/>
        </w:rPr>
        <w:t xml:space="preserve">W okresie odbywania stażu i szkolenia uczestnikom wypłacono stypendium. </w:t>
      </w:r>
    </w:p>
    <w:p w:rsidR="00AA660B" w:rsidRPr="00AA660B" w:rsidRDefault="00AA660B" w:rsidP="00AA660B"/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 w:rsidRPr="00B42D1C">
        <w:rPr>
          <w:b/>
          <w:sz w:val="24"/>
          <w:szCs w:val="24"/>
        </w:rPr>
        <w:t>Tabela 32.</w:t>
      </w:r>
      <w:r>
        <w:rPr>
          <w:sz w:val="24"/>
          <w:szCs w:val="24"/>
        </w:rPr>
        <w:t xml:space="preserve"> </w:t>
      </w:r>
      <w:r w:rsidRPr="00705D7D">
        <w:rPr>
          <w:b/>
          <w:sz w:val="24"/>
          <w:szCs w:val="24"/>
        </w:rPr>
        <w:t>Wskaźniki efektywności zatrudnieniowej (założenia i realizacja)</w:t>
      </w:r>
    </w:p>
    <w:tbl>
      <w:tblPr>
        <w:tblpPr w:leftFromText="141" w:rightFromText="141" w:vertAnchor="text" w:horzAnchor="margin" w:tblpX="-356" w:tblpY="137"/>
        <w:tblOverlap w:val="never"/>
        <w:tblW w:w="101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47"/>
        <w:gridCol w:w="1487"/>
        <w:gridCol w:w="1701"/>
      </w:tblGrid>
      <w:tr w:rsidR="004C77F5" w:rsidRPr="009A30CB" w:rsidTr="008F5C1D">
        <w:trPr>
          <w:trHeight w:val="411"/>
        </w:trPr>
        <w:tc>
          <w:tcPr>
            <w:tcW w:w="6947" w:type="dxa"/>
            <w:shd w:val="clear" w:color="auto" w:fill="C6D9F1" w:themeFill="text2" w:themeFillTint="33"/>
            <w:noWrap/>
            <w:vAlign w:val="center"/>
            <w:hideMark/>
          </w:tcPr>
          <w:p w:rsidR="004C77F5" w:rsidRPr="009A30CB" w:rsidRDefault="004C77F5" w:rsidP="008F5C1D">
            <w:pPr>
              <w:spacing w:before="100" w:beforeAutospacing="1"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Efektywność zatrudnieniowa</w:t>
            </w:r>
          </w:p>
        </w:tc>
        <w:tc>
          <w:tcPr>
            <w:tcW w:w="1487" w:type="dxa"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Założenia</w:t>
            </w:r>
          </w:p>
        </w:tc>
        <w:tc>
          <w:tcPr>
            <w:tcW w:w="1701" w:type="dxa"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Wykonanie</w:t>
            </w:r>
          </w:p>
        </w:tc>
      </w:tr>
      <w:tr w:rsidR="004C77F5" w:rsidRPr="009A30CB" w:rsidTr="008F5C1D">
        <w:trPr>
          <w:trHeight w:val="411"/>
        </w:trPr>
        <w:tc>
          <w:tcPr>
            <w:tcW w:w="6947" w:type="dxa"/>
            <w:shd w:val="clear" w:color="auto" w:fill="auto"/>
            <w:noWrap/>
            <w:vAlign w:val="center"/>
            <w:hideMark/>
          </w:tcPr>
          <w:p w:rsidR="004C77F5" w:rsidRPr="00E45AE4" w:rsidRDefault="004C77F5" w:rsidP="008F5C1D">
            <w:pPr>
              <w:spacing w:before="100" w:beforeAutospacing="1"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Efektywność zatrudnieniowa wszystkich uczestników (bez dotacji)</w:t>
            </w:r>
          </w:p>
        </w:tc>
        <w:tc>
          <w:tcPr>
            <w:tcW w:w="1487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X</w:t>
            </w:r>
          </w:p>
        </w:tc>
        <w:tc>
          <w:tcPr>
            <w:tcW w:w="1701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78,07%</w:t>
            </w:r>
          </w:p>
        </w:tc>
      </w:tr>
      <w:tr w:rsidR="004C77F5" w:rsidRPr="009A30CB" w:rsidTr="008F5C1D">
        <w:trPr>
          <w:trHeight w:val="411"/>
        </w:trPr>
        <w:tc>
          <w:tcPr>
            <w:tcW w:w="6947" w:type="dxa"/>
            <w:shd w:val="clear" w:color="auto" w:fill="auto"/>
            <w:noWrap/>
            <w:vAlign w:val="center"/>
            <w:hideMark/>
          </w:tcPr>
          <w:p w:rsidR="004C77F5" w:rsidRPr="00E23461" w:rsidRDefault="004C77F5" w:rsidP="008F5C1D">
            <w:pPr>
              <w:spacing w:before="100" w:beforeAutospacing="1" w:line="312" w:lineRule="auto"/>
              <w:rPr>
                <w:sz w:val="22"/>
                <w:szCs w:val="22"/>
              </w:rPr>
            </w:pPr>
            <w:r w:rsidRPr="00E45AE4">
              <w:rPr>
                <w:sz w:val="22"/>
                <w:szCs w:val="22"/>
              </w:rPr>
              <w:t>Odsetek osób długotrwale bezrobotnych podejmujących zatrudnienie</w:t>
            </w:r>
          </w:p>
        </w:tc>
        <w:tc>
          <w:tcPr>
            <w:tcW w:w="1487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 w:rsidRPr="00E23461">
              <w:rPr>
                <w:b/>
                <w:sz w:val="22"/>
                <w:szCs w:val="22"/>
              </w:rPr>
              <w:t>3</w:t>
            </w:r>
            <w:r>
              <w:rPr>
                <w:b/>
                <w:sz w:val="22"/>
                <w:szCs w:val="22"/>
              </w:rPr>
              <w:t>5</w:t>
            </w:r>
            <w:r w:rsidRPr="00E23461">
              <w:rPr>
                <w:b/>
                <w:sz w:val="22"/>
                <w:szCs w:val="22"/>
              </w:rPr>
              <w:t>%</w:t>
            </w:r>
          </w:p>
        </w:tc>
        <w:tc>
          <w:tcPr>
            <w:tcW w:w="1701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74,07%</w:t>
            </w:r>
          </w:p>
        </w:tc>
      </w:tr>
      <w:tr w:rsidR="004C77F5" w:rsidRPr="009A30CB" w:rsidTr="008F5C1D">
        <w:trPr>
          <w:trHeight w:val="267"/>
        </w:trPr>
        <w:tc>
          <w:tcPr>
            <w:tcW w:w="6947" w:type="dxa"/>
            <w:shd w:val="clear" w:color="auto" w:fill="auto"/>
            <w:noWrap/>
            <w:vAlign w:val="center"/>
            <w:hideMark/>
          </w:tcPr>
          <w:p w:rsidR="004C77F5" w:rsidRPr="00E45AE4" w:rsidRDefault="004C77F5" w:rsidP="008F5C1D">
            <w:pPr>
              <w:rPr>
                <w:bCs/>
                <w:color w:val="000000"/>
                <w:sz w:val="22"/>
                <w:szCs w:val="22"/>
              </w:rPr>
            </w:pPr>
            <w:r w:rsidRPr="00E45AE4">
              <w:rPr>
                <w:bCs/>
                <w:color w:val="000000"/>
                <w:sz w:val="22"/>
                <w:szCs w:val="22"/>
              </w:rPr>
              <w:t>Odsetek osób niepełnosprawnych podejmujących zatrudnienie</w:t>
            </w:r>
          </w:p>
        </w:tc>
        <w:tc>
          <w:tcPr>
            <w:tcW w:w="1487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17</w:t>
            </w:r>
            <w:r w:rsidRPr="00E23461">
              <w:rPr>
                <w:b/>
                <w:sz w:val="22"/>
                <w:szCs w:val="22"/>
              </w:rPr>
              <w:t>%</w:t>
            </w:r>
          </w:p>
        </w:tc>
        <w:tc>
          <w:tcPr>
            <w:tcW w:w="1701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100%</w:t>
            </w:r>
          </w:p>
        </w:tc>
      </w:tr>
      <w:tr w:rsidR="004C77F5" w:rsidRPr="009A30CB" w:rsidTr="008F5C1D">
        <w:trPr>
          <w:trHeight w:val="411"/>
        </w:trPr>
        <w:tc>
          <w:tcPr>
            <w:tcW w:w="6947" w:type="dxa"/>
            <w:shd w:val="clear" w:color="auto" w:fill="auto"/>
            <w:noWrap/>
            <w:vAlign w:val="center"/>
            <w:hideMark/>
          </w:tcPr>
          <w:p w:rsidR="004C77F5" w:rsidRPr="00E23461" w:rsidRDefault="004C77F5" w:rsidP="008F5C1D">
            <w:pPr>
              <w:spacing w:before="100" w:beforeAutospacing="1" w:line="312" w:lineRule="auto"/>
              <w:rPr>
                <w:sz w:val="22"/>
                <w:szCs w:val="22"/>
              </w:rPr>
            </w:pPr>
            <w:r w:rsidRPr="00E45AE4">
              <w:rPr>
                <w:sz w:val="22"/>
                <w:szCs w:val="22"/>
              </w:rPr>
              <w:t>Odsetek osób o niskich kwalifikacjach podejmujących zatrudnienie</w:t>
            </w:r>
          </w:p>
        </w:tc>
        <w:tc>
          <w:tcPr>
            <w:tcW w:w="1487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48</w:t>
            </w:r>
            <w:r w:rsidRPr="00E23461">
              <w:rPr>
                <w:b/>
                <w:sz w:val="22"/>
                <w:szCs w:val="22"/>
              </w:rPr>
              <w:t>%</w:t>
            </w:r>
          </w:p>
        </w:tc>
        <w:tc>
          <w:tcPr>
            <w:tcW w:w="1701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75,44%</w:t>
            </w:r>
          </w:p>
        </w:tc>
      </w:tr>
      <w:tr w:rsidR="004C77F5" w:rsidRPr="009A30CB" w:rsidTr="008F5C1D">
        <w:trPr>
          <w:trHeight w:val="411"/>
        </w:trPr>
        <w:tc>
          <w:tcPr>
            <w:tcW w:w="6947" w:type="dxa"/>
            <w:shd w:val="clear" w:color="auto" w:fill="auto"/>
            <w:noWrap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rPr>
                <w:sz w:val="22"/>
                <w:szCs w:val="22"/>
              </w:rPr>
            </w:pPr>
            <w:r w:rsidRPr="00E45AE4">
              <w:rPr>
                <w:sz w:val="22"/>
                <w:szCs w:val="22"/>
              </w:rPr>
              <w:t>Odsetek osób niekwalifikujących się do żadnej z wyżej wymienionych grup podej</w:t>
            </w:r>
            <w:r>
              <w:rPr>
                <w:sz w:val="22"/>
                <w:szCs w:val="22"/>
              </w:rPr>
              <w:t>m</w:t>
            </w:r>
            <w:r w:rsidRPr="00E45AE4">
              <w:rPr>
                <w:sz w:val="22"/>
                <w:szCs w:val="22"/>
              </w:rPr>
              <w:t>ujących zatrudnienie</w:t>
            </w:r>
          </w:p>
        </w:tc>
        <w:tc>
          <w:tcPr>
            <w:tcW w:w="1487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43</w:t>
            </w:r>
            <w:r w:rsidRPr="00E23461">
              <w:rPr>
                <w:b/>
                <w:sz w:val="22"/>
                <w:szCs w:val="22"/>
              </w:rPr>
              <w:t>%</w:t>
            </w:r>
          </w:p>
        </w:tc>
        <w:tc>
          <w:tcPr>
            <w:tcW w:w="1701" w:type="dxa"/>
            <w:vAlign w:val="center"/>
          </w:tcPr>
          <w:p w:rsidR="004C77F5" w:rsidRPr="00E23461" w:rsidRDefault="004C77F5" w:rsidP="008F5C1D">
            <w:pPr>
              <w:spacing w:before="100" w:beforeAutospacing="1"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85,19%</w:t>
            </w:r>
          </w:p>
        </w:tc>
      </w:tr>
    </w:tbl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</w:p>
    <w:p w:rsidR="004C77F5" w:rsidRDefault="004C77F5" w:rsidP="004C77F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Odpowiednio dobrane wsparcie przełożyło się na wysoki poziom osiągniętych wskaźników efektywności zawodowej. Ich wartości znacznie przewyższają założenia zapisane we wniosku </w:t>
      </w:r>
      <w:r>
        <w:rPr>
          <w:sz w:val="24"/>
          <w:szCs w:val="24"/>
        </w:rPr>
        <w:br/>
        <w:t xml:space="preserve">o dofinansowanie projektu. Należy zaznaczyć, iż efektywność zatrudnieniowa mierzona jest </w:t>
      </w:r>
      <w:r>
        <w:rPr>
          <w:sz w:val="24"/>
          <w:szCs w:val="24"/>
        </w:rPr>
        <w:lastRenderedPageBreak/>
        <w:t xml:space="preserve">wśród uczestników, którzy w ciągu 3 miesięcy od daty zakończenia udziału w projekcie, podjęli zatrudnienie przynajmniej na ½ etatu. </w:t>
      </w:r>
    </w:p>
    <w:p w:rsidR="00793841" w:rsidRDefault="00793841" w:rsidP="001910D2">
      <w:pPr>
        <w:spacing w:after="0" w:line="360" w:lineRule="auto"/>
        <w:jc w:val="both"/>
        <w:rPr>
          <w:b/>
          <w:sz w:val="24"/>
          <w:szCs w:val="24"/>
        </w:rPr>
      </w:pPr>
    </w:p>
    <w:p w:rsidR="004A6996" w:rsidRDefault="00771EAE" w:rsidP="001910D2">
      <w:pPr>
        <w:spacing w:line="276" w:lineRule="auto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7</w:t>
      </w:r>
      <w:r w:rsidR="004A6996">
        <w:rPr>
          <w:b/>
          <w:i/>
          <w:sz w:val="24"/>
          <w:szCs w:val="24"/>
        </w:rPr>
        <w:t>.2. Projekt pt. „Aktywizacja osób w wieku 30 lat i powyżej pozostających bez pracy</w:t>
      </w:r>
      <w:r w:rsidR="004A6996">
        <w:rPr>
          <w:b/>
          <w:i/>
          <w:sz w:val="24"/>
          <w:szCs w:val="24"/>
        </w:rPr>
        <w:br/>
        <w:t>w powiecie otwockim (</w:t>
      </w:r>
      <w:r w:rsidR="00AE3404">
        <w:rPr>
          <w:b/>
          <w:i/>
          <w:sz w:val="24"/>
          <w:szCs w:val="24"/>
        </w:rPr>
        <w:t>I</w:t>
      </w:r>
      <w:r w:rsidR="004A6996">
        <w:rPr>
          <w:b/>
          <w:i/>
          <w:sz w:val="24"/>
          <w:szCs w:val="24"/>
        </w:rPr>
        <w:t>I)”</w:t>
      </w:r>
    </w:p>
    <w:p w:rsidR="00A72BCE" w:rsidRPr="00A72BCE" w:rsidRDefault="00A72BCE" w:rsidP="001910D2">
      <w:pPr>
        <w:spacing w:line="276" w:lineRule="auto"/>
        <w:jc w:val="both"/>
        <w:rPr>
          <w:b/>
          <w:i/>
          <w:sz w:val="16"/>
          <w:szCs w:val="16"/>
        </w:rPr>
      </w:pPr>
    </w:p>
    <w:p w:rsidR="00A72BCE" w:rsidRDefault="00A72BCE" w:rsidP="001910D2">
      <w:pPr>
        <w:spacing w:line="276" w:lineRule="auto"/>
        <w:jc w:val="both"/>
        <w:rPr>
          <w:b/>
          <w:i/>
          <w:sz w:val="24"/>
          <w:szCs w:val="24"/>
        </w:rPr>
      </w:pPr>
      <w:r w:rsidRPr="00A72BCE">
        <w:rPr>
          <w:b/>
          <w:i/>
          <w:noProof/>
          <w:sz w:val="24"/>
          <w:szCs w:val="24"/>
        </w:rPr>
        <w:drawing>
          <wp:inline distT="0" distB="0" distL="0" distR="0">
            <wp:extent cx="5759450" cy="539750"/>
            <wp:effectExtent l="0" t="0" r="0" b="0"/>
            <wp:docPr id="5" name="Obraz 40" descr="Logo z opisem Fundusze Europejskie Program Regionalny, flaga Polski z opisem Rzeczpospolita Polska, logo Mazowsza, flaga Unii Europejskiej i opis Unia Europejska Europejski Fundusz Społeczny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Obraz 40" descr="Logo z opisem Fundusze Europejskie Program Regionalny, flaga Polski z opisem Rzeczpospolita Polska, logo Mazowsza, flaga Unii Europejskiej i opis Unia Europejska Europejski Fundusz Społeczny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BCE" w:rsidRPr="00A72BCE" w:rsidRDefault="00A72BCE" w:rsidP="001910D2">
      <w:pPr>
        <w:spacing w:after="0" w:line="360" w:lineRule="auto"/>
        <w:jc w:val="both"/>
        <w:rPr>
          <w:sz w:val="16"/>
          <w:szCs w:val="16"/>
        </w:rPr>
      </w:pPr>
    </w:p>
    <w:p w:rsidR="004C77F5" w:rsidRPr="00CA03CC" w:rsidRDefault="004C77F5" w:rsidP="004C77F5">
      <w:pPr>
        <w:spacing w:after="0" w:line="360" w:lineRule="auto"/>
        <w:jc w:val="both"/>
        <w:rPr>
          <w:sz w:val="24"/>
          <w:szCs w:val="24"/>
        </w:rPr>
      </w:pPr>
      <w:r w:rsidRPr="00E23461">
        <w:rPr>
          <w:sz w:val="24"/>
          <w:szCs w:val="24"/>
        </w:rPr>
        <w:t>Powiatowy Urząd Pracy w Otwocku</w:t>
      </w:r>
      <w:r>
        <w:rPr>
          <w:sz w:val="24"/>
          <w:szCs w:val="24"/>
        </w:rPr>
        <w:t xml:space="preserve"> przystąpił do realizacji projektu</w:t>
      </w:r>
      <w:r w:rsidRPr="00E23461">
        <w:rPr>
          <w:sz w:val="24"/>
          <w:szCs w:val="24"/>
        </w:rPr>
        <w:t xml:space="preserve"> pozakonkursow</w:t>
      </w:r>
      <w:r>
        <w:rPr>
          <w:sz w:val="24"/>
          <w:szCs w:val="24"/>
        </w:rPr>
        <w:t>ego na lata 2019 - 2020</w:t>
      </w:r>
      <w:r w:rsidRPr="00E23461">
        <w:rPr>
          <w:sz w:val="24"/>
          <w:szCs w:val="24"/>
        </w:rPr>
        <w:t xml:space="preserve"> pn.: </w:t>
      </w:r>
      <w:r w:rsidRPr="00E23461">
        <w:rPr>
          <w:i/>
          <w:sz w:val="24"/>
          <w:szCs w:val="24"/>
        </w:rPr>
        <w:t xml:space="preserve">„Aktywizacja osób w wieku 30 lat i </w:t>
      </w:r>
      <w:r>
        <w:rPr>
          <w:i/>
          <w:sz w:val="24"/>
          <w:szCs w:val="24"/>
        </w:rPr>
        <w:t>więcej</w:t>
      </w:r>
      <w:r w:rsidRPr="00E23461">
        <w:rPr>
          <w:i/>
          <w:sz w:val="24"/>
          <w:szCs w:val="24"/>
        </w:rPr>
        <w:t xml:space="preserve"> pozostających bez pracy w powiecie otwockim (I</w:t>
      </w:r>
      <w:r>
        <w:rPr>
          <w:i/>
          <w:sz w:val="24"/>
          <w:szCs w:val="24"/>
        </w:rPr>
        <w:t>I</w:t>
      </w:r>
      <w:r w:rsidRPr="00E23461">
        <w:rPr>
          <w:i/>
          <w:sz w:val="24"/>
          <w:szCs w:val="24"/>
        </w:rPr>
        <w:t>I)”</w:t>
      </w:r>
      <w:r w:rsidRPr="00E23461">
        <w:rPr>
          <w:sz w:val="24"/>
          <w:szCs w:val="24"/>
        </w:rPr>
        <w:t xml:space="preserve"> w ramach Regionalnego Programu Operacyjnego Województwa Mazowieckiego na lata 2014-2020 Oś priorytetowa VIII „Rozwój rynku pracy” Działanie 8.1 „Aktywizacja zawodowa osób bezrobotnych przez PUP”.</w:t>
      </w:r>
    </w:p>
    <w:p w:rsidR="004C77F5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 w:rsidRPr="00E23461">
        <w:rPr>
          <w:b/>
          <w:sz w:val="24"/>
          <w:szCs w:val="24"/>
        </w:rPr>
        <w:t>Cel</w:t>
      </w:r>
      <w:r>
        <w:rPr>
          <w:b/>
          <w:sz w:val="24"/>
          <w:szCs w:val="24"/>
        </w:rPr>
        <w:t xml:space="preserve">em projektu jest </w:t>
      </w:r>
      <w:r w:rsidRPr="00E23461">
        <w:rPr>
          <w:sz w:val="24"/>
          <w:szCs w:val="24"/>
        </w:rPr>
        <w:t xml:space="preserve">zwiększenie możliwości zatrudnienia osób w wieku 30 lat </w:t>
      </w:r>
      <w:r w:rsidRPr="00E23461">
        <w:rPr>
          <w:sz w:val="24"/>
          <w:szCs w:val="24"/>
        </w:rPr>
        <w:br/>
        <w:t xml:space="preserve">i </w:t>
      </w:r>
      <w:r>
        <w:rPr>
          <w:sz w:val="24"/>
          <w:szCs w:val="24"/>
        </w:rPr>
        <w:t>więcej</w:t>
      </w:r>
      <w:r w:rsidRPr="00E23461">
        <w:rPr>
          <w:sz w:val="24"/>
          <w:szCs w:val="24"/>
        </w:rPr>
        <w:t xml:space="preserve"> należących do grup defaworyzowanych pozostających bez pracy w powiecie otwockim.</w:t>
      </w:r>
    </w:p>
    <w:p w:rsidR="004C77F5" w:rsidRDefault="004C77F5" w:rsidP="006520A5">
      <w:pPr>
        <w:spacing w:line="360" w:lineRule="auto"/>
        <w:jc w:val="both"/>
        <w:rPr>
          <w:b/>
          <w:sz w:val="24"/>
          <w:szCs w:val="24"/>
        </w:rPr>
      </w:pPr>
      <w:r w:rsidRPr="00E64E33">
        <w:rPr>
          <w:b/>
          <w:sz w:val="24"/>
          <w:szCs w:val="24"/>
        </w:rPr>
        <w:t>Okres realizacji projektu: 01.01.201</w:t>
      </w:r>
      <w:r>
        <w:rPr>
          <w:b/>
          <w:sz w:val="24"/>
          <w:szCs w:val="24"/>
        </w:rPr>
        <w:t>9</w:t>
      </w:r>
      <w:r w:rsidRPr="00E64E33">
        <w:rPr>
          <w:b/>
          <w:sz w:val="24"/>
          <w:szCs w:val="24"/>
        </w:rPr>
        <w:t xml:space="preserve"> r. – 31.12.20</w:t>
      </w:r>
      <w:r>
        <w:rPr>
          <w:b/>
          <w:sz w:val="24"/>
          <w:szCs w:val="24"/>
        </w:rPr>
        <w:t>20</w:t>
      </w:r>
      <w:r w:rsidRPr="00E64E33">
        <w:rPr>
          <w:b/>
          <w:sz w:val="24"/>
          <w:szCs w:val="24"/>
        </w:rPr>
        <w:t xml:space="preserve"> r.</w:t>
      </w:r>
    </w:p>
    <w:p w:rsidR="00FF553E" w:rsidRPr="006520A5" w:rsidRDefault="004C77F5" w:rsidP="006520A5">
      <w:pPr>
        <w:spacing w:after="0" w:line="360" w:lineRule="auto"/>
        <w:jc w:val="both"/>
        <w:rPr>
          <w:sz w:val="24"/>
          <w:szCs w:val="24"/>
        </w:rPr>
      </w:pPr>
      <w:r w:rsidRPr="00E23461">
        <w:rPr>
          <w:b/>
          <w:sz w:val="24"/>
          <w:szCs w:val="24"/>
        </w:rPr>
        <w:t>Uczestnicy projektu</w:t>
      </w:r>
      <w:r w:rsidRPr="00E23461">
        <w:rPr>
          <w:sz w:val="24"/>
          <w:szCs w:val="24"/>
        </w:rPr>
        <w:t xml:space="preserve"> to osoby należące do grup defaworyzowanych tj. osoby powyżej 50 r</w:t>
      </w:r>
      <w:r>
        <w:rPr>
          <w:sz w:val="24"/>
          <w:szCs w:val="24"/>
        </w:rPr>
        <w:t>oku życia, osoby z niepełnosprawnościami</w:t>
      </w:r>
      <w:r w:rsidRPr="00E23461">
        <w:rPr>
          <w:sz w:val="24"/>
          <w:szCs w:val="24"/>
        </w:rPr>
        <w:t xml:space="preserve">, osoby długotrwale bezrobotne, osoby o niskich </w:t>
      </w:r>
      <w:r>
        <w:rPr>
          <w:sz w:val="24"/>
          <w:szCs w:val="24"/>
        </w:rPr>
        <w:t>kwalifikacjach i kobiety oraz bezrobotni mężczyźni w wieku pomiędzy 30 a 49 rokiem życia.</w:t>
      </w:r>
    </w:p>
    <w:p w:rsidR="004C77F5" w:rsidRPr="007B7395" w:rsidRDefault="004C77F5" w:rsidP="004C77F5">
      <w:pPr>
        <w:pStyle w:val="Akapitzlist"/>
        <w:spacing w:line="360" w:lineRule="auto"/>
        <w:ind w:left="142"/>
        <w:jc w:val="both"/>
        <w:rPr>
          <w:b/>
          <w:sz w:val="16"/>
          <w:szCs w:val="16"/>
        </w:rPr>
      </w:pPr>
    </w:p>
    <w:p w:rsidR="004C77F5" w:rsidRPr="009A30CB" w:rsidRDefault="004C77F5" w:rsidP="004C77F5">
      <w:pPr>
        <w:pStyle w:val="Akapitzlist"/>
        <w:spacing w:line="360" w:lineRule="auto"/>
        <w:ind w:left="142"/>
        <w:jc w:val="both"/>
        <w:rPr>
          <w:b/>
          <w:sz w:val="22"/>
          <w:szCs w:val="22"/>
        </w:rPr>
      </w:pPr>
      <w:r w:rsidRPr="009A30CB">
        <w:rPr>
          <w:b/>
          <w:sz w:val="22"/>
          <w:szCs w:val="22"/>
        </w:rPr>
        <w:t>Tabela 3</w:t>
      </w:r>
      <w:r>
        <w:rPr>
          <w:b/>
          <w:sz w:val="22"/>
          <w:szCs w:val="22"/>
        </w:rPr>
        <w:t>3</w:t>
      </w:r>
      <w:r w:rsidRPr="009A30CB">
        <w:rPr>
          <w:b/>
          <w:sz w:val="22"/>
          <w:szCs w:val="22"/>
        </w:rPr>
        <w:t xml:space="preserve">. </w:t>
      </w:r>
      <w:r w:rsidRPr="00E23461">
        <w:rPr>
          <w:b/>
          <w:sz w:val="24"/>
          <w:szCs w:val="24"/>
        </w:rPr>
        <w:t xml:space="preserve">Liczba osób, które zostały objęte wsparciem w ramach projektu </w:t>
      </w:r>
    </w:p>
    <w:tbl>
      <w:tblPr>
        <w:tblW w:w="9781" w:type="dxa"/>
        <w:tblInd w:w="-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7"/>
        <w:gridCol w:w="851"/>
        <w:gridCol w:w="708"/>
        <w:gridCol w:w="709"/>
        <w:gridCol w:w="851"/>
        <w:gridCol w:w="803"/>
        <w:gridCol w:w="756"/>
        <w:gridCol w:w="709"/>
        <w:gridCol w:w="708"/>
        <w:gridCol w:w="709"/>
      </w:tblGrid>
      <w:tr w:rsidR="004C77F5" w:rsidRPr="009A30CB" w:rsidTr="008F5C1D">
        <w:trPr>
          <w:trHeight w:val="1065"/>
        </w:trPr>
        <w:tc>
          <w:tcPr>
            <w:tcW w:w="2977" w:type="dxa"/>
            <w:vMerge w:val="restart"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Grupa docelowa</w:t>
            </w:r>
          </w:p>
        </w:tc>
        <w:tc>
          <w:tcPr>
            <w:tcW w:w="2268" w:type="dxa"/>
            <w:gridSpan w:val="3"/>
            <w:vAlign w:val="center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Ogółem 2019-2020</w:t>
            </w:r>
          </w:p>
        </w:tc>
        <w:tc>
          <w:tcPr>
            <w:tcW w:w="2410" w:type="dxa"/>
            <w:gridSpan w:val="3"/>
            <w:vAlign w:val="center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Liczba osób, które  rozpoczęły udział  w projekcie w </w:t>
            </w:r>
            <w:r w:rsidRPr="008D7FF3">
              <w:rPr>
                <w:b/>
                <w:sz w:val="22"/>
                <w:szCs w:val="22"/>
              </w:rPr>
              <w:t>201</w:t>
            </w:r>
            <w:r>
              <w:rPr>
                <w:b/>
                <w:sz w:val="22"/>
                <w:szCs w:val="22"/>
              </w:rPr>
              <w:t>9</w:t>
            </w:r>
          </w:p>
        </w:tc>
        <w:tc>
          <w:tcPr>
            <w:tcW w:w="2126" w:type="dxa"/>
            <w:gridSpan w:val="3"/>
            <w:vAlign w:val="center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Planowana liczba osób do objęcia wsparciem w </w:t>
            </w:r>
            <w:r w:rsidRPr="008D7FF3">
              <w:rPr>
                <w:b/>
                <w:sz w:val="22"/>
                <w:szCs w:val="22"/>
              </w:rPr>
              <w:t>20</w:t>
            </w:r>
            <w:r>
              <w:rPr>
                <w:b/>
                <w:sz w:val="22"/>
                <w:szCs w:val="22"/>
              </w:rPr>
              <w:t>20</w:t>
            </w:r>
          </w:p>
        </w:tc>
      </w:tr>
      <w:tr w:rsidR="004C77F5" w:rsidRPr="009A30CB" w:rsidTr="008F5C1D">
        <w:trPr>
          <w:trHeight w:val="465"/>
        </w:trPr>
        <w:tc>
          <w:tcPr>
            <w:tcW w:w="2977" w:type="dxa"/>
            <w:vMerge/>
            <w:shd w:val="clear" w:color="auto" w:fill="C6D9F1" w:themeFill="text2" w:themeFillTint="33"/>
            <w:vAlign w:val="center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851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</w:t>
            </w:r>
          </w:p>
        </w:tc>
        <w:tc>
          <w:tcPr>
            <w:tcW w:w="708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K</w:t>
            </w:r>
          </w:p>
        </w:tc>
        <w:tc>
          <w:tcPr>
            <w:tcW w:w="709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</w:t>
            </w:r>
          </w:p>
        </w:tc>
        <w:tc>
          <w:tcPr>
            <w:tcW w:w="851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</w:t>
            </w:r>
          </w:p>
        </w:tc>
        <w:tc>
          <w:tcPr>
            <w:tcW w:w="803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K</w:t>
            </w:r>
          </w:p>
        </w:tc>
        <w:tc>
          <w:tcPr>
            <w:tcW w:w="756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</w:t>
            </w:r>
          </w:p>
        </w:tc>
        <w:tc>
          <w:tcPr>
            <w:tcW w:w="709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</w:t>
            </w:r>
          </w:p>
        </w:tc>
        <w:tc>
          <w:tcPr>
            <w:tcW w:w="708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K</w:t>
            </w:r>
          </w:p>
        </w:tc>
        <w:tc>
          <w:tcPr>
            <w:tcW w:w="709" w:type="dxa"/>
            <w:vAlign w:val="bottom"/>
          </w:tcPr>
          <w:p w:rsidR="004C77F5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</w:t>
            </w:r>
          </w:p>
        </w:tc>
      </w:tr>
      <w:tr w:rsidR="004C77F5" w:rsidRPr="009A30CB" w:rsidTr="008F5C1D">
        <w:trPr>
          <w:trHeight w:val="409"/>
        </w:trPr>
        <w:tc>
          <w:tcPr>
            <w:tcW w:w="2977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 w:rsidRPr="009A30CB">
              <w:rPr>
                <w:sz w:val="22"/>
                <w:szCs w:val="22"/>
              </w:rPr>
              <w:t>Bezrobotni ogółem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162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87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91</w:t>
            </w:r>
          </w:p>
        </w:tc>
        <w:tc>
          <w:tcPr>
            <w:tcW w:w="803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756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bottom"/>
          </w:tcPr>
          <w:p w:rsidR="004C77F5" w:rsidRPr="008D7FF3" w:rsidRDefault="006520A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</w:t>
            </w:r>
          </w:p>
        </w:tc>
      </w:tr>
      <w:tr w:rsidR="004C77F5" w:rsidRPr="009A30CB" w:rsidTr="008F5C1D">
        <w:trPr>
          <w:trHeight w:val="227"/>
        </w:trPr>
        <w:tc>
          <w:tcPr>
            <w:tcW w:w="9781" w:type="dxa"/>
            <w:gridSpan w:val="10"/>
            <w:shd w:val="clear" w:color="auto" w:fill="C6D9F1"/>
            <w:vAlign w:val="bottom"/>
          </w:tcPr>
          <w:p w:rsidR="004C77F5" w:rsidRPr="009A30CB" w:rsidRDefault="004C77F5" w:rsidP="008F5C1D">
            <w:pPr>
              <w:spacing w:line="312" w:lineRule="auto"/>
              <w:jc w:val="center"/>
              <w:rPr>
                <w:b/>
                <w:sz w:val="22"/>
                <w:szCs w:val="22"/>
              </w:rPr>
            </w:pPr>
            <w:r w:rsidRPr="009A30CB">
              <w:rPr>
                <w:b/>
                <w:sz w:val="22"/>
                <w:szCs w:val="22"/>
              </w:rPr>
              <w:t>w tym</w:t>
            </w:r>
          </w:p>
        </w:tc>
      </w:tr>
      <w:tr w:rsidR="004C77F5" w:rsidRPr="009A30CB" w:rsidTr="008F5C1D">
        <w:trPr>
          <w:trHeight w:val="227"/>
        </w:trPr>
        <w:tc>
          <w:tcPr>
            <w:tcW w:w="2977" w:type="dxa"/>
            <w:shd w:val="clear" w:color="auto" w:fill="FFFFFF" w:themeFill="background1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Kobiety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87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87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803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756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</w:tr>
      <w:tr w:rsidR="004C77F5" w:rsidRPr="009A30CB" w:rsidTr="008F5C1D">
        <w:trPr>
          <w:trHeight w:val="227"/>
        </w:trPr>
        <w:tc>
          <w:tcPr>
            <w:tcW w:w="2977" w:type="dxa"/>
            <w:shd w:val="clear" w:color="auto" w:fill="FFFFFF" w:themeFill="background1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</w:t>
            </w:r>
            <w:r w:rsidRPr="009A30CB">
              <w:rPr>
                <w:sz w:val="22"/>
                <w:szCs w:val="22"/>
              </w:rPr>
              <w:t>ługotrwale bezrobotni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803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56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708" w:type="dxa"/>
            <w:vAlign w:val="bottom"/>
          </w:tcPr>
          <w:p w:rsidR="004C77F5" w:rsidRPr="008D7FF3" w:rsidRDefault="006520A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4C77F5" w:rsidRPr="009A30CB" w:rsidTr="008F5C1D">
        <w:trPr>
          <w:trHeight w:val="227"/>
        </w:trPr>
        <w:tc>
          <w:tcPr>
            <w:tcW w:w="2977" w:type="dxa"/>
            <w:shd w:val="clear" w:color="auto" w:fill="FFFFFF" w:themeFill="background1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</w:t>
            </w:r>
            <w:r w:rsidRPr="009A30CB">
              <w:rPr>
                <w:sz w:val="22"/>
                <w:szCs w:val="22"/>
              </w:rPr>
              <w:t>iepełnosprawni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803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56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vAlign w:val="bottom"/>
          </w:tcPr>
          <w:p w:rsidR="004C77F5" w:rsidRPr="008D7FF3" w:rsidRDefault="006520A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08" w:type="dxa"/>
            <w:vAlign w:val="bottom"/>
          </w:tcPr>
          <w:p w:rsidR="004C77F5" w:rsidRPr="008D7FF3" w:rsidRDefault="006520A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09" w:type="dxa"/>
            <w:vAlign w:val="bottom"/>
          </w:tcPr>
          <w:p w:rsidR="004C77F5" w:rsidRPr="008D7FF3" w:rsidRDefault="006520A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4C77F5" w:rsidRPr="009A30CB" w:rsidTr="008F5C1D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27"/>
        </w:trPr>
        <w:tc>
          <w:tcPr>
            <w:tcW w:w="2977" w:type="dxa"/>
            <w:shd w:val="clear" w:color="auto" w:fill="FFFFFF" w:themeFill="background1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W</w:t>
            </w:r>
            <w:r w:rsidRPr="009A30CB">
              <w:rPr>
                <w:sz w:val="22"/>
                <w:szCs w:val="22"/>
              </w:rPr>
              <w:t xml:space="preserve"> wieku 50 lat i więcej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803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756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vAlign w:val="bottom"/>
          </w:tcPr>
          <w:p w:rsidR="004C77F5" w:rsidRPr="008D7FF3" w:rsidRDefault="006520A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4C77F5" w:rsidRPr="009A30CB" w:rsidTr="008F5C1D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27"/>
        </w:trPr>
        <w:tc>
          <w:tcPr>
            <w:tcW w:w="2977" w:type="dxa"/>
            <w:shd w:val="clear" w:color="auto" w:fill="FFFFFF" w:themeFill="background1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Osoby o </w:t>
            </w:r>
            <w:r w:rsidRPr="009A30CB">
              <w:rPr>
                <w:sz w:val="22"/>
                <w:szCs w:val="22"/>
              </w:rPr>
              <w:t>niskich kwalifikacjach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55</w:t>
            </w:r>
          </w:p>
        </w:tc>
        <w:tc>
          <w:tcPr>
            <w:tcW w:w="803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756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</w:tr>
      <w:tr w:rsidR="004C77F5" w:rsidRPr="009A30CB" w:rsidTr="008F5C1D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27"/>
        </w:trPr>
        <w:tc>
          <w:tcPr>
            <w:tcW w:w="2977" w:type="dxa"/>
            <w:shd w:val="clear" w:color="auto" w:fill="FFFFFF" w:themeFill="background1"/>
            <w:vAlign w:val="center"/>
          </w:tcPr>
          <w:p w:rsidR="004C77F5" w:rsidRPr="009A30CB" w:rsidRDefault="004C77F5" w:rsidP="008F5C1D">
            <w:pPr>
              <w:spacing w:line="31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Mężczyźni w wieku pomiędzy 30 a 49 rokiem życia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851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803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756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708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709" w:type="dxa"/>
            <w:vAlign w:val="bottom"/>
          </w:tcPr>
          <w:p w:rsidR="004C77F5" w:rsidRPr="008D7FF3" w:rsidRDefault="004C77F5" w:rsidP="008F5C1D">
            <w:pPr>
              <w:spacing w:line="31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</w:tbl>
    <w:p w:rsidR="004C77F5" w:rsidRPr="007B7395" w:rsidRDefault="004C77F5" w:rsidP="004C77F5">
      <w:pPr>
        <w:spacing w:after="0" w:line="360" w:lineRule="auto"/>
        <w:jc w:val="both"/>
        <w:rPr>
          <w:b/>
          <w:sz w:val="16"/>
          <w:szCs w:val="16"/>
        </w:rPr>
      </w:pPr>
    </w:p>
    <w:p w:rsidR="004C77F5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</w:p>
    <w:p w:rsidR="004C77F5" w:rsidRPr="00E23461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  <w:r w:rsidRPr="00E23461">
        <w:rPr>
          <w:b/>
          <w:sz w:val="24"/>
          <w:szCs w:val="24"/>
        </w:rPr>
        <w:t xml:space="preserve">Działania aktywizacyjne realizowane w projekcie </w:t>
      </w:r>
    </w:p>
    <w:p w:rsidR="004C77F5" w:rsidRPr="00E23461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 w:rsidRPr="00E23461">
        <w:rPr>
          <w:i/>
          <w:sz w:val="24"/>
          <w:szCs w:val="24"/>
        </w:rPr>
        <w:t>Pośrednictwo pracy i/lub poradnictwo zawodowe</w:t>
      </w:r>
      <w:r>
        <w:rPr>
          <w:i/>
          <w:sz w:val="24"/>
          <w:szCs w:val="24"/>
        </w:rPr>
        <w:t>,</w:t>
      </w:r>
    </w:p>
    <w:p w:rsidR="004C77F5" w:rsidRPr="00E23461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 w:rsidRPr="00E23461">
        <w:rPr>
          <w:i/>
          <w:sz w:val="24"/>
          <w:szCs w:val="24"/>
        </w:rPr>
        <w:t xml:space="preserve">Jednorazowe środki na podjęcie działalności gospodarczej, </w:t>
      </w:r>
    </w:p>
    <w:p w:rsidR="004C77F5" w:rsidRPr="00E23461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Refundacja kosztów wyposażenia lub doposażenia stanowiska pracy,</w:t>
      </w:r>
    </w:p>
    <w:p w:rsidR="004C77F5" w:rsidRPr="00E23461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i/>
          <w:sz w:val="24"/>
          <w:szCs w:val="24"/>
        </w:rPr>
      </w:pPr>
      <w:r w:rsidRPr="00E23461">
        <w:rPr>
          <w:i/>
          <w:sz w:val="24"/>
          <w:szCs w:val="24"/>
        </w:rPr>
        <w:t>Staże,</w:t>
      </w:r>
    </w:p>
    <w:p w:rsidR="004C77F5" w:rsidRPr="00D71C24" w:rsidRDefault="004C77F5" w:rsidP="004C77F5">
      <w:pPr>
        <w:pStyle w:val="Akapitzlist"/>
        <w:numPr>
          <w:ilvl w:val="0"/>
          <w:numId w:val="44"/>
        </w:numPr>
        <w:spacing w:after="0" w:line="360" w:lineRule="auto"/>
        <w:jc w:val="both"/>
        <w:rPr>
          <w:b/>
          <w:sz w:val="24"/>
          <w:szCs w:val="24"/>
        </w:rPr>
      </w:pPr>
      <w:r>
        <w:rPr>
          <w:i/>
          <w:sz w:val="24"/>
          <w:szCs w:val="24"/>
        </w:rPr>
        <w:t>Szkolenia.</w:t>
      </w:r>
    </w:p>
    <w:p w:rsidR="004C77F5" w:rsidRPr="00D71C24" w:rsidRDefault="004C77F5" w:rsidP="004C77F5">
      <w:pPr>
        <w:spacing w:after="0" w:line="360" w:lineRule="auto"/>
        <w:jc w:val="both"/>
        <w:rPr>
          <w:b/>
          <w:sz w:val="24"/>
          <w:szCs w:val="24"/>
        </w:rPr>
      </w:pPr>
    </w:p>
    <w:p w:rsidR="004C77F5" w:rsidRDefault="004C77F5" w:rsidP="004C77F5">
      <w:pPr>
        <w:spacing w:line="360" w:lineRule="auto"/>
        <w:rPr>
          <w:b/>
          <w:sz w:val="24"/>
          <w:szCs w:val="24"/>
        </w:rPr>
      </w:pPr>
      <w:r>
        <w:rPr>
          <w:b/>
          <w:sz w:val="22"/>
          <w:szCs w:val="22"/>
        </w:rPr>
        <w:t>Tabela 34</w:t>
      </w:r>
      <w:r w:rsidRPr="009A30CB">
        <w:rPr>
          <w:b/>
          <w:sz w:val="22"/>
          <w:szCs w:val="22"/>
        </w:rPr>
        <w:t xml:space="preserve">. </w:t>
      </w:r>
      <w:r w:rsidRPr="00793841">
        <w:rPr>
          <w:b/>
          <w:sz w:val="24"/>
          <w:szCs w:val="24"/>
        </w:rPr>
        <w:t>Realizacja projektu (</w:t>
      </w:r>
      <w:r>
        <w:rPr>
          <w:b/>
          <w:sz w:val="24"/>
          <w:szCs w:val="24"/>
        </w:rPr>
        <w:t>założenia i wykonanie</w:t>
      </w:r>
      <w:r w:rsidRPr="00793841">
        <w:rPr>
          <w:b/>
          <w:sz w:val="24"/>
          <w:szCs w:val="24"/>
        </w:rPr>
        <w:t>)</w:t>
      </w:r>
    </w:p>
    <w:tbl>
      <w:tblPr>
        <w:tblStyle w:val="Tabela-Siatka"/>
        <w:tblW w:w="10399" w:type="dxa"/>
        <w:jc w:val="center"/>
        <w:tblLayout w:type="fixed"/>
        <w:tblLook w:val="04A0" w:firstRow="1" w:lastRow="0" w:firstColumn="1" w:lastColumn="0" w:noHBand="0" w:noVBand="1"/>
      </w:tblPr>
      <w:tblGrid>
        <w:gridCol w:w="1894"/>
        <w:gridCol w:w="851"/>
        <w:gridCol w:w="1559"/>
        <w:gridCol w:w="992"/>
        <w:gridCol w:w="1276"/>
        <w:gridCol w:w="850"/>
        <w:gridCol w:w="1276"/>
        <w:gridCol w:w="851"/>
        <w:gridCol w:w="850"/>
      </w:tblGrid>
      <w:tr w:rsidR="004C77F5" w:rsidRPr="00B94CBF" w:rsidTr="008F5C1D">
        <w:trPr>
          <w:trHeight w:val="452"/>
          <w:jc w:val="center"/>
        </w:trPr>
        <w:tc>
          <w:tcPr>
            <w:tcW w:w="1894" w:type="dxa"/>
            <w:vMerge w:val="restart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Zadania</w:t>
            </w:r>
          </w:p>
        </w:tc>
        <w:tc>
          <w:tcPr>
            <w:tcW w:w="2410" w:type="dxa"/>
            <w:gridSpan w:val="2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Założenia lata 2019 - 2020</w:t>
            </w:r>
          </w:p>
        </w:tc>
        <w:tc>
          <w:tcPr>
            <w:tcW w:w="2268" w:type="dxa"/>
            <w:gridSpan w:val="2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Plan na rok 2019</w:t>
            </w:r>
          </w:p>
        </w:tc>
        <w:tc>
          <w:tcPr>
            <w:tcW w:w="2126" w:type="dxa"/>
            <w:gridSpan w:val="2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Wykonanie rok 2019</w:t>
            </w:r>
          </w:p>
        </w:tc>
        <w:tc>
          <w:tcPr>
            <w:tcW w:w="1701" w:type="dxa"/>
            <w:gridSpan w:val="2"/>
            <w:shd w:val="clear" w:color="auto" w:fill="C2D69B" w:themeFill="accent3" w:themeFillTint="99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realizacja w %</w:t>
            </w:r>
          </w:p>
        </w:tc>
      </w:tr>
      <w:tr w:rsidR="004C77F5" w:rsidRPr="00B94CBF" w:rsidTr="008F5C1D">
        <w:trPr>
          <w:trHeight w:val="686"/>
          <w:jc w:val="center"/>
        </w:trPr>
        <w:tc>
          <w:tcPr>
            <w:tcW w:w="1894" w:type="dxa"/>
            <w:vMerge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</w:p>
        </w:tc>
        <w:tc>
          <w:tcPr>
            <w:tcW w:w="851" w:type="dxa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Liczba osób</w:t>
            </w:r>
          </w:p>
        </w:tc>
        <w:tc>
          <w:tcPr>
            <w:tcW w:w="1559" w:type="dxa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Limit przyznanych środków na lata</w:t>
            </w:r>
          </w:p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2018 – 2019</w:t>
            </w:r>
          </w:p>
        </w:tc>
        <w:tc>
          <w:tcPr>
            <w:tcW w:w="992" w:type="dxa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Liczba osób</w:t>
            </w:r>
          </w:p>
        </w:tc>
        <w:tc>
          <w:tcPr>
            <w:tcW w:w="1276" w:type="dxa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Koszt wsparcia</w:t>
            </w:r>
          </w:p>
        </w:tc>
        <w:tc>
          <w:tcPr>
            <w:tcW w:w="850" w:type="dxa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Liczba osób</w:t>
            </w:r>
          </w:p>
        </w:tc>
        <w:tc>
          <w:tcPr>
            <w:tcW w:w="1276" w:type="dxa"/>
            <w:shd w:val="clear" w:color="auto" w:fill="C6D9F1" w:themeFill="text2" w:themeFillTint="33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Koszt wsparcia</w:t>
            </w:r>
          </w:p>
        </w:tc>
        <w:tc>
          <w:tcPr>
            <w:tcW w:w="851" w:type="dxa"/>
            <w:shd w:val="clear" w:color="auto" w:fill="C2D69B" w:themeFill="accent3" w:themeFillTint="99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osoby</w:t>
            </w:r>
          </w:p>
        </w:tc>
        <w:tc>
          <w:tcPr>
            <w:tcW w:w="850" w:type="dxa"/>
            <w:shd w:val="clear" w:color="auto" w:fill="C2D69B" w:themeFill="accent3" w:themeFillTint="99"/>
            <w:vAlign w:val="center"/>
          </w:tcPr>
          <w:p w:rsidR="004C77F5" w:rsidRPr="0079284C" w:rsidRDefault="004C77F5" w:rsidP="008F5C1D">
            <w:pPr>
              <w:spacing w:line="312" w:lineRule="auto"/>
              <w:jc w:val="center"/>
            </w:pPr>
            <w:r w:rsidRPr="0079284C">
              <w:t>koszty</w:t>
            </w:r>
          </w:p>
        </w:tc>
      </w:tr>
      <w:tr w:rsidR="004C77F5" w:rsidRPr="00B94CBF" w:rsidTr="008F5C1D">
        <w:trPr>
          <w:trHeight w:val="592"/>
          <w:jc w:val="center"/>
        </w:trPr>
        <w:tc>
          <w:tcPr>
            <w:tcW w:w="1894" w:type="dxa"/>
            <w:vAlign w:val="center"/>
          </w:tcPr>
          <w:p w:rsidR="004C77F5" w:rsidRPr="0079284C" w:rsidRDefault="004C77F5" w:rsidP="008F5C1D">
            <w:pPr>
              <w:spacing w:line="312" w:lineRule="auto"/>
            </w:pPr>
            <w:r w:rsidRPr="0079284C">
              <w:t>Pośrednictwo pracy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162</w:t>
            </w:r>
          </w:p>
        </w:tc>
        <w:tc>
          <w:tcPr>
            <w:tcW w:w="1559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Wsparcie bezkosztowe</w:t>
            </w:r>
          </w:p>
        </w:tc>
        <w:tc>
          <w:tcPr>
            <w:tcW w:w="992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90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-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9</w:t>
            </w:r>
            <w:r>
              <w:t>1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-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>
              <w:t>101,11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-</w:t>
            </w:r>
          </w:p>
        </w:tc>
      </w:tr>
      <w:tr w:rsidR="004C77F5" w:rsidRPr="00B94CBF" w:rsidTr="008F5C1D">
        <w:trPr>
          <w:trHeight w:val="597"/>
          <w:jc w:val="center"/>
        </w:trPr>
        <w:tc>
          <w:tcPr>
            <w:tcW w:w="1894" w:type="dxa"/>
            <w:vAlign w:val="center"/>
          </w:tcPr>
          <w:p w:rsidR="004C77F5" w:rsidRPr="0079284C" w:rsidRDefault="004C77F5" w:rsidP="008F5C1D">
            <w:pPr>
              <w:spacing w:line="312" w:lineRule="auto"/>
            </w:pPr>
            <w:r w:rsidRPr="0079284C">
              <w:t>Poradnictwo zawodowe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20</w:t>
            </w:r>
          </w:p>
        </w:tc>
        <w:tc>
          <w:tcPr>
            <w:tcW w:w="1559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Wsparcie bezkosztowe</w:t>
            </w:r>
          </w:p>
        </w:tc>
        <w:tc>
          <w:tcPr>
            <w:tcW w:w="992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10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-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9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-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90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-</w:t>
            </w:r>
          </w:p>
        </w:tc>
      </w:tr>
      <w:tr w:rsidR="004C77F5" w:rsidRPr="00B94CBF" w:rsidTr="008F5C1D">
        <w:trPr>
          <w:trHeight w:val="641"/>
          <w:jc w:val="center"/>
        </w:trPr>
        <w:tc>
          <w:tcPr>
            <w:tcW w:w="1894" w:type="dxa"/>
            <w:vAlign w:val="center"/>
          </w:tcPr>
          <w:p w:rsidR="004C77F5" w:rsidRPr="0079284C" w:rsidRDefault="004C77F5" w:rsidP="008F5C1D">
            <w:pPr>
              <w:spacing w:line="312" w:lineRule="auto"/>
            </w:pPr>
            <w:r w:rsidRPr="0079284C">
              <w:t>Szkolenia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22</w:t>
            </w:r>
          </w:p>
        </w:tc>
        <w:tc>
          <w:tcPr>
            <w:tcW w:w="1559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91 016,09</w:t>
            </w:r>
          </w:p>
        </w:tc>
        <w:tc>
          <w:tcPr>
            <w:tcW w:w="992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11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44 772,20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>
              <w:t>11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>
              <w:t>40 343,29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>
              <w:t>100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>
              <w:t>90,12</w:t>
            </w:r>
          </w:p>
        </w:tc>
      </w:tr>
      <w:tr w:rsidR="004C77F5" w:rsidRPr="00B94CBF" w:rsidTr="008F5C1D">
        <w:trPr>
          <w:trHeight w:val="577"/>
          <w:jc w:val="center"/>
        </w:trPr>
        <w:tc>
          <w:tcPr>
            <w:tcW w:w="1894" w:type="dxa"/>
            <w:vAlign w:val="center"/>
          </w:tcPr>
          <w:p w:rsidR="004C77F5" w:rsidRPr="0079284C" w:rsidRDefault="004C77F5" w:rsidP="008F5C1D">
            <w:pPr>
              <w:spacing w:line="312" w:lineRule="auto"/>
            </w:pPr>
            <w:r w:rsidRPr="0079284C">
              <w:t>Staż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69</w:t>
            </w:r>
          </w:p>
        </w:tc>
        <w:tc>
          <w:tcPr>
            <w:tcW w:w="1559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501 603,91</w:t>
            </w:r>
          </w:p>
        </w:tc>
        <w:tc>
          <w:tcPr>
            <w:tcW w:w="992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43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194 342,80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44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187</w:t>
            </w:r>
            <w:r>
              <w:t> 752,36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102,33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96,</w:t>
            </w:r>
            <w:r>
              <w:t>61</w:t>
            </w:r>
          </w:p>
        </w:tc>
      </w:tr>
      <w:tr w:rsidR="004C77F5" w:rsidRPr="00B94CBF" w:rsidTr="008F5C1D">
        <w:trPr>
          <w:trHeight w:val="892"/>
          <w:jc w:val="center"/>
        </w:trPr>
        <w:tc>
          <w:tcPr>
            <w:tcW w:w="1894" w:type="dxa"/>
            <w:vAlign w:val="center"/>
          </w:tcPr>
          <w:p w:rsidR="004C77F5" w:rsidRPr="0079284C" w:rsidRDefault="004C77F5" w:rsidP="008F5C1D">
            <w:pPr>
              <w:spacing w:line="312" w:lineRule="auto"/>
            </w:pPr>
            <w:r w:rsidRPr="0079284C">
              <w:t>Jednorazowe środki na podjęcie działalności gospodarczej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67</w:t>
            </w:r>
          </w:p>
        </w:tc>
        <w:tc>
          <w:tcPr>
            <w:tcW w:w="1559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1 553 498,00</w:t>
            </w:r>
          </w:p>
        </w:tc>
        <w:tc>
          <w:tcPr>
            <w:tcW w:w="992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34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761</w:t>
            </w:r>
            <w:r>
              <w:t xml:space="preserve"> </w:t>
            </w:r>
            <w:r w:rsidRPr="0079284C">
              <w:t>498,00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34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>
              <w:t>742 584,94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100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>
              <w:t>97,52</w:t>
            </w:r>
          </w:p>
        </w:tc>
      </w:tr>
      <w:tr w:rsidR="004C77F5" w:rsidRPr="00B94CBF" w:rsidTr="008F5C1D">
        <w:trPr>
          <w:trHeight w:val="514"/>
          <w:jc w:val="center"/>
        </w:trPr>
        <w:tc>
          <w:tcPr>
            <w:tcW w:w="1894" w:type="dxa"/>
            <w:vAlign w:val="center"/>
          </w:tcPr>
          <w:p w:rsidR="004C77F5" w:rsidRPr="0079284C" w:rsidRDefault="004C77F5" w:rsidP="008F5C1D">
            <w:pPr>
              <w:spacing w:line="312" w:lineRule="auto"/>
            </w:pPr>
            <w:r w:rsidRPr="0079284C">
              <w:t xml:space="preserve">Refundacja kosztów wyposażenia lub doposażenia stanowiska pracy 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4</w:t>
            </w:r>
          </w:p>
        </w:tc>
        <w:tc>
          <w:tcPr>
            <w:tcW w:w="1559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100 000,00</w:t>
            </w:r>
          </w:p>
        </w:tc>
        <w:tc>
          <w:tcPr>
            <w:tcW w:w="992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2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50 000,00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2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50 000,00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100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</w:pPr>
            <w:r w:rsidRPr="0079284C">
              <w:t>100</w:t>
            </w:r>
          </w:p>
        </w:tc>
      </w:tr>
      <w:tr w:rsidR="004C77F5" w:rsidRPr="00B94CBF" w:rsidTr="008F5C1D">
        <w:trPr>
          <w:trHeight w:val="514"/>
          <w:jc w:val="center"/>
        </w:trPr>
        <w:tc>
          <w:tcPr>
            <w:tcW w:w="1894" w:type="dxa"/>
            <w:vAlign w:val="center"/>
          </w:tcPr>
          <w:p w:rsidR="004C77F5" w:rsidRPr="0079284C" w:rsidRDefault="004C77F5" w:rsidP="008F5C1D">
            <w:pPr>
              <w:spacing w:line="312" w:lineRule="auto"/>
              <w:rPr>
                <w:b/>
              </w:rPr>
            </w:pPr>
            <w:r w:rsidRPr="0079284C">
              <w:rPr>
                <w:b/>
              </w:rPr>
              <w:t>Ogółem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 w:rsidRPr="0079284C">
              <w:rPr>
                <w:b/>
              </w:rPr>
              <w:t>162</w:t>
            </w:r>
          </w:p>
        </w:tc>
        <w:tc>
          <w:tcPr>
            <w:tcW w:w="1559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 w:rsidRPr="0079284C">
              <w:rPr>
                <w:b/>
              </w:rPr>
              <w:t>2 246 118,00</w:t>
            </w:r>
          </w:p>
        </w:tc>
        <w:tc>
          <w:tcPr>
            <w:tcW w:w="992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 w:rsidRPr="0079284C">
              <w:rPr>
                <w:b/>
              </w:rPr>
              <w:t>90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 w:rsidRPr="0079284C">
              <w:rPr>
                <w:b/>
              </w:rPr>
              <w:t>1 050 613,00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 w:rsidRPr="0079284C">
              <w:rPr>
                <w:b/>
              </w:rPr>
              <w:t>9</w:t>
            </w:r>
            <w:r>
              <w:rPr>
                <w:b/>
              </w:rPr>
              <w:t>1</w:t>
            </w:r>
          </w:p>
        </w:tc>
        <w:tc>
          <w:tcPr>
            <w:tcW w:w="1276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>
              <w:rPr>
                <w:b/>
              </w:rPr>
              <w:t>1 020 680,59</w:t>
            </w:r>
          </w:p>
        </w:tc>
        <w:tc>
          <w:tcPr>
            <w:tcW w:w="851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>
              <w:rPr>
                <w:b/>
              </w:rPr>
              <w:t>98,91</w:t>
            </w:r>
          </w:p>
        </w:tc>
        <w:tc>
          <w:tcPr>
            <w:tcW w:w="850" w:type="dxa"/>
            <w:vAlign w:val="center"/>
          </w:tcPr>
          <w:p w:rsidR="004C77F5" w:rsidRPr="0079284C" w:rsidRDefault="004C77F5" w:rsidP="008F5C1D">
            <w:pPr>
              <w:spacing w:line="312" w:lineRule="auto"/>
              <w:jc w:val="right"/>
              <w:rPr>
                <w:b/>
              </w:rPr>
            </w:pPr>
            <w:r>
              <w:rPr>
                <w:b/>
              </w:rPr>
              <w:t>96,06</w:t>
            </w:r>
          </w:p>
        </w:tc>
      </w:tr>
    </w:tbl>
    <w:p w:rsidR="004C77F5" w:rsidRPr="009A30CB" w:rsidRDefault="004C77F5" w:rsidP="004C77F5">
      <w:pPr>
        <w:spacing w:line="360" w:lineRule="auto"/>
        <w:rPr>
          <w:b/>
          <w:sz w:val="22"/>
          <w:szCs w:val="22"/>
        </w:rPr>
      </w:pPr>
    </w:p>
    <w:p w:rsidR="004C77F5" w:rsidRPr="00A35053" w:rsidRDefault="004C77F5" w:rsidP="004C77F5">
      <w:pPr>
        <w:pStyle w:val="Akapitzlist"/>
        <w:numPr>
          <w:ilvl w:val="0"/>
          <w:numId w:val="38"/>
        </w:numPr>
        <w:spacing w:after="0" w:line="360" w:lineRule="auto"/>
        <w:jc w:val="both"/>
        <w:rPr>
          <w:b/>
          <w:sz w:val="24"/>
          <w:szCs w:val="24"/>
        </w:rPr>
      </w:pPr>
      <w:r w:rsidRPr="003161D2">
        <w:rPr>
          <w:b/>
          <w:sz w:val="24"/>
          <w:szCs w:val="24"/>
        </w:rPr>
        <w:t>Jednorazowe środki na podjęcie działalności gospodarczej</w:t>
      </w: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J</w:t>
      </w:r>
      <w:r w:rsidRPr="001531C1">
        <w:rPr>
          <w:sz w:val="24"/>
          <w:szCs w:val="24"/>
        </w:rPr>
        <w:t xml:space="preserve">ednorazowe środki na podjęcie działalności gospodarczej </w:t>
      </w:r>
      <w:r>
        <w:rPr>
          <w:sz w:val="24"/>
          <w:szCs w:val="24"/>
        </w:rPr>
        <w:t>w</w:t>
      </w:r>
      <w:r w:rsidRPr="001531C1">
        <w:rPr>
          <w:sz w:val="24"/>
          <w:szCs w:val="24"/>
        </w:rPr>
        <w:t xml:space="preserve">ypłacono </w:t>
      </w:r>
      <w:r>
        <w:rPr>
          <w:sz w:val="24"/>
          <w:szCs w:val="24"/>
        </w:rPr>
        <w:t>34</w:t>
      </w:r>
      <w:r w:rsidRPr="001531C1">
        <w:rPr>
          <w:sz w:val="24"/>
          <w:szCs w:val="24"/>
        </w:rPr>
        <w:t xml:space="preserve"> osobom (</w:t>
      </w:r>
      <w:r>
        <w:rPr>
          <w:sz w:val="24"/>
          <w:szCs w:val="24"/>
        </w:rPr>
        <w:t>13K</w:t>
      </w:r>
      <w:r w:rsidRPr="001531C1">
        <w:rPr>
          <w:sz w:val="24"/>
          <w:szCs w:val="24"/>
        </w:rPr>
        <w:t xml:space="preserve">, </w:t>
      </w:r>
      <w:r>
        <w:rPr>
          <w:sz w:val="24"/>
          <w:szCs w:val="24"/>
        </w:rPr>
        <w:t>21</w:t>
      </w:r>
      <w:r w:rsidRPr="001531C1">
        <w:rPr>
          <w:sz w:val="24"/>
          <w:szCs w:val="24"/>
        </w:rPr>
        <w:t xml:space="preserve">M). Średnia wysokość wypłaconej dotacji </w:t>
      </w:r>
      <w:r w:rsidRPr="004B5C40">
        <w:rPr>
          <w:b/>
          <w:sz w:val="24"/>
          <w:szCs w:val="24"/>
        </w:rPr>
        <w:t>wyniosła ok. 2</w:t>
      </w:r>
      <w:r>
        <w:rPr>
          <w:b/>
          <w:sz w:val="24"/>
          <w:szCs w:val="24"/>
        </w:rPr>
        <w:t>1 980,3</w:t>
      </w:r>
      <w:r w:rsidRPr="004B5C40">
        <w:rPr>
          <w:b/>
          <w:sz w:val="24"/>
          <w:szCs w:val="24"/>
        </w:rPr>
        <w:t xml:space="preserve"> zł.</w:t>
      </w:r>
      <w:r w:rsidRPr="001531C1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Dotacje przeznaczone były głównie na działalności o profilu usługowym m. in.: fryzjerstwo i pozostałe zabiegi kosmetyczne; działalność fotograficzna; ruchome placówki gastronomiczne; działalność rachunkowo-księgowa, doradztwo podatkowe; wykonywanie instalacji wodno-kanalizacyjnych, </w:t>
      </w:r>
      <w:r>
        <w:rPr>
          <w:sz w:val="24"/>
          <w:szCs w:val="24"/>
        </w:rPr>
        <w:lastRenderedPageBreak/>
        <w:t>cieplnych, gazowych i klimatyzacyjnych; działalność w zakresie specjalistycznego projektowania; w</w:t>
      </w:r>
      <w:r w:rsidRPr="005F3CA9">
        <w:rPr>
          <w:sz w:val="24"/>
          <w:szCs w:val="24"/>
        </w:rPr>
        <w:t>ykonywanie konstrukcji i pokryć dachowych</w:t>
      </w:r>
      <w:r>
        <w:rPr>
          <w:sz w:val="24"/>
          <w:szCs w:val="24"/>
        </w:rPr>
        <w:t>, z</w:t>
      </w:r>
      <w:r w:rsidRPr="005F3CA9">
        <w:rPr>
          <w:sz w:val="24"/>
          <w:szCs w:val="24"/>
        </w:rPr>
        <w:t>akładanie stolarki budowlanej</w:t>
      </w:r>
      <w:r>
        <w:rPr>
          <w:sz w:val="24"/>
          <w:szCs w:val="24"/>
        </w:rPr>
        <w:t>.</w:t>
      </w:r>
    </w:p>
    <w:p w:rsidR="004C77F5" w:rsidRPr="00281839" w:rsidRDefault="004C77F5" w:rsidP="004C77F5">
      <w:pPr>
        <w:pStyle w:val="Akapitzlist"/>
        <w:numPr>
          <w:ilvl w:val="0"/>
          <w:numId w:val="38"/>
        </w:num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Refundacja kosztów wyposażenia lub doposażenia stanowiska pracy</w:t>
      </w:r>
    </w:p>
    <w:p w:rsidR="004C77F5" w:rsidRPr="007D0CB6" w:rsidRDefault="004C77F5" w:rsidP="004C77F5">
      <w:pPr>
        <w:pStyle w:val="Tekstpodstawowywcity2"/>
        <w:spacing w:after="0" w:line="360" w:lineRule="auto"/>
        <w:ind w:left="0"/>
        <w:rPr>
          <w:szCs w:val="24"/>
        </w:rPr>
      </w:pPr>
      <w:r>
        <w:rPr>
          <w:szCs w:val="24"/>
        </w:rPr>
        <w:t>W ramach projektu zawarto z pracodawcami 2 umowy o</w:t>
      </w:r>
      <w:r w:rsidRPr="007D0CB6">
        <w:rPr>
          <w:szCs w:val="24"/>
        </w:rPr>
        <w:t xml:space="preserve"> refundację kosztów wyposażenia lub doposażenia stanowiska pracy. </w:t>
      </w:r>
      <w:r>
        <w:rPr>
          <w:szCs w:val="24"/>
        </w:rPr>
        <w:t>2 osoby podjęły</w:t>
      </w:r>
      <w:r w:rsidRPr="007D0CB6">
        <w:rPr>
          <w:szCs w:val="24"/>
        </w:rPr>
        <w:t xml:space="preserve"> pracę na stanowisk</w:t>
      </w:r>
      <w:r>
        <w:rPr>
          <w:szCs w:val="24"/>
        </w:rPr>
        <w:t>ach</w:t>
      </w:r>
      <w:r w:rsidRPr="007D0CB6">
        <w:rPr>
          <w:szCs w:val="24"/>
        </w:rPr>
        <w:t>, które został</w:t>
      </w:r>
      <w:r>
        <w:rPr>
          <w:szCs w:val="24"/>
        </w:rPr>
        <w:t>y</w:t>
      </w:r>
      <w:r w:rsidRPr="007D0CB6">
        <w:rPr>
          <w:szCs w:val="24"/>
        </w:rPr>
        <w:t xml:space="preserve"> utworzone </w:t>
      </w:r>
      <w:r>
        <w:rPr>
          <w:szCs w:val="24"/>
        </w:rPr>
        <w:br/>
      </w:r>
      <w:r w:rsidRPr="007D0CB6">
        <w:rPr>
          <w:szCs w:val="24"/>
        </w:rPr>
        <w:t xml:space="preserve">w ramach udzielonego wsparcia. </w:t>
      </w:r>
      <w:r>
        <w:rPr>
          <w:szCs w:val="24"/>
        </w:rPr>
        <w:t>Osoby bezrobotne zostały zatrudnione na stanowiskach: mechanik pojazdów samochodowych oraz specjalista ds. przygotowania produkcji i ofertowania.</w:t>
      </w:r>
    </w:p>
    <w:p w:rsidR="004C77F5" w:rsidRDefault="004C77F5" w:rsidP="004C77F5">
      <w:pPr>
        <w:pStyle w:val="Tekstpodstawowywcity2"/>
        <w:spacing w:after="0" w:line="360" w:lineRule="auto"/>
        <w:ind w:left="0"/>
        <w:rPr>
          <w:szCs w:val="24"/>
        </w:rPr>
      </w:pPr>
      <w:r>
        <w:rPr>
          <w:szCs w:val="24"/>
        </w:rPr>
        <w:t xml:space="preserve"> </w:t>
      </w:r>
    </w:p>
    <w:p w:rsidR="004C77F5" w:rsidRPr="00281839" w:rsidRDefault="004C77F5" w:rsidP="004C77F5">
      <w:pPr>
        <w:pStyle w:val="Akapitzlist"/>
        <w:numPr>
          <w:ilvl w:val="0"/>
          <w:numId w:val="38"/>
        </w:numPr>
        <w:spacing w:line="360" w:lineRule="auto"/>
        <w:ind w:left="714" w:hanging="357"/>
        <w:jc w:val="both"/>
        <w:rPr>
          <w:b/>
          <w:sz w:val="24"/>
          <w:szCs w:val="24"/>
        </w:rPr>
      </w:pPr>
      <w:r w:rsidRPr="00064492">
        <w:rPr>
          <w:b/>
          <w:sz w:val="24"/>
          <w:szCs w:val="24"/>
        </w:rPr>
        <w:t>Staże</w:t>
      </w:r>
    </w:p>
    <w:p w:rsidR="004C77F5" w:rsidRDefault="004C77F5" w:rsidP="004C77F5">
      <w:pPr>
        <w:spacing w:after="0" w:line="360" w:lineRule="auto"/>
        <w:jc w:val="both"/>
        <w:rPr>
          <w:sz w:val="24"/>
          <w:szCs w:val="24"/>
        </w:rPr>
      </w:pPr>
      <w:r w:rsidRPr="001910D2">
        <w:rPr>
          <w:sz w:val="24"/>
          <w:szCs w:val="24"/>
        </w:rPr>
        <w:t xml:space="preserve">Urząd pracy podpisał </w:t>
      </w:r>
      <w:r>
        <w:rPr>
          <w:sz w:val="24"/>
          <w:szCs w:val="24"/>
        </w:rPr>
        <w:t>37</w:t>
      </w:r>
      <w:r w:rsidRPr="001910D2">
        <w:rPr>
          <w:sz w:val="24"/>
          <w:szCs w:val="24"/>
        </w:rPr>
        <w:t xml:space="preserve"> umów z pracodawcami, w ramach których </w:t>
      </w:r>
      <w:r>
        <w:rPr>
          <w:sz w:val="24"/>
          <w:szCs w:val="24"/>
        </w:rPr>
        <w:t>44</w:t>
      </w:r>
      <w:r w:rsidRPr="001910D2">
        <w:rPr>
          <w:sz w:val="24"/>
          <w:szCs w:val="24"/>
        </w:rPr>
        <w:t xml:space="preserve"> os</w:t>
      </w:r>
      <w:r>
        <w:rPr>
          <w:sz w:val="24"/>
          <w:szCs w:val="24"/>
        </w:rPr>
        <w:t>oby</w:t>
      </w:r>
      <w:r w:rsidRPr="001910D2">
        <w:rPr>
          <w:sz w:val="24"/>
          <w:szCs w:val="24"/>
        </w:rPr>
        <w:t xml:space="preserve"> rozpoczęł</w:t>
      </w:r>
      <w:r>
        <w:rPr>
          <w:sz w:val="24"/>
          <w:szCs w:val="24"/>
        </w:rPr>
        <w:t>y</w:t>
      </w:r>
      <w:r w:rsidRPr="001910D2">
        <w:rPr>
          <w:sz w:val="24"/>
          <w:szCs w:val="24"/>
        </w:rPr>
        <w:t xml:space="preserve"> staże (okres realizacji staży do 6 miesięcy). Podczas stażu uczestnicy projektu mają możliwość nabycia praktycznych umiejętności do wykonywania pracy na określonych stanowiskach pracy bez nawiązywania stosunku pracy z pracodawcą. </w:t>
      </w:r>
      <w:r>
        <w:rPr>
          <w:sz w:val="24"/>
          <w:szCs w:val="24"/>
        </w:rPr>
        <w:t>Najczęściej oferowane przez pracodawców stanowiska odbywania stażu to: asystent ds. księgowości, kucharz, pomoc administracyjna, pomoc kuchenna, sprzedawca, recepcjonista, referent, sekretarka, pomoc nauczyciela.</w:t>
      </w:r>
    </w:p>
    <w:p w:rsidR="004C77F5" w:rsidRDefault="004C77F5" w:rsidP="004C77F5">
      <w:pPr>
        <w:spacing w:after="0" w:line="360" w:lineRule="auto"/>
        <w:jc w:val="both"/>
        <w:rPr>
          <w:sz w:val="16"/>
          <w:szCs w:val="16"/>
        </w:rPr>
      </w:pPr>
    </w:p>
    <w:p w:rsidR="0075798D" w:rsidRDefault="0075798D" w:rsidP="004C77F5">
      <w:pPr>
        <w:spacing w:after="0" w:line="360" w:lineRule="auto"/>
        <w:jc w:val="both"/>
        <w:rPr>
          <w:sz w:val="16"/>
          <w:szCs w:val="16"/>
        </w:rPr>
      </w:pPr>
    </w:p>
    <w:p w:rsidR="0075798D" w:rsidRPr="0035636C" w:rsidRDefault="0075798D" w:rsidP="004C77F5">
      <w:pPr>
        <w:spacing w:after="0" w:line="360" w:lineRule="auto"/>
        <w:jc w:val="both"/>
        <w:rPr>
          <w:sz w:val="16"/>
          <w:szCs w:val="16"/>
        </w:rPr>
      </w:pPr>
    </w:p>
    <w:p w:rsidR="004C77F5" w:rsidRPr="00A60662" w:rsidRDefault="004C77F5" w:rsidP="004C77F5">
      <w:pPr>
        <w:pStyle w:val="Akapitzlist"/>
        <w:numPr>
          <w:ilvl w:val="0"/>
          <w:numId w:val="38"/>
        </w:numPr>
        <w:spacing w:line="360" w:lineRule="auto"/>
        <w:ind w:left="714" w:hanging="357"/>
        <w:jc w:val="both"/>
        <w:rPr>
          <w:b/>
          <w:sz w:val="24"/>
          <w:szCs w:val="24"/>
        </w:rPr>
      </w:pPr>
      <w:r w:rsidRPr="00A60662">
        <w:rPr>
          <w:b/>
          <w:sz w:val="24"/>
          <w:szCs w:val="24"/>
        </w:rPr>
        <w:t>Szkolenia</w:t>
      </w:r>
    </w:p>
    <w:p w:rsidR="004C77F5" w:rsidRPr="00697D23" w:rsidRDefault="004C77F5" w:rsidP="004C77F5">
      <w:pPr>
        <w:spacing w:after="0" w:line="360" w:lineRule="auto"/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W celu nabycia/podniesienia kwalifikacji zawodowych, urząd </w:t>
      </w:r>
      <w:r w:rsidRPr="001910D2">
        <w:rPr>
          <w:sz w:val="24"/>
          <w:szCs w:val="24"/>
        </w:rPr>
        <w:t xml:space="preserve">organizował szkolenia indywidualne. W szkoleniach uczestniczyło </w:t>
      </w:r>
      <w:r>
        <w:rPr>
          <w:sz w:val="24"/>
          <w:szCs w:val="24"/>
        </w:rPr>
        <w:t>11 mężczyzn, z tego 6 osób nabyło kwalifikacje potwierdzone certyfikatami wydanymi przez instytucje posiadające akredytację do wykonania ww. czynności</w:t>
      </w:r>
      <w:r w:rsidRPr="001910D2">
        <w:rPr>
          <w:sz w:val="24"/>
          <w:szCs w:val="24"/>
        </w:rPr>
        <w:t xml:space="preserve"> Przeprowadzono szkoleni</w:t>
      </w:r>
      <w:r>
        <w:rPr>
          <w:sz w:val="24"/>
          <w:szCs w:val="24"/>
        </w:rPr>
        <w:t>a</w:t>
      </w:r>
      <w:r w:rsidRPr="001910D2">
        <w:rPr>
          <w:sz w:val="24"/>
          <w:szCs w:val="24"/>
        </w:rPr>
        <w:t xml:space="preserve"> z zakresu:</w:t>
      </w:r>
      <w:r>
        <w:rPr>
          <w:sz w:val="24"/>
          <w:szCs w:val="24"/>
        </w:rPr>
        <w:t xml:space="preserve"> prawo jazdy kat. C z kwalifikacją wstępną przyspieszoną;</w:t>
      </w:r>
      <w:r w:rsidRPr="00C01E19">
        <w:rPr>
          <w:sz w:val="24"/>
          <w:szCs w:val="24"/>
        </w:rPr>
        <w:t xml:space="preserve"> </w:t>
      </w:r>
      <w:r>
        <w:rPr>
          <w:sz w:val="24"/>
          <w:szCs w:val="24"/>
        </w:rPr>
        <w:t>prawo jazdy kat. D z kwalifikacją wstępną przyspieszoną;</w:t>
      </w:r>
      <w:r w:rsidRPr="001910D2">
        <w:rPr>
          <w:sz w:val="24"/>
          <w:szCs w:val="24"/>
        </w:rPr>
        <w:t xml:space="preserve"> </w:t>
      </w:r>
      <w:r w:rsidRPr="001910D2">
        <w:rPr>
          <w:color w:val="000000"/>
          <w:sz w:val="24"/>
          <w:szCs w:val="24"/>
        </w:rPr>
        <w:t>operator koparko – ładowarki</w:t>
      </w:r>
      <w:r>
        <w:rPr>
          <w:color w:val="000000"/>
          <w:sz w:val="24"/>
          <w:szCs w:val="24"/>
        </w:rPr>
        <w:t>; operator wózka jezdniowego podnośnikowego</w:t>
      </w:r>
    </w:p>
    <w:p w:rsidR="00C51816" w:rsidRDefault="00C51816" w:rsidP="00363A52">
      <w:pPr>
        <w:spacing w:line="360" w:lineRule="auto"/>
        <w:jc w:val="both"/>
        <w:rPr>
          <w:sz w:val="24"/>
          <w:szCs w:val="24"/>
        </w:rPr>
      </w:pPr>
    </w:p>
    <w:p w:rsidR="004A6996" w:rsidRPr="00281839" w:rsidRDefault="00771EAE" w:rsidP="003B0539">
      <w:pPr>
        <w:spacing w:line="360" w:lineRule="auto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8</w:t>
      </w:r>
      <w:r w:rsidR="004A6996" w:rsidRPr="00AD750D">
        <w:rPr>
          <w:b/>
          <w:i/>
          <w:sz w:val="24"/>
          <w:szCs w:val="24"/>
        </w:rPr>
        <w:t>. Realizacja programów finansowanych z rezerwy M</w:t>
      </w:r>
      <w:r w:rsidR="004A6996">
        <w:rPr>
          <w:b/>
          <w:i/>
          <w:sz w:val="24"/>
          <w:szCs w:val="24"/>
        </w:rPr>
        <w:t xml:space="preserve">inistra Rodziny </w:t>
      </w:r>
      <w:r w:rsidR="004A6996" w:rsidRPr="00AD750D">
        <w:rPr>
          <w:b/>
          <w:i/>
          <w:sz w:val="24"/>
          <w:szCs w:val="24"/>
        </w:rPr>
        <w:t>P</w:t>
      </w:r>
      <w:r w:rsidR="004A6996">
        <w:rPr>
          <w:b/>
          <w:i/>
          <w:sz w:val="24"/>
          <w:szCs w:val="24"/>
        </w:rPr>
        <w:t xml:space="preserve">racy </w:t>
      </w:r>
      <w:r w:rsidR="004A6996" w:rsidRPr="00AD750D">
        <w:rPr>
          <w:b/>
          <w:i/>
          <w:sz w:val="24"/>
          <w:szCs w:val="24"/>
        </w:rPr>
        <w:t>i</w:t>
      </w:r>
      <w:r w:rsidR="004A6996">
        <w:rPr>
          <w:b/>
          <w:i/>
          <w:sz w:val="24"/>
          <w:szCs w:val="24"/>
        </w:rPr>
        <w:t xml:space="preserve"> </w:t>
      </w:r>
      <w:r w:rsidR="004A6996" w:rsidRPr="00AD750D">
        <w:rPr>
          <w:b/>
          <w:i/>
          <w:sz w:val="24"/>
          <w:szCs w:val="24"/>
        </w:rPr>
        <w:t>P</w:t>
      </w:r>
      <w:r w:rsidR="004A6996">
        <w:rPr>
          <w:b/>
          <w:i/>
          <w:sz w:val="24"/>
          <w:szCs w:val="24"/>
        </w:rPr>
        <w:t xml:space="preserve">olityki </w:t>
      </w:r>
      <w:r w:rsidR="003B0539">
        <w:rPr>
          <w:b/>
          <w:i/>
          <w:sz w:val="24"/>
          <w:szCs w:val="24"/>
        </w:rPr>
        <w:t>S</w:t>
      </w:r>
      <w:r w:rsidR="004A6996">
        <w:rPr>
          <w:b/>
          <w:i/>
          <w:sz w:val="24"/>
          <w:szCs w:val="24"/>
        </w:rPr>
        <w:t xml:space="preserve">połecznej </w:t>
      </w:r>
    </w:p>
    <w:p w:rsidR="004C77F5" w:rsidRPr="00AA2C12" w:rsidRDefault="004C77F5" w:rsidP="004C77F5">
      <w:pPr>
        <w:spacing w:after="0" w:line="360" w:lineRule="auto"/>
        <w:jc w:val="both"/>
        <w:rPr>
          <w:i/>
          <w:sz w:val="24"/>
          <w:szCs w:val="24"/>
        </w:rPr>
      </w:pPr>
      <w:r w:rsidRPr="00AD750D">
        <w:rPr>
          <w:sz w:val="24"/>
          <w:szCs w:val="24"/>
        </w:rPr>
        <w:t>W 201</w:t>
      </w:r>
      <w:r>
        <w:rPr>
          <w:sz w:val="24"/>
          <w:szCs w:val="24"/>
        </w:rPr>
        <w:t>9</w:t>
      </w:r>
      <w:r w:rsidRPr="00AD750D">
        <w:rPr>
          <w:sz w:val="24"/>
          <w:szCs w:val="24"/>
        </w:rPr>
        <w:t xml:space="preserve">r. Powiatowy Urząd Pracy w Otwocku pozyskał dodatkowe środki z </w:t>
      </w:r>
      <w:r>
        <w:rPr>
          <w:sz w:val="24"/>
          <w:szCs w:val="24"/>
        </w:rPr>
        <w:t>FP</w:t>
      </w:r>
      <w:r w:rsidRPr="00AD750D">
        <w:rPr>
          <w:sz w:val="24"/>
          <w:szCs w:val="24"/>
        </w:rPr>
        <w:t xml:space="preserve"> w ramach </w:t>
      </w:r>
      <w:r>
        <w:rPr>
          <w:sz w:val="24"/>
          <w:szCs w:val="24"/>
        </w:rPr>
        <w:t>r</w:t>
      </w:r>
      <w:r w:rsidRPr="00AD750D">
        <w:rPr>
          <w:sz w:val="24"/>
          <w:szCs w:val="24"/>
        </w:rPr>
        <w:t xml:space="preserve">ezerwy </w:t>
      </w:r>
      <w:r>
        <w:rPr>
          <w:sz w:val="24"/>
          <w:szCs w:val="24"/>
        </w:rPr>
        <w:t>MRPiPS w wysokości 12 300,00</w:t>
      </w:r>
      <w:r w:rsidRPr="00593F5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zł, na realizację programu pn.: </w:t>
      </w:r>
      <w:r>
        <w:rPr>
          <w:i/>
          <w:sz w:val="24"/>
          <w:szCs w:val="24"/>
        </w:rPr>
        <w:t>„</w:t>
      </w:r>
      <w:r w:rsidRPr="00AA2C12">
        <w:rPr>
          <w:i/>
          <w:sz w:val="24"/>
          <w:szCs w:val="24"/>
        </w:rPr>
        <w:t>Staże w placówkach Agencji Restrukturyzacji i Modernizacji Rolnictwa</w:t>
      </w:r>
      <w:r>
        <w:rPr>
          <w:i/>
          <w:sz w:val="24"/>
          <w:szCs w:val="24"/>
        </w:rPr>
        <w:t>”</w:t>
      </w:r>
      <w:r w:rsidRPr="00AA2C12">
        <w:rPr>
          <w:i/>
          <w:sz w:val="24"/>
          <w:szCs w:val="24"/>
        </w:rPr>
        <w:t>.</w:t>
      </w:r>
    </w:p>
    <w:p w:rsidR="004C77F5" w:rsidRDefault="004C77F5" w:rsidP="004C77F5">
      <w:pPr>
        <w:pStyle w:val="Akapitzlist"/>
        <w:spacing w:after="0" w:line="360" w:lineRule="auto"/>
        <w:ind w:left="0"/>
        <w:jc w:val="both"/>
        <w:rPr>
          <w:sz w:val="24"/>
          <w:szCs w:val="24"/>
        </w:rPr>
      </w:pPr>
    </w:p>
    <w:p w:rsidR="004C77F5" w:rsidRDefault="004C77F5" w:rsidP="00233008">
      <w:pPr>
        <w:pStyle w:val="Akapitzlist"/>
        <w:spacing w:after="0" w:line="360" w:lineRule="auto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Wsparciem w postaci staży </w:t>
      </w:r>
      <w:r w:rsidRPr="00AD750D">
        <w:rPr>
          <w:sz w:val="24"/>
          <w:szCs w:val="24"/>
        </w:rPr>
        <w:t xml:space="preserve">objęto </w:t>
      </w:r>
      <w:r>
        <w:rPr>
          <w:sz w:val="24"/>
          <w:szCs w:val="24"/>
        </w:rPr>
        <w:t>2</w:t>
      </w:r>
      <w:r w:rsidRPr="00AD750D">
        <w:rPr>
          <w:sz w:val="24"/>
          <w:szCs w:val="24"/>
        </w:rPr>
        <w:t xml:space="preserve"> os</w:t>
      </w:r>
      <w:r>
        <w:rPr>
          <w:sz w:val="24"/>
          <w:szCs w:val="24"/>
        </w:rPr>
        <w:t>oby długotrwale bezrobotne, które miały</w:t>
      </w:r>
      <w:r w:rsidRPr="00B3304F">
        <w:rPr>
          <w:sz w:val="24"/>
          <w:szCs w:val="24"/>
        </w:rPr>
        <w:t xml:space="preserve"> możliwość nabycia praktycznych umiejętności do wykonywania pracy na określonych stanowiskach pracy </w:t>
      </w:r>
      <w:r w:rsidRPr="00B3304F">
        <w:rPr>
          <w:sz w:val="24"/>
          <w:szCs w:val="24"/>
        </w:rPr>
        <w:lastRenderedPageBreak/>
        <w:t>bez nawiązywania stosunku pracy z pracodawcą.</w:t>
      </w:r>
      <w:r>
        <w:rPr>
          <w:sz w:val="24"/>
          <w:szCs w:val="24"/>
        </w:rPr>
        <w:t xml:space="preserve"> 1 osoba zakończyła udział we wsparciu, </w:t>
      </w:r>
      <w:r>
        <w:rPr>
          <w:sz w:val="24"/>
          <w:szCs w:val="24"/>
        </w:rPr>
        <w:br/>
        <w:t>1 osoba przerwała staż z powodu pracy.</w:t>
      </w:r>
    </w:p>
    <w:p w:rsidR="00A7709D" w:rsidRPr="00233008" w:rsidRDefault="00A7709D" w:rsidP="00233008">
      <w:pPr>
        <w:pStyle w:val="Akapitzlist"/>
        <w:spacing w:after="0" w:line="360" w:lineRule="auto"/>
        <w:ind w:left="0"/>
        <w:jc w:val="both"/>
        <w:rPr>
          <w:sz w:val="24"/>
          <w:szCs w:val="24"/>
        </w:rPr>
      </w:pPr>
    </w:p>
    <w:p w:rsidR="001B26AC" w:rsidRPr="001B26AC" w:rsidRDefault="00771EAE" w:rsidP="001B26AC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9</w:t>
      </w:r>
      <w:r w:rsidR="001B26AC" w:rsidRPr="001B26AC">
        <w:rPr>
          <w:b/>
          <w:i/>
          <w:szCs w:val="24"/>
        </w:rPr>
        <w:t>. Zatrudnienie i szkolenie pracowników PUP</w:t>
      </w:r>
    </w:p>
    <w:p w:rsidR="001B26AC" w:rsidRDefault="00A7709D" w:rsidP="001B26AC">
      <w:pPr>
        <w:pStyle w:val="Tekstpodstawowywcity2"/>
        <w:spacing w:line="360" w:lineRule="auto"/>
        <w:ind w:left="0"/>
        <w:rPr>
          <w:szCs w:val="24"/>
        </w:rPr>
      </w:pPr>
      <w:r>
        <w:rPr>
          <w:szCs w:val="24"/>
        </w:rPr>
        <w:t>W 2019</w:t>
      </w:r>
      <w:r w:rsidR="007A043C">
        <w:rPr>
          <w:szCs w:val="24"/>
        </w:rPr>
        <w:t>r</w:t>
      </w:r>
      <w:r w:rsidR="0068663B">
        <w:rPr>
          <w:szCs w:val="24"/>
        </w:rPr>
        <w:t>.</w:t>
      </w:r>
      <w:r w:rsidR="001969F7">
        <w:rPr>
          <w:szCs w:val="24"/>
        </w:rPr>
        <w:t xml:space="preserve"> w ramach posiadanych etatów (41</w:t>
      </w:r>
      <w:r w:rsidR="007A043C">
        <w:rPr>
          <w:szCs w:val="24"/>
        </w:rPr>
        <w:t>,25) by</w:t>
      </w:r>
      <w:r>
        <w:rPr>
          <w:szCs w:val="24"/>
        </w:rPr>
        <w:t>ło zatrudnionych 45</w:t>
      </w:r>
      <w:r w:rsidR="00D652EC">
        <w:rPr>
          <w:szCs w:val="24"/>
        </w:rPr>
        <w:t xml:space="preserve"> osób</w:t>
      </w:r>
      <w:r>
        <w:rPr>
          <w:szCs w:val="24"/>
        </w:rPr>
        <w:t xml:space="preserve"> w tym 4</w:t>
      </w:r>
      <w:r w:rsidR="007A043C">
        <w:rPr>
          <w:szCs w:val="24"/>
        </w:rPr>
        <w:t xml:space="preserve"> w ramach umów na zastępstwo. Pracownicy urzędu korzystali z różnorodnych szkoleń związanych </w:t>
      </w:r>
      <w:r w:rsidR="00546E4B">
        <w:rPr>
          <w:szCs w:val="24"/>
        </w:rPr>
        <w:br/>
      </w:r>
      <w:r w:rsidR="007A043C">
        <w:rPr>
          <w:szCs w:val="24"/>
        </w:rPr>
        <w:t>z zakresem realizowanych przez ur</w:t>
      </w:r>
      <w:r w:rsidR="00855504">
        <w:rPr>
          <w:szCs w:val="24"/>
        </w:rPr>
        <w:t>ząd zadań m.in.:</w:t>
      </w:r>
    </w:p>
    <w:p w:rsidR="00163FD4" w:rsidRDefault="00A7709D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Stosowanie przepisów kodeksu postępowania administracyjnego w procedurach wydawania oświadczeń i zezwoleń na pracę sezonową dla cudzoziemców w pracy Publicznych Służb Zatrudnienia.</w:t>
      </w:r>
    </w:p>
    <w:p w:rsidR="00E12096" w:rsidRDefault="0021370C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 xml:space="preserve">Warsztaty z zakresu pomoce de minimis w poszczególnych formach wsparcia wynikających z ustawy o promocji (…) – procedura udzielania pomocy, zasady przeliczania wartości pomocy na EDB, dokumentowanie pomocy de minimis. </w:t>
      </w:r>
    </w:p>
    <w:p w:rsidR="00D652EC" w:rsidRDefault="0021370C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 xml:space="preserve">Współpraca z pracodawcami oraz międzystanowiskowa w CAZ w 2019r. – procedury obsługi klienta w aspekcie zmian ustawy o promocji, pośrednictwo i poradnictwo zawodowe dla pracodawców doradca klienta, doradca instytucjonalny.  </w:t>
      </w:r>
    </w:p>
    <w:p w:rsidR="00D652EC" w:rsidRDefault="0021370C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Rejestracja i ewidencjonowanie osób bezrobotnych i poszukujących pracy z uwzględnieniem nowego katalogu osób rejestrujących się w PUP (cudzoziemcy i opiekunowie osób niepełnosprawnych).</w:t>
      </w:r>
    </w:p>
    <w:p w:rsidR="00D652EC" w:rsidRDefault="0021370C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Doradca klienta/ pracownik urzędu pracy – profesjonalista z zakresu aktywizacji osób bezrobotnych.</w:t>
      </w:r>
    </w:p>
    <w:p w:rsidR="00D652EC" w:rsidRDefault="0071449F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 xml:space="preserve">Jak skutecznie świadczyć pomoc klientom PUP – nowe formy wsparcia i aktywizacji, współpraca w CAZ, obsługa klienta. Nowy warsztat pracy dla pośredników pracy, doradców zawodów, specjalistów ds. rozwoju zawodowego oraz specjalistów ds. programów. </w:t>
      </w:r>
    </w:p>
    <w:p w:rsidR="00D652EC" w:rsidRDefault="0071449F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„Cudzoziemiec w Powiatowym Urzędzie Pracy. Procedury i zasady postępowań – nowelizacja Ustawy o Cudzoziemcach, zmiany w KPA oraz planowane zmiany w legalizacji pracy obywateli Ukrainy”.</w:t>
      </w:r>
    </w:p>
    <w:p w:rsidR="00D652EC" w:rsidRDefault="0071449F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 xml:space="preserve">„Nowe wyzwania i zadania dla urzędów pracy w kontekście aktualnej sytuacji społeczno-gospodarczej kraju. </w:t>
      </w:r>
      <w:r w:rsidR="00A66670">
        <w:rPr>
          <w:szCs w:val="24"/>
        </w:rPr>
        <w:t>Szkolenie dla kadry dyrektorów powiatowych urzędów pracy</w:t>
      </w:r>
      <w:r>
        <w:rPr>
          <w:szCs w:val="24"/>
        </w:rPr>
        <w:t>”</w:t>
      </w:r>
      <w:r w:rsidR="00A66670">
        <w:rPr>
          <w:szCs w:val="24"/>
        </w:rPr>
        <w:t>.</w:t>
      </w:r>
    </w:p>
    <w:p w:rsidR="00D652EC" w:rsidRDefault="00A66670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Ewidencja należności Funduszu Pracy w księgach rachunkowych Powiatowego Urzędu Pracy z uwzględnieniem należności w ramach projektów pozakonkursowych (PO WER, RPO) oraz windykacja nienależnie pobranych świadczeń z Funduszu Pracy.</w:t>
      </w:r>
    </w:p>
    <w:p w:rsidR="00347DAF" w:rsidRDefault="00A66670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lastRenderedPageBreak/>
        <w:t>Kwalifikowalność podatku VAT w projektach realizowanych przez Powiatowe/ Miejskie Urzędy Pracy.</w:t>
      </w:r>
    </w:p>
    <w:p w:rsidR="00347DAF" w:rsidRDefault="00A66670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Warsz</w:t>
      </w:r>
      <w:r w:rsidR="0074324D">
        <w:rPr>
          <w:szCs w:val="24"/>
        </w:rPr>
        <w:t xml:space="preserve">tat skutecznych metod nawiązywania i utrzymywania kontaktów z pracodawcą. Przegląd instrumentów w 2020r. Nowe zadania urzędu od 2020r. – zatrudnienie wspomagane dla niepełnosprawnych, współpraca z agencją zatrudnienia. </w:t>
      </w:r>
    </w:p>
    <w:p w:rsidR="00E12096" w:rsidRDefault="0074324D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Krajowy Fundusz Szkoleniowy w 2020r. – nowe priorytety i praktyka stosowana w działalności PUP.</w:t>
      </w:r>
    </w:p>
    <w:p w:rsidR="00E12096" w:rsidRDefault="0074324D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Nowa rolna doradcy zawodowego w kształtowaniu marki i wizerunku w 2020r. Budowanie własnej marki</w:t>
      </w:r>
      <w:r w:rsidR="00EE1A9A">
        <w:rPr>
          <w:szCs w:val="24"/>
        </w:rPr>
        <w:t xml:space="preserve"> oraz metody rozwoju kompetencji. Zarządzanie własnymi talentami podczas planowania ścieżki kariery zawodowej. Przepis na zmianę – wsparcie w formie indywidualnego planu. </w:t>
      </w:r>
    </w:p>
    <w:p w:rsidR="00EE1A9A" w:rsidRPr="001B26AC" w:rsidRDefault="00EE1A9A" w:rsidP="00F3412B">
      <w:pPr>
        <w:pStyle w:val="Tekstpodstawowywcity2"/>
        <w:numPr>
          <w:ilvl w:val="0"/>
          <w:numId w:val="63"/>
        </w:numPr>
        <w:spacing w:line="360" w:lineRule="auto"/>
        <w:rPr>
          <w:szCs w:val="24"/>
        </w:rPr>
      </w:pPr>
      <w:r>
        <w:rPr>
          <w:szCs w:val="24"/>
        </w:rPr>
        <w:t>Prowadzenie postępowań administracyjnych.</w:t>
      </w:r>
    </w:p>
    <w:p w:rsidR="00233008" w:rsidRDefault="001B26AC" w:rsidP="001B26AC">
      <w:pPr>
        <w:pStyle w:val="Tekstpodstawowywcity2"/>
        <w:spacing w:line="360" w:lineRule="auto"/>
        <w:ind w:left="0"/>
        <w:rPr>
          <w:szCs w:val="24"/>
        </w:rPr>
      </w:pPr>
      <w:r w:rsidRPr="001B26AC">
        <w:rPr>
          <w:szCs w:val="24"/>
        </w:rPr>
        <w:t xml:space="preserve">Należy podkreślić, iż systematyczne doskonalenie kadry urzędu pracy jest istotnym elementem </w:t>
      </w:r>
      <w:r w:rsidR="00163FD4">
        <w:rPr>
          <w:szCs w:val="24"/>
        </w:rPr>
        <w:t xml:space="preserve">wpływającym na </w:t>
      </w:r>
      <w:r w:rsidRPr="001B26AC">
        <w:rPr>
          <w:szCs w:val="24"/>
        </w:rPr>
        <w:t>efektywnoś</w:t>
      </w:r>
      <w:r w:rsidR="00163FD4">
        <w:rPr>
          <w:szCs w:val="24"/>
        </w:rPr>
        <w:t>ć</w:t>
      </w:r>
      <w:r w:rsidRPr="001B26AC">
        <w:rPr>
          <w:szCs w:val="24"/>
        </w:rPr>
        <w:t xml:space="preserve"> i jakości pracy</w:t>
      </w:r>
      <w:r w:rsidR="007A043C">
        <w:rPr>
          <w:szCs w:val="24"/>
        </w:rPr>
        <w:t xml:space="preserve"> urzędu</w:t>
      </w:r>
      <w:r w:rsidR="00163FD4">
        <w:rPr>
          <w:szCs w:val="24"/>
        </w:rPr>
        <w:t>.</w:t>
      </w:r>
    </w:p>
    <w:p w:rsidR="00EE1A9A" w:rsidRPr="001B26AC" w:rsidRDefault="00EE1A9A" w:rsidP="001B26AC">
      <w:pPr>
        <w:pStyle w:val="Tekstpodstawowywcity2"/>
        <w:spacing w:line="360" w:lineRule="auto"/>
        <w:ind w:left="0"/>
        <w:rPr>
          <w:szCs w:val="24"/>
        </w:rPr>
      </w:pPr>
    </w:p>
    <w:p w:rsidR="005B69D0" w:rsidRPr="003200B0" w:rsidRDefault="00A22B03" w:rsidP="003B0539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9</w:t>
      </w:r>
      <w:r w:rsidR="00E0502B" w:rsidRPr="000733E7">
        <w:rPr>
          <w:b/>
          <w:i/>
          <w:szCs w:val="24"/>
        </w:rPr>
        <w:t>.</w:t>
      </w:r>
      <w:r w:rsidR="00357E33">
        <w:rPr>
          <w:b/>
          <w:i/>
          <w:szCs w:val="24"/>
        </w:rPr>
        <w:t>1</w:t>
      </w:r>
      <w:r w:rsidR="007924B8">
        <w:rPr>
          <w:b/>
          <w:i/>
          <w:szCs w:val="24"/>
        </w:rPr>
        <w:t xml:space="preserve">. </w:t>
      </w:r>
      <w:r w:rsidR="005B69D0" w:rsidRPr="000733E7">
        <w:rPr>
          <w:b/>
          <w:i/>
          <w:szCs w:val="24"/>
        </w:rPr>
        <w:t xml:space="preserve"> Decyzje administracyjne, zaświadczenia, deklaracje podatkowe</w:t>
      </w:r>
    </w:p>
    <w:p w:rsidR="005B69D0" w:rsidRPr="000733E7" w:rsidRDefault="00BD5B94" w:rsidP="003B0539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2E1AED" w:rsidRPr="000733E7">
        <w:rPr>
          <w:szCs w:val="24"/>
        </w:rPr>
        <w:t>1</w:t>
      </w:r>
      <w:r w:rsidR="00F614CB">
        <w:rPr>
          <w:szCs w:val="24"/>
        </w:rPr>
        <w:t>9</w:t>
      </w:r>
      <w:r w:rsidR="005B69D0" w:rsidRPr="000733E7">
        <w:rPr>
          <w:szCs w:val="24"/>
        </w:rPr>
        <w:t>r. w Powiatowym Urzędzie Pracy w Otwocku, w zakresie obsługi formalnej, wydano łącznie:</w:t>
      </w:r>
    </w:p>
    <w:p w:rsidR="005B69D0" w:rsidRPr="00550ED9" w:rsidRDefault="00F614CB" w:rsidP="00F3412B">
      <w:pPr>
        <w:pStyle w:val="Tekstpodstawowywcity2"/>
        <w:numPr>
          <w:ilvl w:val="0"/>
          <w:numId w:val="19"/>
        </w:numPr>
        <w:spacing w:line="360" w:lineRule="auto"/>
        <w:rPr>
          <w:szCs w:val="24"/>
        </w:rPr>
      </w:pPr>
      <w:r>
        <w:rPr>
          <w:b/>
          <w:szCs w:val="24"/>
        </w:rPr>
        <w:t>9770</w:t>
      </w:r>
      <w:r w:rsidR="00BD5B94" w:rsidRPr="000733E7">
        <w:rPr>
          <w:szCs w:val="24"/>
        </w:rPr>
        <w:t xml:space="preserve"> decyz</w:t>
      </w:r>
      <w:r w:rsidR="00963BAA">
        <w:rPr>
          <w:szCs w:val="24"/>
        </w:rPr>
        <w:t>ji</w:t>
      </w:r>
      <w:r w:rsidR="00BD5B94" w:rsidRPr="000733E7">
        <w:rPr>
          <w:szCs w:val="24"/>
        </w:rPr>
        <w:t xml:space="preserve"> administracyjn</w:t>
      </w:r>
      <w:r>
        <w:rPr>
          <w:szCs w:val="24"/>
        </w:rPr>
        <w:t>ych</w:t>
      </w:r>
      <w:r w:rsidR="00BD5B94" w:rsidRPr="000733E7">
        <w:rPr>
          <w:szCs w:val="24"/>
        </w:rPr>
        <w:t xml:space="preserve"> dotycząc</w:t>
      </w:r>
      <w:r w:rsidR="00963BAA">
        <w:rPr>
          <w:szCs w:val="24"/>
        </w:rPr>
        <w:t>ych</w:t>
      </w:r>
      <w:r w:rsidR="005B69D0" w:rsidRPr="000733E7">
        <w:rPr>
          <w:szCs w:val="24"/>
        </w:rPr>
        <w:t xml:space="preserve"> m.in.: przyznania lub utraty statusu osoby bezrobotnej; zmiany statusu bezrobotnego; przyznania lub utraty prawa do zasiłku dla bezrobotnych, stypendium</w:t>
      </w:r>
      <w:r w:rsidR="00BD5B94" w:rsidRPr="000733E7">
        <w:rPr>
          <w:szCs w:val="24"/>
        </w:rPr>
        <w:t>,</w:t>
      </w:r>
      <w:r w:rsidR="005B69D0" w:rsidRPr="000733E7">
        <w:rPr>
          <w:szCs w:val="24"/>
        </w:rPr>
        <w:t xml:space="preserve"> dodatku aktywizacyjnego; zwrotu nienależnie pobranego świadczenia; rozłożenia na raty lub umorzenia nienależnie pobranego świadczenia</w:t>
      </w:r>
      <w:r w:rsidR="00335C61">
        <w:rPr>
          <w:szCs w:val="24"/>
        </w:rPr>
        <w:t>.</w:t>
      </w:r>
      <w:r w:rsidR="00550ED9">
        <w:rPr>
          <w:szCs w:val="24"/>
        </w:rPr>
        <w:t xml:space="preserve">          </w:t>
      </w:r>
      <w:r w:rsidR="00335C61">
        <w:rPr>
          <w:szCs w:val="24"/>
        </w:rPr>
        <w:t xml:space="preserve">                             </w:t>
      </w:r>
      <w:r w:rsidR="005B69D0" w:rsidRPr="00550ED9">
        <w:rPr>
          <w:szCs w:val="24"/>
        </w:rPr>
        <w:t>Średnio miesięcznie urząd pracy w</w:t>
      </w:r>
      <w:r w:rsidR="00BD5B94" w:rsidRPr="00550ED9">
        <w:rPr>
          <w:szCs w:val="24"/>
        </w:rPr>
        <w:t xml:space="preserve">ydawał w omawianym okresie </w:t>
      </w:r>
      <w:r w:rsidR="002A59AB">
        <w:rPr>
          <w:szCs w:val="24"/>
        </w:rPr>
        <w:t>814</w:t>
      </w:r>
      <w:r w:rsidR="002719B6" w:rsidRPr="00550ED9">
        <w:rPr>
          <w:szCs w:val="24"/>
        </w:rPr>
        <w:t xml:space="preserve"> decyz</w:t>
      </w:r>
      <w:r w:rsidR="00335C61">
        <w:rPr>
          <w:szCs w:val="24"/>
        </w:rPr>
        <w:t>ji</w:t>
      </w:r>
      <w:r w:rsidR="002719B6" w:rsidRPr="00550ED9">
        <w:rPr>
          <w:szCs w:val="24"/>
        </w:rPr>
        <w:t xml:space="preserve"> administracyjn</w:t>
      </w:r>
      <w:r w:rsidR="00335C61">
        <w:rPr>
          <w:szCs w:val="24"/>
        </w:rPr>
        <w:t>ych.</w:t>
      </w:r>
    </w:p>
    <w:p w:rsidR="005B69D0" w:rsidRPr="000733E7" w:rsidRDefault="00F614CB" w:rsidP="00F3412B">
      <w:pPr>
        <w:pStyle w:val="Tekstpodstawowywcity2"/>
        <w:numPr>
          <w:ilvl w:val="0"/>
          <w:numId w:val="19"/>
        </w:numPr>
        <w:spacing w:line="360" w:lineRule="auto"/>
        <w:rPr>
          <w:szCs w:val="24"/>
        </w:rPr>
      </w:pPr>
      <w:r>
        <w:rPr>
          <w:b/>
          <w:szCs w:val="24"/>
        </w:rPr>
        <w:t>1945</w:t>
      </w:r>
      <w:r w:rsidR="000E42E4">
        <w:rPr>
          <w:szCs w:val="24"/>
        </w:rPr>
        <w:t xml:space="preserve"> </w:t>
      </w:r>
      <w:r w:rsidR="002719B6" w:rsidRPr="000733E7">
        <w:rPr>
          <w:szCs w:val="24"/>
        </w:rPr>
        <w:t>zaświadcze</w:t>
      </w:r>
      <w:r w:rsidR="002A59AB">
        <w:rPr>
          <w:szCs w:val="24"/>
        </w:rPr>
        <w:t>ń</w:t>
      </w:r>
      <w:r w:rsidR="002719B6" w:rsidRPr="000733E7">
        <w:rPr>
          <w:szCs w:val="24"/>
        </w:rPr>
        <w:t xml:space="preserve"> potwierdzając</w:t>
      </w:r>
      <w:r w:rsidR="002A59AB">
        <w:rPr>
          <w:szCs w:val="24"/>
        </w:rPr>
        <w:t>ych</w:t>
      </w:r>
      <w:r w:rsidR="005B69D0" w:rsidRPr="000733E7">
        <w:rPr>
          <w:szCs w:val="24"/>
        </w:rPr>
        <w:t xml:space="preserve"> status prawny osób zarejestrowanych na potrzeby różnych instytucji, tj. sądów, ośrodków pomocy społecznej, urzędów itp. Należy zaznaczyć, iż posiadanie statusu bezrobotnego umożliwia osobom bezrobotnym uzyskanie różnego rodzaju pomocy, jak: zasiłki okresowe i celowe z ośrodka pomocy społecznej, dopłaty do obiadów dla dzieci, dodatki mieszkaniowe, ubieganie się </w:t>
      </w:r>
      <w:r w:rsidR="00546E4B">
        <w:rPr>
          <w:szCs w:val="24"/>
        </w:rPr>
        <w:br/>
      </w:r>
      <w:r w:rsidR="005B69D0" w:rsidRPr="000733E7">
        <w:rPr>
          <w:szCs w:val="24"/>
        </w:rPr>
        <w:t>o stypendia w szkołach, w tym w szkołach niepublicznych</w:t>
      </w:r>
    </w:p>
    <w:p w:rsidR="005B69D0" w:rsidRPr="000733E7" w:rsidRDefault="002A59AB" w:rsidP="00F3412B">
      <w:pPr>
        <w:pStyle w:val="Tekstpodstawowywcity2"/>
        <w:numPr>
          <w:ilvl w:val="0"/>
          <w:numId w:val="19"/>
        </w:numPr>
        <w:spacing w:line="360" w:lineRule="auto"/>
        <w:rPr>
          <w:szCs w:val="24"/>
        </w:rPr>
      </w:pPr>
      <w:r>
        <w:rPr>
          <w:b/>
          <w:szCs w:val="24"/>
        </w:rPr>
        <w:t>213</w:t>
      </w:r>
      <w:r w:rsidR="005B69D0" w:rsidRPr="000733E7">
        <w:rPr>
          <w:szCs w:val="24"/>
        </w:rPr>
        <w:t xml:space="preserve"> zaświadcze</w:t>
      </w:r>
      <w:r>
        <w:rPr>
          <w:szCs w:val="24"/>
        </w:rPr>
        <w:t>ń</w:t>
      </w:r>
      <w:r w:rsidR="005B69D0" w:rsidRPr="000733E7">
        <w:rPr>
          <w:szCs w:val="24"/>
        </w:rPr>
        <w:t xml:space="preserve"> w celu ustalenia przez ZUS kapitału początkowego. Jednocześnie obs</w:t>
      </w:r>
      <w:r w:rsidR="00A767C5">
        <w:rPr>
          <w:szCs w:val="24"/>
        </w:rPr>
        <w:t>erwuje się wzrost wystąpień  z Wydziału U</w:t>
      </w:r>
      <w:r w:rsidR="005B69D0" w:rsidRPr="000733E7">
        <w:rPr>
          <w:szCs w:val="24"/>
        </w:rPr>
        <w:t xml:space="preserve">stalenia Kapitału Początkowego ZUS </w:t>
      </w:r>
      <w:r w:rsidR="00546E4B">
        <w:rPr>
          <w:szCs w:val="24"/>
        </w:rPr>
        <w:br/>
      </w:r>
      <w:r w:rsidR="005B69D0" w:rsidRPr="000733E7">
        <w:rPr>
          <w:szCs w:val="24"/>
        </w:rPr>
        <w:lastRenderedPageBreak/>
        <w:t>z prośbą o weryfikację wcześniej wydanych zaświadczeń z powodu ujawnienia okresów zatrudnienia nakładających się na okresy pobierania zasiłku</w:t>
      </w:r>
    </w:p>
    <w:p w:rsidR="003B425A" w:rsidRDefault="002A59AB" w:rsidP="00F3412B">
      <w:pPr>
        <w:pStyle w:val="Tekstpodstawowywcity2"/>
        <w:numPr>
          <w:ilvl w:val="0"/>
          <w:numId w:val="19"/>
        </w:numPr>
        <w:spacing w:after="0" w:line="360" w:lineRule="auto"/>
        <w:ind w:left="738" w:hanging="284"/>
        <w:rPr>
          <w:szCs w:val="24"/>
        </w:rPr>
      </w:pPr>
      <w:r>
        <w:rPr>
          <w:b/>
          <w:szCs w:val="24"/>
        </w:rPr>
        <w:t>1290</w:t>
      </w:r>
      <w:r w:rsidR="002719B6" w:rsidRPr="000733E7">
        <w:rPr>
          <w:szCs w:val="24"/>
        </w:rPr>
        <w:t xml:space="preserve"> in</w:t>
      </w:r>
      <w:r w:rsidR="00BD5B94" w:rsidRPr="000733E7">
        <w:rPr>
          <w:szCs w:val="24"/>
        </w:rPr>
        <w:t>formacj</w:t>
      </w:r>
      <w:r w:rsidR="00963BAA">
        <w:rPr>
          <w:szCs w:val="24"/>
        </w:rPr>
        <w:t>i</w:t>
      </w:r>
      <w:r w:rsidR="005B69D0" w:rsidRPr="000733E7">
        <w:rPr>
          <w:szCs w:val="24"/>
        </w:rPr>
        <w:t xml:space="preserve"> o dochodach oraz pobranych zaliczkach na podatek dochodowy</w:t>
      </w:r>
      <w:r>
        <w:rPr>
          <w:szCs w:val="24"/>
        </w:rPr>
        <w:t xml:space="preserve"> tzw. PIT-11 w związku z wypłaco</w:t>
      </w:r>
      <w:r w:rsidR="005B69D0" w:rsidRPr="000733E7">
        <w:rPr>
          <w:szCs w:val="24"/>
        </w:rPr>
        <w:t>nymi przez urząd pracy świadczeniami dla osób bezrobotnych</w:t>
      </w:r>
      <w:r w:rsidR="002E1AED" w:rsidRPr="000733E7">
        <w:rPr>
          <w:szCs w:val="24"/>
        </w:rPr>
        <w:t xml:space="preserve"> w 201</w:t>
      </w:r>
      <w:r w:rsidR="00150F0C">
        <w:rPr>
          <w:szCs w:val="24"/>
        </w:rPr>
        <w:t>8</w:t>
      </w:r>
      <w:r w:rsidR="002E1AED" w:rsidRPr="000733E7">
        <w:rPr>
          <w:szCs w:val="24"/>
        </w:rPr>
        <w:t>r.</w:t>
      </w:r>
    </w:p>
    <w:p w:rsidR="0001787D" w:rsidRPr="0001787D" w:rsidRDefault="0001787D" w:rsidP="00F37810">
      <w:pPr>
        <w:pStyle w:val="Tekstpodstawowywcity2"/>
        <w:spacing w:line="360" w:lineRule="auto"/>
        <w:ind w:left="0"/>
        <w:rPr>
          <w:szCs w:val="24"/>
        </w:rPr>
      </w:pPr>
    </w:p>
    <w:p w:rsidR="004815DD" w:rsidRPr="000733E7" w:rsidRDefault="00A22B03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9</w:t>
      </w:r>
      <w:r w:rsidR="00230E4E" w:rsidRPr="000733E7">
        <w:rPr>
          <w:b/>
          <w:i/>
          <w:szCs w:val="24"/>
        </w:rPr>
        <w:t>.</w:t>
      </w:r>
      <w:r w:rsidR="00357E33">
        <w:rPr>
          <w:b/>
          <w:i/>
          <w:szCs w:val="24"/>
        </w:rPr>
        <w:t>2</w:t>
      </w:r>
      <w:r w:rsidR="007924B8">
        <w:rPr>
          <w:b/>
          <w:i/>
          <w:szCs w:val="24"/>
        </w:rPr>
        <w:t xml:space="preserve">. </w:t>
      </w:r>
      <w:r w:rsidR="005B69D0" w:rsidRPr="000733E7">
        <w:rPr>
          <w:b/>
          <w:i/>
          <w:szCs w:val="24"/>
        </w:rPr>
        <w:t xml:space="preserve"> Rozpatrywanie odwołań</w:t>
      </w:r>
    </w:p>
    <w:p w:rsidR="00F837D0" w:rsidRDefault="00BD5B94" w:rsidP="0092046F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W 20</w:t>
      </w:r>
      <w:r w:rsidR="002E1AED" w:rsidRPr="000733E7">
        <w:rPr>
          <w:szCs w:val="24"/>
        </w:rPr>
        <w:t>1</w:t>
      </w:r>
      <w:r w:rsidR="002A59AB">
        <w:rPr>
          <w:szCs w:val="24"/>
        </w:rPr>
        <w:t>9</w:t>
      </w:r>
      <w:r w:rsidRPr="000733E7">
        <w:rPr>
          <w:szCs w:val="24"/>
        </w:rPr>
        <w:t xml:space="preserve"> roku na ogólną liczbę </w:t>
      </w:r>
      <w:r w:rsidR="002A59AB">
        <w:rPr>
          <w:szCs w:val="24"/>
        </w:rPr>
        <w:t>9770</w:t>
      </w:r>
      <w:r w:rsidR="005B69D0" w:rsidRPr="000733E7">
        <w:rPr>
          <w:szCs w:val="24"/>
        </w:rPr>
        <w:t xml:space="preserve"> wydan</w:t>
      </w:r>
      <w:r w:rsidR="00D4516D" w:rsidRPr="000733E7">
        <w:rPr>
          <w:szCs w:val="24"/>
        </w:rPr>
        <w:t>ych</w:t>
      </w:r>
      <w:r w:rsidR="005B69D0" w:rsidRPr="000733E7">
        <w:rPr>
          <w:szCs w:val="24"/>
        </w:rPr>
        <w:t xml:space="preserve"> decyzj</w:t>
      </w:r>
      <w:r w:rsidR="00D4516D" w:rsidRPr="000733E7">
        <w:rPr>
          <w:szCs w:val="24"/>
        </w:rPr>
        <w:t>i</w:t>
      </w:r>
      <w:r w:rsidR="005B69D0" w:rsidRPr="000733E7">
        <w:rPr>
          <w:szCs w:val="24"/>
        </w:rPr>
        <w:t xml:space="preserve"> adm</w:t>
      </w:r>
      <w:r w:rsidR="002719B6" w:rsidRPr="000733E7">
        <w:rPr>
          <w:szCs w:val="24"/>
        </w:rPr>
        <w:t>inistracyjn</w:t>
      </w:r>
      <w:r w:rsidR="00D4516D" w:rsidRPr="000733E7">
        <w:rPr>
          <w:szCs w:val="24"/>
        </w:rPr>
        <w:t>ych</w:t>
      </w:r>
      <w:r w:rsidRPr="000733E7">
        <w:rPr>
          <w:szCs w:val="24"/>
        </w:rPr>
        <w:t xml:space="preserve"> odwołania wniosło </w:t>
      </w:r>
      <w:r w:rsidR="002A59AB">
        <w:rPr>
          <w:szCs w:val="24"/>
        </w:rPr>
        <w:t>16</w:t>
      </w:r>
      <w:r w:rsidRPr="000733E7">
        <w:rPr>
          <w:szCs w:val="24"/>
        </w:rPr>
        <w:t xml:space="preserve"> osób bezrobotnych, co stanowiło 0,</w:t>
      </w:r>
      <w:r w:rsidR="002A59AB">
        <w:rPr>
          <w:szCs w:val="24"/>
        </w:rPr>
        <w:t>3</w:t>
      </w:r>
      <w:r w:rsidR="005B69D0" w:rsidRPr="000733E7">
        <w:rPr>
          <w:szCs w:val="24"/>
        </w:rPr>
        <w:t>% ogółu wydanych decyzji. Odwołania dotyczyły</w:t>
      </w:r>
      <w:r w:rsidR="0049128D">
        <w:rPr>
          <w:szCs w:val="24"/>
        </w:rPr>
        <w:t>:</w:t>
      </w:r>
      <w:r w:rsidR="005B69D0" w:rsidRPr="000733E7">
        <w:rPr>
          <w:szCs w:val="24"/>
        </w:rPr>
        <w:t xml:space="preserve"> </w:t>
      </w:r>
      <w:r w:rsidR="002A59AB">
        <w:rPr>
          <w:szCs w:val="24"/>
        </w:rPr>
        <w:t xml:space="preserve">uznania za osobę bezrobotną, </w:t>
      </w:r>
      <w:r w:rsidR="002719B6" w:rsidRPr="000733E7">
        <w:rPr>
          <w:szCs w:val="24"/>
        </w:rPr>
        <w:t>przywrócenia</w:t>
      </w:r>
      <w:r w:rsidR="005B69D0" w:rsidRPr="000733E7">
        <w:rPr>
          <w:szCs w:val="24"/>
        </w:rPr>
        <w:t xml:space="preserve"> statusu osoby be</w:t>
      </w:r>
      <w:r w:rsidR="00150F0C">
        <w:rPr>
          <w:szCs w:val="24"/>
        </w:rPr>
        <w:t xml:space="preserve">zrobotnej </w:t>
      </w:r>
      <w:r w:rsidR="00335C61">
        <w:rPr>
          <w:szCs w:val="24"/>
        </w:rPr>
        <w:t xml:space="preserve">oraz </w:t>
      </w:r>
      <w:r w:rsidR="002A59AB">
        <w:rPr>
          <w:szCs w:val="24"/>
        </w:rPr>
        <w:t>wydłużenia okresu pobierania zasiłku dla bezrobotnych</w:t>
      </w:r>
      <w:r w:rsidR="00E60ECD">
        <w:rPr>
          <w:szCs w:val="24"/>
        </w:rPr>
        <w:t>.</w:t>
      </w:r>
    </w:p>
    <w:p w:rsidR="00BD5B94" w:rsidRPr="000733E7" w:rsidRDefault="004376C5" w:rsidP="0092046F">
      <w:pPr>
        <w:pStyle w:val="Tekstpodstawowywcity2"/>
        <w:spacing w:line="360" w:lineRule="auto"/>
        <w:ind w:left="0"/>
        <w:rPr>
          <w:szCs w:val="24"/>
        </w:rPr>
      </w:pPr>
      <w:r w:rsidRPr="000733E7">
        <w:rPr>
          <w:szCs w:val="24"/>
        </w:rPr>
        <w:t>Po ich rozpatrzeniu</w:t>
      </w:r>
      <w:r w:rsidR="00BD5B94" w:rsidRPr="000733E7">
        <w:rPr>
          <w:szCs w:val="24"/>
        </w:rPr>
        <w:t>:</w:t>
      </w:r>
      <w:r w:rsidRPr="000733E7">
        <w:rPr>
          <w:szCs w:val="24"/>
        </w:rPr>
        <w:t xml:space="preserve"> </w:t>
      </w:r>
    </w:p>
    <w:p w:rsidR="00BD5B94" w:rsidRDefault="002A59AB" w:rsidP="00F3412B">
      <w:pPr>
        <w:pStyle w:val="Tekstpodstawowywcity2"/>
        <w:numPr>
          <w:ilvl w:val="0"/>
          <w:numId w:val="23"/>
        </w:numPr>
        <w:spacing w:line="360" w:lineRule="auto"/>
        <w:rPr>
          <w:szCs w:val="24"/>
        </w:rPr>
      </w:pPr>
      <w:r>
        <w:rPr>
          <w:szCs w:val="24"/>
        </w:rPr>
        <w:t>3</w:t>
      </w:r>
      <w:r w:rsidR="00BD5B94" w:rsidRPr="000733E7">
        <w:rPr>
          <w:szCs w:val="24"/>
        </w:rPr>
        <w:t xml:space="preserve"> decyzj</w:t>
      </w:r>
      <w:r w:rsidR="00E60ECD">
        <w:rPr>
          <w:szCs w:val="24"/>
        </w:rPr>
        <w:t>e</w:t>
      </w:r>
      <w:r w:rsidR="00BD5B94" w:rsidRPr="000733E7">
        <w:rPr>
          <w:szCs w:val="24"/>
        </w:rPr>
        <w:t xml:space="preserve"> </w:t>
      </w:r>
      <w:r w:rsidR="000C5D7D">
        <w:rPr>
          <w:szCs w:val="24"/>
        </w:rPr>
        <w:t>uchylono</w:t>
      </w:r>
      <w:r w:rsidR="00BD5B94" w:rsidRPr="000733E7">
        <w:rPr>
          <w:szCs w:val="24"/>
        </w:rPr>
        <w:t xml:space="preserve"> </w:t>
      </w:r>
      <w:r w:rsidR="004376C5" w:rsidRPr="000733E7">
        <w:rPr>
          <w:szCs w:val="24"/>
        </w:rPr>
        <w:t>w trybie art. 132</w:t>
      </w:r>
      <w:r w:rsidR="00BD5B94" w:rsidRPr="000733E7">
        <w:rPr>
          <w:szCs w:val="24"/>
        </w:rPr>
        <w:t xml:space="preserve"> </w:t>
      </w:r>
      <w:r w:rsidR="004376C5" w:rsidRPr="000733E7">
        <w:rPr>
          <w:szCs w:val="24"/>
        </w:rPr>
        <w:t>k.p.a.</w:t>
      </w:r>
      <w:r>
        <w:rPr>
          <w:szCs w:val="24"/>
        </w:rPr>
        <w:t>;</w:t>
      </w:r>
    </w:p>
    <w:p w:rsidR="00712349" w:rsidRDefault="002A59AB" w:rsidP="00F3412B">
      <w:pPr>
        <w:pStyle w:val="Tekstpodstawowywcity2"/>
        <w:numPr>
          <w:ilvl w:val="0"/>
          <w:numId w:val="23"/>
        </w:numPr>
        <w:spacing w:line="360" w:lineRule="auto"/>
        <w:rPr>
          <w:szCs w:val="24"/>
        </w:rPr>
      </w:pPr>
      <w:r>
        <w:rPr>
          <w:szCs w:val="24"/>
        </w:rPr>
        <w:t>9</w:t>
      </w:r>
      <w:r w:rsidR="00BD5B94" w:rsidRPr="000733E7">
        <w:rPr>
          <w:szCs w:val="24"/>
        </w:rPr>
        <w:t xml:space="preserve"> decyzj</w:t>
      </w:r>
      <w:r w:rsidR="00963BAA">
        <w:rPr>
          <w:szCs w:val="24"/>
        </w:rPr>
        <w:t>i</w:t>
      </w:r>
      <w:r w:rsidR="00BD5B94" w:rsidRPr="000733E7">
        <w:rPr>
          <w:szCs w:val="24"/>
        </w:rPr>
        <w:t xml:space="preserve"> został</w:t>
      </w:r>
      <w:r w:rsidR="00963BAA">
        <w:rPr>
          <w:szCs w:val="24"/>
        </w:rPr>
        <w:t>o</w:t>
      </w:r>
      <w:r w:rsidR="00BD5B94" w:rsidRPr="000733E7">
        <w:rPr>
          <w:szCs w:val="24"/>
        </w:rPr>
        <w:t xml:space="preserve"> utrzyman</w:t>
      </w:r>
      <w:r w:rsidR="00963BAA">
        <w:rPr>
          <w:szCs w:val="24"/>
        </w:rPr>
        <w:t>ych</w:t>
      </w:r>
      <w:r>
        <w:rPr>
          <w:szCs w:val="24"/>
        </w:rPr>
        <w:t xml:space="preserve"> w mocy przez organ II instancji;</w:t>
      </w:r>
    </w:p>
    <w:p w:rsidR="00941C27" w:rsidRDefault="002A59AB" w:rsidP="00F3412B">
      <w:pPr>
        <w:pStyle w:val="Tekstpodstawowywcity2"/>
        <w:numPr>
          <w:ilvl w:val="0"/>
          <w:numId w:val="23"/>
        </w:numPr>
        <w:spacing w:line="360" w:lineRule="auto"/>
        <w:rPr>
          <w:szCs w:val="24"/>
        </w:rPr>
      </w:pPr>
      <w:r>
        <w:rPr>
          <w:szCs w:val="24"/>
        </w:rPr>
        <w:t>3 decyzje zostały uchylone przez organ II instancji</w:t>
      </w:r>
      <w:r w:rsidR="000B02E1">
        <w:rPr>
          <w:szCs w:val="24"/>
        </w:rPr>
        <w:t>, a stronom</w:t>
      </w:r>
      <w:r w:rsidR="00A50848">
        <w:rPr>
          <w:szCs w:val="24"/>
        </w:rPr>
        <w:t xml:space="preserve"> wyjątkowo</w:t>
      </w:r>
      <w:r w:rsidR="000B02E1">
        <w:rPr>
          <w:szCs w:val="24"/>
        </w:rPr>
        <w:t xml:space="preserve"> przywrócono status bezrobotnego</w:t>
      </w:r>
      <w:r>
        <w:rPr>
          <w:szCs w:val="24"/>
        </w:rPr>
        <w:t>;</w:t>
      </w:r>
    </w:p>
    <w:p w:rsidR="00FF553E" w:rsidRDefault="00150F0C" w:rsidP="0075798D">
      <w:pPr>
        <w:pStyle w:val="Tekstpodstawowywcity2"/>
        <w:numPr>
          <w:ilvl w:val="0"/>
          <w:numId w:val="23"/>
        </w:numPr>
        <w:spacing w:line="360" w:lineRule="auto"/>
        <w:rPr>
          <w:szCs w:val="24"/>
        </w:rPr>
      </w:pPr>
      <w:r>
        <w:rPr>
          <w:szCs w:val="24"/>
        </w:rPr>
        <w:t xml:space="preserve">1 decyzja </w:t>
      </w:r>
      <w:r w:rsidR="000B02E1">
        <w:rPr>
          <w:szCs w:val="24"/>
        </w:rPr>
        <w:t>nie została rozpatrzona przez organ II instancji ze względu na uchybienie terminu wniesienia odwołania.</w:t>
      </w:r>
    </w:p>
    <w:p w:rsidR="0075798D" w:rsidRPr="0075798D" w:rsidRDefault="0075798D" w:rsidP="0075798D">
      <w:pPr>
        <w:pStyle w:val="Tekstpodstawowywcity2"/>
        <w:spacing w:line="360" w:lineRule="auto"/>
        <w:ind w:left="720"/>
        <w:rPr>
          <w:szCs w:val="24"/>
        </w:rPr>
      </w:pPr>
    </w:p>
    <w:p w:rsidR="00451831" w:rsidRDefault="00BE71A6" w:rsidP="00451831">
      <w:pPr>
        <w:pStyle w:val="Tekstpodstawowywcity2"/>
        <w:spacing w:line="360" w:lineRule="auto"/>
        <w:ind w:left="0"/>
        <w:rPr>
          <w:b/>
          <w:szCs w:val="24"/>
        </w:rPr>
      </w:pPr>
      <w:r>
        <w:rPr>
          <w:b/>
          <w:i/>
          <w:szCs w:val="24"/>
        </w:rPr>
        <w:t>10</w:t>
      </w:r>
      <w:r w:rsidR="00407E32" w:rsidRPr="000733E7">
        <w:rPr>
          <w:b/>
          <w:i/>
          <w:szCs w:val="24"/>
        </w:rPr>
        <w:t xml:space="preserve">. </w:t>
      </w:r>
      <w:r w:rsidR="007924B8">
        <w:rPr>
          <w:b/>
          <w:i/>
          <w:szCs w:val="24"/>
        </w:rPr>
        <w:t xml:space="preserve"> </w:t>
      </w:r>
      <w:r w:rsidR="00407E32" w:rsidRPr="000733E7">
        <w:rPr>
          <w:b/>
          <w:i/>
          <w:szCs w:val="24"/>
        </w:rPr>
        <w:t>Poziom i struktura wydatków z Funduszu Pracy</w:t>
      </w:r>
    </w:p>
    <w:p w:rsidR="00FA2813" w:rsidRPr="00FA2813" w:rsidRDefault="00FA2813" w:rsidP="00FA2813">
      <w:pPr>
        <w:tabs>
          <w:tab w:val="num" w:pos="1774"/>
        </w:tabs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Zgodnie ze sprawozdawczością dotyczącą przychodów i wydatków Funduszu Pracy – według formularza sprawozdawczego MRPiPS-02 za okres od 01.01.2019r</w:t>
      </w:r>
      <w:r w:rsidR="000B02E1">
        <w:rPr>
          <w:sz w:val="24"/>
          <w:szCs w:val="24"/>
        </w:rPr>
        <w:t>.</w:t>
      </w:r>
      <w:r w:rsidRPr="00FA2813">
        <w:rPr>
          <w:sz w:val="24"/>
          <w:szCs w:val="24"/>
        </w:rPr>
        <w:t xml:space="preserve"> do 31.12.2019r. z Funduszu Pracy wydatkowano kwotę </w:t>
      </w:r>
      <w:r w:rsidRPr="00FA2813">
        <w:rPr>
          <w:b/>
          <w:sz w:val="24"/>
          <w:szCs w:val="24"/>
        </w:rPr>
        <w:t>8.931.992 zł.</w:t>
      </w:r>
      <w:r w:rsidRPr="00FA2813">
        <w:rPr>
          <w:sz w:val="24"/>
          <w:szCs w:val="24"/>
        </w:rPr>
        <w:t xml:space="preserve"> </w:t>
      </w:r>
    </w:p>
    <w:p w:rsidR="00FA2813" w:rsidRPr="00FA2813" w:rsidRDefault="00FA2813" w:rsidP="00FA2813">
      <w:pPr>
        <w:tabs>
          <w:tab w:val="num" w:pos="1774"/>
        </w:tabs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Struktura wydatków Funduszu Pracy na przestrzeni okresu od stycznia do grudnia 2019r. kształtowała się następująco:</w:t>
      </w:r>
    </w:p>
    <w:p w:rsidR="00FA2813" w:rsidRPr="00FA2813" w:rsidRDefault="00FA2813" w:rsidP="00FA2813">
      <w:pPr>
        <w:numPr>
          <w:ilvl w:val="0"/>
          <w:numId w:val="15"/>
        </w:numPr>
        <w:tabs>
          <w:tab w:val="num" w:pos="757"/>
        </w:tabs>
        <w:spacing w:after="0" w:line="360" w:lineRule="auto"/>
        <w:ind w:left="757"/>
        <w:jc w:val="both"/>
        <w:rPr>
          <w:sz w:val="24"/>
          <w:szCs w:val="24"/>
        </w:rPr>
      </w:pPr>
      <w:r w:rsidRPr="00FA2813">
        <w:rPr>
          <w:b/>
          <w:sz w:val="24"/>
          <w:szCs w:val="24"/>
        </w:rPr>
        <w:t xml:space="preserve">47,17% to wydatki obligatoryjne na świadczenia dla  bezrobotnych </w:t>
      </w:r>
      <w:r w:rsidRPr="00FA2813">
        <w:rPr>
          <w:b/>
          <w:sz w:val="24"/>
          <w:szCs w:val="24"/>
        </w:rPr>
        <w:tab/>
        <w:t>4.212.863 zł.</w:t>
      </w:r>
    </w:p>
    <w:p w:rsidR="00FA2813" w:rsidRPr="00FA2813" w:rsidRDefault="00FA2813" w:rsidP="00FA2813">
      <w:pPr>
        <w:spacing w:after="0" w:line="360" w:lineRule="auto"/>
        <w:ind w:left="708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z tego:</w:t>
      </w:r>
    </w:p>
    <w:p w:rsidR="00FA2813" w:rsidRPr="00FA2813" w:rsidRDefault="00FA2813" w:rsidP="00FA2813">
      <w:pPr>
        <w:numPr>
          <w:ilvl w:val="0"/>
          <w:numId w:val="57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zasiłki dla bezrobotnych wraz ze składką społeczną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>4.021.644 zł.</w:t>
      </w:r>
    </w:p>
    <w:p w:rsidR="00FA2813" w:rsidRPr="00FA2813" w:rsidRDefault="00FA2813" w:rsidP="00FA2813">
      <w:pPr>
        <w:numPr>
          <w:ilvl w:val="0"/>
          <w:numId w:val="57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dodatki aktywizacyjne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</w:t>
      </w:r>
      <w:r w:rsidRPr="00FA2813">
        <w:rPr>
          <w:sz w:val="24"/>
          <w:szCs w:val="24"/>
        </w:rPr>
        <w:tab/>
        <w:t xml:space="preserve">   191.219 zł.</w:t>
      </w:r>
    </w:p>
    <w:p w:rsidR="00FA2813" w:rsidRPr="00FA2813" w:rsidRDefault="00FA2813" w:rsidP="00FA2813">
      <w:pPr>
        <w:numPr>
          <w:ilvl w:val="0"/>
          <w:numId w:val="16"/>
        </w:numPr>
        <w:spacing w:after="0" w:line="360" w:lineRule="auto"/>
        <w:rPr>
          <w:sz w:val="24"/>
          <w:szCs w:val="24"/>
        </w:rPr>
      </w:pPr>
      <w:r w:rsidRPr="00FA2813">
        <w:rPr>
          <w:b/>
          <w:sz w:val="24"/>
          <w:szCs w:val="24"/>
        </w:rPr>
        <w:t xml:space="preserve">47,48% to limitowane wydatki na rzecz przeciwdziałania bezrobociu i promocji  zatrudnienia </w:t>
      </w:r>
      <w:r w:rsidRPr="00FA2813">
        <w:rPr>
          <w:b/>
          <w:sz w:val="24"/>
          <w:szCs w:val="24"/>
        </w:rPr>
        <w:tab/>
      </w:r>
      <w:r w:rsidRPr="00FA2813">
        <w:rPr>
          <w:b/>
          <w:sz w:val="24"/>
          <w:szCs w:val="24"/>
        </w:rPr>
        <w:tab/>
      </w:r>
      <w:r w:rsidRPr="00FA2813">
        <w:rPr>
          <w:b/>
          <w:sz w:val="24"/>
          <w:szCs w:val="24"/>
        </w:rPr>
        <w:tab/>
      </w:r>
      <w:r w:rsidRPr="00FA2813">
        <w:rPr>
          <w:b/>
          <w:sz w:val="24"/>
          <w:szCs w:val="24"/>
        </w:rPr>
        <w:tab/>
      </w:r>
      <w:r w:rsidRPr="00FA2813">
        <w:rPr>
          <w:b/>
          <w:sz w:val="24"/>
          <w:szCs w:val="24"/>
        </w:rPr>
        <w:tab/>
      </w:r>
      <w:r w:rsidRPr="00FA2813">
        <w:rPr>
          <w:b/>
          <w:sz w:val="24"/>
          <w:szCs w:val="24"/>
        </w:rPr>
        <w:tab/>
      </w:r>
      <w:r w:rsidRPr="00FA2813">
        <w:rPr>
          <w:b/>
          <w:sz w:val="24"/>
          <w:szCs w:val="24"/>
        </w:rPr>
        <w:tab/>
        <w:t xml:space="preserve">  4.240.824 zł.</w:t>
      </w:r>
    </w:p>
    <w:p w:rsidR="00FA2813" w:rsidRPr="00FA2813" w:rsidRDefault="00FA2813" w:rsidP="00FA2813">
      <w:pPr>
        <w:spacing w:after="0" w:line="360" w:lineRule="auto"/>
        <w:ind w:left="708"/>
        <w:rPr>
          <w:sz w:val="24"/>
          <w:szCs w:val="24"/>
        </w:rPr>
      </w:pPr>
      <w:r w:rsidRPr="00FA2813">
        <w:rPr>
          <w:sz w:val="24"/>
          <w:szCs w:val="24"/>
        </w:rPr>
        <w:t xml:space="preserve"> z tego: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szkolenia i przekwalifikowania</w:t>
      </w:r>
      <w:r w:rsidR="0075798D">
        <w:rPr>
          <w:sz w:val="24"/>
          <w:szCs w:val="24"/>
        </w:rPr>
        <w:t xml:space="preserve"> </w:t>
      </w:r>
      <w:r w:rsidR="0075798D">
        <w:rPr>
          <w:sz w:val="24"/>
          <w:szCs w:val="24"/>
        </w:rPr>
        <w:tab/>
      </w:r>
      <w:r w:rsidR="0075798D">
        <w:rPr>
          <w:sz w:val="24"/>
          <w:szCs w:val="24"/>
        </w:rPr>
        <w:tab/>
        <w:t xml:space="preserve">          </w:t>
      </w:r>
      <w:r w:rsidR="0075798D">
        <w:rPr>
          <w:sz w:val="24"/>
          <w:szCs w:val="24"/>
        </w:rPr>
        <w:tab/>
      </w:r>
      <w:r w:rsidR="0075798D">
        <w:rPr>
          <w:sz w:val="24"/>
          <w:szCs w:val="24"/>
        </w:rPr>
        <w:tab/>
        <w:t xml:space="preserve">      213.273 zł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lastRenderedPageBreak/>
        <w:t xml:space="preserve">prace interwencyjne 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</w:t>
      </w:r>
      <w:r w:rsidR="0075798D">
        <w:rPr>
          <w:sz w:val="24"/>
          <w:szCs w:val="24"/>
        </w:rPr>
        <w:tab/>
        <w:t xml:space="preserve">           </w:t>
      </w:r>
      <w:r w:rsidR="0075798D">
        <w:rPr>
          <w:sz w:val="24"/>
          <w:szCs w:val="24"/>
        </w:rPr>
        <w:tab/>
      </w:r>
      <w:r w:rsidR="0075798D">
        <w:rPr>
          <w:sz w:val="24"/>
          <w:szCs w:val="24"/>
        </w:rPr>
        <w:tab/>
        <w:t xml:space="preserve">        96.236 zł</w:t>
      </w:r>
      <w:r w:rsidRPr="00FA2813">
        <w:rPr>
          <w:sz w:val="24"/>
          <w:szCs w:val="24"/>
        </w:rPr>
        <w:t xml:space="preserve"> 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roboty publiczne 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</w:t>
      </w:r>
      <w:r w:rsidR="0075798D">
        <w:rPr>
          <w:sz w:val="24"/>
          <w:szCs w:val="24"/>
        </w:rPr>
        <w:t xml:space="preserve">  </w:t>
      </w:r>
      <w:r w:rsidR="0075798D">
        <w:rPr>
          <w:sz w:val="24"/>
          <w:szCs w:val="24"/>
        </w:rPr>
        <w:tab/>
      </w:r>
      <w:r w:rsidR="0075798D">
        <w:rPr>
          <w:sz w:val="24"/>
          <w:szCs w:val="24"/>
        </w:rPr>
        <w:tab/>
        <w:t xml:space="preserve">                 390.267 zł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staże 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</w:t>
      </w:r>
      <w:r w:rsidR="0075798D">
        <w:rPr>
          <w:sz w:val="24"/>
          <w:szCs w:val="24"/>
        </w:rPr>
        <w:t xml:space="preserve">        </w:t>
      </w:r>
      <w:r w:rsidR="0075798D">
        <w:rPr>
          <w:sz w:val="24"/>
          <w:szCs w:val="24"/>
        </w:rPr>
        <w:tab/>
      </w:r>
      <w:r w:rsidR="0075798D">
        <w:rPr>
          <w:sz w:val="24"/>
          <w:szCs w:val="24"/>
        </w:rPr>
        <w:tab/>
        <w:t xml:space="preserve">   </w:t>
      </w:r>
      <w:r w:rsidR="0075798D">
        <w:rPr>
          <w:sz w:val="24"/>
          <w:szCs w:val="24"/>
        </w:rPr>
        <w:tab/>
      </w:r>
      <w:r w:rsidR="0075798D">
        <w:rPr>
          <w:sz w:val="24"/>
          <w:szCs w:val="24"/>
        </w:rPr>
        <w:tab/>
        <w:t xml:space="preserve">      829.762 zł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bony stażowe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        </w:t>
      </w:r>
      <w:r w:rsidRPr="00FA2813">
        <w:rPr>
          <w:sz w:val="24"/>
          <w:szCs w:val="24"/>
        </w:rPr>
        <w:tab/>
        <w:t xml:space="preserve">       38.400 zł.   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bony zatrudnieniowe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          </w:t>
      </w:r>
      <w:r w:rsidRPr="00FA2813">
        <w:rPr>
          <w:sz w:val="24"/>
          <w:szCs w:val="24"/>
        </w:rPr>
        <w:tab/>
        <w:t xml:space="preserve">       </w:t>
      </w:r>
      <w:r w:rsidRPr="00FA2813">
        <w:rPr>
          <w:sz w:val="24"/>
          <w:szCs w:val="24"/>
        </w:rPr>
        <w:tab/>
        <w:t xml:space="preserve">         7.956 zł.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środki na podjęcie działalności gospodarczej   </w:t>
      </w:r>
      <w:r w:rsidR="0075798D">
        <w:rPr>
          <w:sz w:val="24"/>
          <w:szCs w:val="24"/>
        </w:rPr>
        <w:t xml:space="preserve">       </w:t>
      </w:r>
      <w:r w:rsidR="0075798D">
        <w:rPr>
          <w:sz w:val="24"/>
          <w:szCs w:val="24"/>
        </w:rPr>
        <w:tab/>
        <w:t xml:space="preserve">  1.648.732 zł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wyposażenie i doposażenie stanowisk pracy              </w:t>
      </w:r>
      <w:r w:rsidRPr="00FA2813">
        <w:rPr>
          <w:sz w:val="24"/>
          <w:szCs w:val="24"/>
        </w:rPr>
        <w:tab/>
        <w:t xml:space="preserve">       74.000 zł.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prace społecznie użyteczne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        </w:t>
      </w:r>
      <w:r w:rsidRPr="00FA2813">
        <w:rPr>
          <w:sz w:val="24"/>
          <w:szCs w:val="24"/>
        </w:rPr>
        <w:tab/>
        <w:t xml:space="preserve">       31.369 zł.</w:t>
      </w:r>
    </w:p>
    <w:p w:rsidR="00FA2813" w:rsidRPr="00FA2813" w:rsidRDefault="00FA2813" w:rsidP="00FA2813">
      <w:pPr>
        <w:numPr>
          <w:ilvl w:val="0"/>
          <w:numId w:val="58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refundacja dofinansowania wynagrodzenia 50+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139.429 zł.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                      -     Krajowy Fundusz Szkoleniowy (KFS)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           771.400 zł. </w:t>
      </w:r>
    </w:p>
    <w:p w:rsidR="00FA2813" w:rsidRPr="00FA2813" w:rsidRDefault="00FA2813" w:rsidP="00FA2813">
      <w:pPr>
        <w:spacing w:after="0"/>
        <w:rPr>
          <w:sz w:val="24"/>
          <w:szCs w:val="24"/>
        </w:rPr>
      </w:pPr>
      <w:r w:rsidRPr="00FA2813">
        <w:rPr>
          <w:sz w:val="24"/>
          <w:szCs w:val="24"/>
        </w:rPr>
        <w:t xml:space="preserve">                       </w:t>
      </w:r>
    </w:p>
    <w:p w:rsidR="00FA2813" w:rsidRPr="00FA2813" w:rsidRDefault="00FA2813" w:rsidP="00FA2813">
      <w:pPr>
        <w:numPr>
          <w:ilvl w:val="0"/>
          <w:numId w:val="17"/>
        </w:numPr>
        <w:tabs>
          <w:tab w:val="left" w:pos="8931"/>
        </w:tabs>
        <w:spacing w:after="0" w:line="360" w:lineRule="auto"/>
        <w:rPr>
          <w:sz w:val="24"/>
          <w:szCs w:val="24"/>
        </w:rPr>
      </w:pPr>
      <w:r w:rsidRPr="00FA2813">
        <w:rPr>
          <w:b/>
          <w:sz w:val="24"/>
          <w:szCs w:val="24"/>
        </w:rPr>
        <w:t>5,35% to wydatki fakultatywne                                                            478.305zł.</w:t>
      </w:r>
    </w:p>
    <w:p w:rsidR="00FA2813" w:rsidRPr="00FA2813" w:rsidRDefault="00FA2813" w:rsidP="00FA2813">
      <w:pPr>
        <w:spacing w:line="360" w:lineRule="auto"/>
        <w:ind w:left="708"/>
        <w:rPr>
          <w:sz w:val="24"/>
          <w:szCs w:val="24"/>
        </w:rPr>
      </w:pPr>
      <w:r w:rsidRPr="00FA2813">
        <w:rPr>
          <w:sz w:val="24"/>
          <w:szCs w:val="24"/>
        </w:rPr>
        <w:t xml:space="preserve"> z tego:</w:t>
      </w:r>
    </w:p>
    <w:p w:rsidR="00FA2813" w:rsidRPr="00FA2813" w:rsidRDefault="00FA2813" w:rsidP="00FA2813">
      <w:pPr>
        <w:numPr>
          <w:ilvl w:val="0"/>
          <w:numId w:val="59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koszty związane z obsługą bezrobotnych: (koszty wezwań</w:t>
      </w:r>
    </w:p>
    <w:p w:rsidR="00FA2813" w:rsidRPr="00FA2813" w:rsidRDefault="00FA2813" w:rsidP="00FA2813">
      <w:pPr>
        <w:spacing w:line="360" w:lineRule="auto"/>
        <w:ind w:left="720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i zawiadomień przekazywanych świadczeń, prowizja bankowa,</w:t>
      </w:r>
    </w:p>
    <w:p w:rsidR="00FA2813" w:rsidRPr="00FA2813" w:rsidRDefault="00FA2813" w:rsidP="00FA2813">
      <w:pPr>
        <w:spacing w:line="360" w:lineRule="auto"/>
        <w:ind w:left="720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usługi pocztowe i telekomunikacyjne, druki-formularze)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  116.584 zł.</w:t>
      </w:r>
    </w:p>
    <w:p w:rsidR="00FA2813" w:rsidRPr="00FA2813" w:rsidRDefault="00FA2813" w:rsidP="00FA2813">
      <w:pPr>
        <w:numPr>
          <w:ilvl w:val="0"/>
          <w:numId w:val="59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koszty refundacji dodatków do wynagrodzeń  pracowników PUP</w:t>
      </w:r>
      <w:r w:rsidRPr="00FA2813">
        <w:rPr>
          <w:sz w:val="24"/>
          <w:szCs w:val="24"/>
        </w:rPr>
        <w:tab/>
        <w:t xml:space="preserve">         97.860 zł.</w:t>
      </w:r>
    </w:p>
    <w:p w:rsidR="00FA2813" w:rsidRPr="00FA2813" w:rsidRDefault="00FA2813" w:rsidP="00FA2813">
      <w:pPr>
        <w:numPr>
          <w:ilvl w:val="0"/>
          <w:numId w:val="59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koszty opracowywania i rozpowszechniania informacji o</w:t>
      </w:r>
    </w:p>
    <w:p w:rsidR="00FA2813" w:rsidRPr="00FA2813" w:rsidRDefault="00FA2813" w:rsidP="00FA2813">
      <w:pPr>
        <w:spacing w:line="360" w:lineRule="auto"/>
        <w:ind w:left="720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usługach organów zatrudnienia  oraz innych partnerów rynku pracy       18.804 zł.</w:t>
      </w:r>
    </w:p>
    <w:p w:rsidR="00FA2813" w:rsidRPr="00FA2813" w:rsidRDefault="00FA2813" w:rsidP="00FA2813">
      <w:pPr>
        <w:numPr>
          <w:ilvl w:val="0"/>
          <w:numId w:val="59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koszty rozwoju systemu teleinformatycznego</w:t>
      </w:r>
      <w:r w:rsidRPr="00FA2813">
        <w:rPr>
          <w:sz w:val="24"/>
          <w:szCs w:val="24"/>
        </w:rPr>
        <w:tab/>
        <w:t xml:space="preserve">               </w:t>
      </w:r>
      <w:r w:rsidRPr="00FA2813">
        <w:rPr>
          <w:sz w:val="24"/>
          <w:szCs w:val="24"/>
        </w:rPr>
        <w:tab/>
        <w:t xml:space="preserve">        196.201 zł.</w:t>
      </w:r>
    </w:p>
    <w:p w:rsidR="00FA2813" w:rsidRPr="00FA2813" w:rsidRDefault="00FA2813" w:rsidP="00FA2813">
      <w:pPr>
        <w:numPr>
          <w:ilvl w:val="0"/>
          <w:numId w:val="59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koszty szkoleń służb zatrudnienia (pracownicy PUP)</w:t>
      </w:r>
      <w:r w:rsidRPr="00FA2813">
        <w:rPr>
          <w:sz w:val="24"/>
          <w:szCs w:val="24"/>
        </w:rPr>
        <w:tab/>
        <w:t xml:space="preserve">                     46.007 z</w:t>
      </w:r>
      <w:r w:rsidRPr="00FA2813">
        <w:rPr>
          <w:sz w:val="24"/>
          <w:szCs w:val="24"/>
        </w:rPr>
        <w:tab/>
        <w:t xml:space="preserve">ł.         </w:t>
      </w:r>
    </w:p>
    <w:p w:rsidR="00FA2813" w:rsidRPr="00FA2813" w:rsidRDefault="00FA2813" w:rsidP="00FA2813">
      <w:pPr>
        <w:numPr>
          <w:ilvl w:val="0"/>
          <w:numId w:val="59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koszty sądowe i komornicze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                  </w:t>
      </w:r>
      <w:r w:rsidRPr="00FA2813">
        <w:rPr>
          <w:sz w:val="24"/>
          <w:szCs w:val="24"/>
        </w:rPr>
        <w:tab/>
        <w:t xml:space="preserve">   </w:t>
      </w:r>
      <w:r w:rsidRPr="00FA2813">
        <w:rPr>
          <w:sz w:val="24"/>
          <w:szCs w:val="24"/>
        </w:rPr>
        <w:tab/>
        <w:t xml:space="preserve">   849 zł.</w:t>
      </w:r>
    </w:p>
    <w:p w:rsidR="00FA2813" w:rsidRPr="00FA2813" w:rsidRDefault="00FA2813" w:rsidP="00FA2813">
      <w:pPr>
        <w:numPr>
          <w:ilvl w:val="0"/>
          <w:numId w:val="59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koszty organizowania partnerstwa lokalnego                                             2.000 zł. </w:t>
      </w:r>
    </w:p>
    <w:p w:rsidR="00D71C24" w:rsidRDefault="00D71C24" w:rsidP="004347ED">
      <w:pPr>
        <w:pStyle w:val="Tekstpodstawowywcity2"/>
        <w:spacing w:after="0" w:line="360" w:lineRule="auto"/>
        <w:ind w:left="0"/>
        <w:rPr>
          <w:szCs w:val="24"/>
        </w:rPr>
      </w:pPr>
    </w:p>
    <w:p w:rsidR="00F45FDB" w:rsidRPr="00F45FDB" w:rsidRDefault="00F45FDB" w:rsidP="004347ED">
      <w:pPr>
        <w:pStyle w:val="Tekstpodstawowywcity2"/>
        <w:spacing w:after="0" w:line="360" w:lineRule="auto"/>
        <w:ind w:left="0"/>
        <w:rPr>
          <w:b/>
          <w:szCs w:val="24"/>
        </w:rPr>
      </w:pPr>
      <w:r w:rsidRPr="00F45FDB">
        <w:rPr>
          <w:b/>
          <w:szCs w:val="24"/>
        </w:rPr>
        <w:t xml:space="preserve">Wykres </w:t>
      </w:r>
      <w:r w:rsidR="00FF553E">
        <w:rPr>
          <w:b/>
          <w:szCs w:val="24"/>
        </w:rPr>
        <w:t>14</w:t>
      </w:r>
      <w:r>
        <w:rPr>
          <w:b/>
          <w:szCs w:val="24"/>
        </w:rPr>
        <w:t xml:space="preserve">. </w:t>
      </w:r>
      <w:r w:rsidR="00AA660B" w:rsidRPr="00AA660B">
        <w:rPr>
          <w:b/>
          <w:szCs w:val="24"/>
        </w:rPr>
        <w:t>Wydatki Funduszu Pracy w okresie 01.01.2019r.- 31.12.2019r.</w:t>
      </w:r>
    </w:p>
    <w:p w:rsidR="00F45FDB" w:rsidRDefault="000A03B9" w:rsidP="000A03B9">
      <w:pPr>
        <w:pStyle w:val="Tekstpodstawowywcity2"/>
        <w:spacing w:line="276" w:lineRule="auto"/>
        <w:ind w:left="0"/>
        <w:rPr>
          <w:szCs w:val="24"/>
        </w:rPr>
      </w:pPr>
      <w:r>
        <w:rPr>
          <w:noProof/>
        </w:rPr>
        <w:drawing>
          <wp:inline distT="0" distB="0" distL="0" distR="0">
            <wp:extent cx="5857875" cy="2466975"/>
            <wp:effectExtent l="19050" t="0" r="9525" b="0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451831" w:rsidRDefault="00451831" w:rsidP="00451831">
      <w:pPr>
        <w:pStyle w:val="Tekstpodstawowywcity2"/>
        <w:jc w:val="left"/>
        <w:rPr>
          <w:szCs w:val="24"/>
        </w:rPr>
      </w:pP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W stosunku do ogółu wydatków wypłaty świadczeń obligatoryjnych dla bezrobotnych stanowiły  – 47,17% (dot. głównie wypłat zasiłków dla bezrobotnych), aktywne formy stanowiły – 47,48%  a wydatki fakultatywne 5,35%. </w:t>
      </w:r>
    </w:p>
    <w:p w:rsidR="00FA2813" w:rsidRPr="00FA2813" w:rsidRDefault="00FA2813" w:rsidP="00FA2813">
      <w:pPr>
        <w:spacing w:line="360" w:lineRule="auto"/>
        <w:jc w:val="both"/>
        <w:rPr>
          <w:b/>
          <w:sz w:val="24"/>
          <w:szCs w:val="24"/>
        </w:rPr>
      </w:pPr>
      <w:r w:rsidRPr="00FA2813">
        <w:rPr>
          <w:sz w:val="24"/>
          <w:szCs w:val="24"/>
        </w:rPr>
        <w:t xml:space="preserve">Zgodnie z rozporządzeniem w sprawie algorytmu ustalania kwot środków Funduszu Pracy na finansowanie zadań w województwie, Powiatowy Urząd Pracy w Otwocku na rok 2019 zgodnie z decyzjami Ministra Rodziny Pracy i Polityki Społecznej otrzymał środki limitowane w wysokości </w:t>
      </w:r>
      <w:r w:rsidRPr="00FA2813">
        <w:rPr>
          <w:b/>
          <w:i/>
          <w:sz w:val="24"/>
          <w:szCs w:val="24"/>
        </w:rPr>
        <w:t>1.154.374 zł</w:t>
      </w:r>
      <w:r w:rsidRPr="00FA2813">
        <w:rPr>
          <w:b/>
          <w:sz w:val="24"/>
          <w:szCs w:val="24"/>
        </w:rPr>
        <w:t>.</w:t>
      </w:r>
      <w:r w:rsidRPr="00FA2813">
        <w:rPr>
          <w:sz w:val="24"/>
          <w:szCs w:val="24"/>
        </w:rPr>
        <w:t xml:space="preserve">, środki z Europejskiego Funduszu Społecznego w wysokości </w:t>
      </w:r>
      <w:r w:rsidRPr="00FA2813">
        <w:rPr>
          <w:b/>
          <w:i/>
          <w:sz w:val="24"/>
          <w:szCs w:val="24"/>
        </w:rPr>
        <w:t>2.424.326 zł.</w:t>
      </w:r>
      <w:r w:rsidRPr="00FA2813">
        <w:rPr>
          <w:i/>
          <w:sz w:val="24"/>
          <w:szCs w:val="24"/>
        </w:rPr>
        <w:t>,</w:t>
      </w:r>
      <w:r w:rsidRPr="00FA2813">
        <w:rPr>
          <w:b/>
          <w:i/>
          <w:sz w:val="24"/>
          <w:szCs w:val="24"/>
        </w:rPr>
        <w:t xml:space="preserve"> </w:t>
      </w:r>
      <w:r w:rsidRPr="00FA2813">
        <w:rPr>
          <w:sz w:val="24"/>
          <w:szCs w:val="24"/>
        </w:rPr>
        <w:t xml:space="preserve">z rezerwy MRPiPS na kwotę </w:t>
      </w:r>
      <w:r w:rsidRPr="00FA2813">
        <w:rPr>
          <w:b/>
          <w:i/>
          <w:sz w:val="24"/>
          <w:szCs w:val="24"/>
        </w:rPr>
        <w:t>12.300 zł.</w:t>
      </w:r>
      <w:r w:rsidRPr="00FA2813">
        <w:rPr>
          <w:i/>
          <w:sz w:val="24"/>
          <w:szCs w:val="24"/>
        </w:rPr>
        <w:t>,</w:t>
      </w:r>
      <w:r w:rsidRPr="00FA2813">
        <w:rPr>
          <w:b/>
          <w:sz w:val="24"/>
          <w:szCs w:val="24"/>
        </w:rPr>
        <w:t xml:space="preserve"> </w:t>
      </w:r>
      <w:r w:rsidRPr="00FA2813">
        <w:rPr>
          <w:sz w:val="24"/>
          <w:szCs w:val="24"/>
        </w:rPr>
        <w:t xml:space="preserve">środki dot. wydatków z Krajowego Funduszu Szkoleniowego na kwotę </w:t>
      </w:r>
      <w:r w:rsidRPr="00FA2813">
        <w:rPr>
          <w:b/>
          <w:i/>
          <w:sz w:val="24"/>
          <w:szCs w:val="24"/>
        </w:rPr>
        <w:t>781.400 zł.</w:t>
      </w:r>
      <w:r w:rsidRPr="00FA2813">
        <w:rPr>
          <w:b/>
          <w:sz w:val="24"/>
          <w:szCs w:val="24"/>
        </w:rPr>
        <w:t xml:space="preserve"> 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Łączna kwota limitowanych środków Funduszu Pracy przyznanych na rok 2019 wyniosła </w:t>
      </w:r>
      <w:r w:rsidRPr="00FA2813">
        <w:rPr>
          <w:b/>
          <w:i/>
          <w:sz w:val="24"/>
          <w:szCs w:val="24"/>
        </w:rPr>
        <w:t>4.372.400 zł</w:t>
      </w:r>
      <w:r w:rsidRPr="00FA2813">
        <w:rPr>
          <w:sz w:val="24"/>
          <w:szCs w:val="24"/>
        </w:rPr>
        <w:t>.  z przeznaczeniem na realizację aktywnych programów wynikających z ustawy o promocji zatrudnienia i instytucjach rynku pracy w celu zapobiegania bezrobociu i ograniczeniu jego skutków oraz dofinansowania różnych form kształcenia ustawicznego adresowanego do pracodawców i pracowników w ramach środków Krajowego Funduszu Szkoleniowego.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Kwota limitu przyznanych środków na rok 2019 została rozdysponowana na poszczególne instrumenty rynku pracy i tak spośród ogółu wydatków </w:t>
      </w:r>
      <w:r w:rsidRPr="00FA2813">
        <w:rPr>
          <w:b/>
          <w:i/>
          <w:sz w:val="24"/>
          <w:szCs w:val="24"/>
        </w:rPr>
        <w:t>4.240.824 zł</w:t>
      </w:r>
      <w:r w:rsidRPr="00FA2813">
        <w:rPr>
          <w:b/>
          <w:sz w:val="24"/>
          <w:szCs w:val="24"/>
        </w:rPr>
        <w:t>.</w:t>
      </w:r>
      <w:r w:rsidRPr="00FA2813">
        <w:rPr>
          <w:sz w:val="24"/>
          <w:szCs w:val="24"/>
        </w:rPr>
        <w:t xml:space="preserve"> w analizowanym okresie tj. od 01.01.2019r do 31.12.2019r. dominujący udział w aktywnych formach stanowiły m.in. wydatki dot. środków na podjęcie działalności gospodarczej – 38,88%, duży udział stanowią wydatki na staże – 19,57% oraz środki dot. Krajowego Funduszu Szkoleniowego – 18,19%. Następnie wydatki na roboty publiczne – 9,20%,  szkolenia i przekwalifikowania– 5,03 %,   refundacje dofinansowania powyżej 50 r.ż. – 3,29 %, , prace interwencyjne – 2,27 % oraz pozostałe formy tj. bony stażowe, zatrudnieniowe, prace społecznie użyteczne oraz doposażenie i wyposażenie stanowiska pracy dla bezrobotnych stanowiły łącznie 3,57 %. 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Ponadto, urząd w ramach przyznanego limitu </w:t>
      </w:r>
      <w:r w:rsidRPr="00FA2813">
        <w:rPr>
          <w:b/>
          <w:i/>
          <w:sz w:val="24"/>
          <w:szCs w:val="24"/>
        </w:rPr>
        <w:t>669.300 zł.</w:t>
      </w:r>
      <w:r w:rsidRPr="00FA2813">
        <w:rPr>
          <w:sz w:val="24"/>
          <w:szCs w:val="24"/>
        </w:rPr>
        <w:t xml:space="preserve"> poniósł wydatki w wysokości </w:t>
      </w:r>
      <w:r w:rsidRPr="00FA2813">
        <w:rPr>
          <w:b/>
          <w:i/>
          <w:sz w:val="24"/>
          <w:szCs w:val="24"/>
        </w:rPr>
        <w:t>478.305 zł</w:t>
      </w:r>
      <w:r w:rsidRPr="00FA2813">
        <w:rPr>
          <w:sz w:val="24"/>
          <w:szCs w:val="24"/>
        </w:rPr>
        <w:t xml:space="preserve">. z tytułu zadań fakultatywnych. Powyższe środki w  analizowanym okresie roku 2019 roku przeznaczone były przede wszystkim na sfinansowanie kosztów rozwoju i eksploatacji systemu teleinformatycznego – 41,02%, kosztów obsługi osób bezrobotnych – 24,37%, refundacji kosztów dodatków do wynagrodzeń dla pracowników zatrudnionych na kluczowych stanowiskach pracy – 20,46%,  kosztów szkoleń specjalistycznych pracowników urzędu w celu podnoszenia i doskonalenia umiejętności zawodowych – 9,62%, informacji o usługach organów zatrudnienia i innych partnerów rynku pracy – 3,93% oraz pozostałych wydatków – 0,60 %.   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Na dzień 31.12.2019r. zobowiązania niewymagalne urzędu wyniosły </w:t>
      </w:r>
      <w:r w:rsidRPr="00FA2813">
        <w:rPr>
          <w:b/>
          <w:sz w:val="24"/>
          <w:szCs w:val="24"/>
        </w:rPr>
        <w:t>89.061</w:t>
      </w:r>
      <w:r w:rsidRPr="00FA2813">
        <w:rPr>
          <w:sz w:val="24"/>
          <w:szCs w:val="24"/>
        </w:rPr>
        <w:t xml:space="preserve"> </w:t>
      </w:r>
      <w:r w:rsidRPr="00FA2813">
        <w:rPr>
          <w:b/>
          <w:sz w:val="24"/>
          <w:szCs w:val="24"/>
        </w:rPr>
        <w:t>zł</w:t>
      </w:r>
      <w:r w:rsidRPr="00FA2813">
        <w:rPr>
          <w:sz w:val="24"/>
          <w:szCs w:val="24"/>
        </w:rPr>
        <w:t xml:space="preserve">. </w:t>
      </w:r>
      <w:r w:rsidRPr="00FA2813">
        <w:rPr>
          <w:sz w:val="24"/>
          <w:szCs w:val="24"/>
        </w:rPr>
        <w:br/>
        <w:t>w tym: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</w:t>
      </w:r>
    </w:p>
    <w:p w:rsidR="00FA2813" w:rsidRPr="00FA2813" w:rsidRDefault="00FA2813" w:rsidP="00FA2813">
      <w:pPr>
        <w:numPr>
          <w:ilvl w:val="0"/>
          <w:numId w:val="60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lastRenderedPageBreak/>
        <w:t>z tytułu składki na ubezpieczenia społeczne  od zasiłków dla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ab/>
        <w:t>bezrobotnych za  grudzień 2019 roku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63.679 zł.</w:t>
      </w:r>
    </w:p>
    <w:p w:rsidR="00FA2813" w:rsidRPr="00FA2813" w:rsidRDefault="00FA2813" w:rsidP="00FA2813">
      <w:pPr>
        <w:numPr>
          <w:ilvl w:val="0"/>
          <w:numId w:val="60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z tytułu składki zdrowotnej od osób z prawem do zasiłku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ab/>
        <w:t>dla bezrobotnych za grudzień 2019 roku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19.778 zł.</w:t>
      </w:r>
    </w:p>
    <w:p w:rsidR="00FA2813" w:rsidRPr="00FA2813" w:rsidRDefault="00FA2813" w:rsidP="00FA2813">
      <w:pPr>
        <w:numPr>
          <w:ilvl w:val="0"/>
          <w:numId w:val="60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>z tytułu naliczonych a niepodjętych świadczeń przez bezrobotnych</w:t>
      </w:r>
    </w:p>
    <w:p w:rsidR="00FA2813" w:rsidRPr="00FA2813" w:rsidRDefault="00FA2813" w:rsidP="00FA2813">
      <w:pPr>
        <w:spacing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ab/>
        <w:t>(zasiłki dla bezrobotnych)</w:t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</w:r>
      <w:r w:rsidRPr="00FA2813">
        <w:rPr>
          <w:sz w:val="24"/>
          <w:szCs w:val="24"/>
        </w:rPr>
        <w:tab/>
        <w:t xml:space="preserve">                 873 zł.</w:t>
      </w:r>
    </w:p>
    <w:p w:rsidR="00FA2813" w:rsidRPr="00FA2813" w:rsidRDefault="00FA2813" w:rsidP="00FA2813">
      <w:pPr>
        <w:numPr>
          <w:ilvl w:val="0"/>
          <w:numId w:val="60"/>
        </w:numPr>
        <w:spacing w:after="0" w:line="360" w:lineRule="auto"/>
        <w:jc w:val="both"/>
        <w:rPr>
          <w:sz w:val="24"/>
          <w:szCs w:val="24"/>
        </w:rPr>
      </w:pPr>
      <w:r w:rsidRPr="00FA2813">
        <w:rPr>
          <w:sz w:val="24"/>
          <w:szCs w:val="24"/>
        </w:rPr>
        <w:t xml:space="preserve">z tytułu pozostałych rozrachunków (PFRON)                      </w:t>
      </w:r>
      <w:r w:rsidRPr="00FA2813">
        <w:rPr>
          <w:sz w:val="24"/>
          <w:szCs w:val="24"/>
        </w:rPr>
        <w:tab/>
        <w:t xml:space="preserve">               4.731 zł.    </w:t>
      </w:r>
    </w:p>
    <w:p w:rsidR="00FA2813" w:rsidRPr="00FA2813" w:rsidRDefault="00FA2813" w:rsidP="00FA2813">
      <w:pPr>
        <w:spacing w:after="0" w:line="360" w:lineRule="auto"/>
        <w:jc w:val="both"/>
        <w:rPr>
          <w:rFonts w:eastAsia="Calibri"/>
          <w:sz w:val="24"/>
          <w:szCs w:val="22"/>
          <w:lang w:eastAsia="en-US"/>
        </w:rPr>
      </w:pPr>
      <w:r w:rsidRPr="00FA2813">
        <w:rPr>
          <w:rFonts w:eastAsia="Calibri"/>
          <w:b/>
          <w:sz w:val="24"/>
          <w:szCs w:val="24"/>
          <w:lang w:eastAsia="en-US"/>
        </w:rPr>
        <w:t>Odrębność systemowa środków Funduszu Pracy powoduje iż realizacja powyższych działań i zadań oraz wydatkowanie środków finansowych odbywa się bezpośrednio we współpracy z dysponentem Funduszu Pracy tj. Ministerstwem Rodziny, Pracy i Polityki Społecznej jak również z Wojewódzkim Urzędem Pracy w Warszawie</w:t>
      </w:r>
    </w:p>
    <w:p w:rsidR="009D28E1" w:rsidRDefault="009D28E1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9D28E1" w:rsidRDefault="009D28E1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AA660B" w:rsidRDefault="00AA660B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AA660B" w:rsidRDefault="00AA660B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3B0EC5" w:rsidRDefault="003B0EC5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  <w:bookmarkStart w:id="0" w:name="_GoBack"/>
      <w:bookmarkEnd w:id="0"/>
    </w:p>
    <w:p w:rsidR="0075798D" w:rsidRDefault="0075798D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</w:p>
    <w:p w:rsidR="00A31C1E" w:rsidRPr="00A94176" w:rsidRDefault="002949B6" w:rsidP="0092046F">
      <w:pPr>
        <w:pStyle w:val="Tekstpodstawowywcity2"/>
        <w:spacing w:line="360" w:lineRule="auto"/>
        <w:ind w:left="0"/>
        <w:rPr>
          <w:b/>
          <w:i/>
          <w:szCs w:val="24"/>
        </w:rPr>
      </w:pPr>
      <w:r>
        <w:rPr>
          <w:b/>
          <w:i/>
          <w:szCs w:val="24"/>
        </w:rPr>
        <w:t>1</w:t>
      </w:r>
      <w:r w:rsidR="00BE71A6">
        <w:rPr>
          <w:b/>
          <w:i/>
          <w:szCs w:val="24"/>
        </w:rPr>
        <w:t>1</w:t>
      </w:r>
      <w:r w:rsidR="00A22B03">
        <w:rPr>
          <w:b/>
          <w:i/>
          <w:szCs w:val="24"/>
        </w:rPr>
        <w:t xml:space="preserve"> </w:t>
      </w:r>
      <w:r w:rsidR="00A31C1E" w:rsidRPr="000733E7">
        <w:rPr>
          <w:b/>
          <w:i/>
          <w:szCs w:val="24"/>
        </w:rPr>
        <w:t xml:space="preserve">. </w:t>
      </w:r>
      <w:r w:rsidR="00A31C1E" w:rsidRPr="004E3BFD">
        <w:rPr>
          <w:b/>
          <w:i/>
          <w:sz w:val="28"/>
          <w:szCs w:val="28"/>
        </w:rPr>
        <w:t xml:space="preserve">Podsumowanie </w:t>
      </w:r>
    </w:p>
    <w:p w:rsidR="00B57AAF" w:rsidRPr="000733E7" w:rsidRDefault="00277956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 końcu grudnia 2019r. liczba bezrobotnych zarejestrowanych w Powiatowym Urzędzie Prac</w:t>
      </w:r>
      <w:r w:rsidR="00715ADE">
        <w:rPr>
          <w:sz w:val="24"/>
          <w:szCs w:val="24"/>
        </w:rPr>
        <w:t>y w Otwocku wynosiła 1804 osoby. W porównaniu z analogicznym okresem ubiegłego roku była niższa o 204 osoby, tj. o 10,2%.</w:t>
      </w:r>
    </w:p>
    <w:p w:rsidR="00A31C1E" w:rsidRDefault="00277956" w:rsidP="00277956">
      <w:pPr>
        <w:pStyle w:val="Tekstpodstawowy3"/>
        <w:numPr>
          <w:ilvl w:val="0"/>
          <w:numId w:val="20"/>
        </w:numPr>
        <w:tabs>
          <w:tab w:val="clear" w:pos="360"/>
          <w:tab w:val="num" w:pos="142"/>
        </w:tabs>
        <w:spacing w:after="0"/>
        <w:ind w:left="426" w:hanging="426"/>
        <w:rPr>
          <w:sz w:val="24"/>
          <w:szCs w:val="24"/>
        </w:rPr>
      </w:pPr>
      <w:r>
        <w:rPr>
          <w:sz w:val="24"/>
          <w:szCs w:val="24"/>
        </w:rPr>
        <w:t>Najniższy spadek bezrobocia w liczbach bezwzględnych odnotowano w gminach: Otwock – o 79 osób, Karczew – o 50 osób, Józefów – o 29 osób, Celestynów – o 24 osoby oraz Wiązowna – o 20 osób.</w:t>
      </w:r>
    </w:p>
    <w:p w:rsidR="00043EA4" w:rsidRDefault="00043EA4" w:rsidP="00277956">
      <w:pPr>
        <w:pStyle w:val="Tekstpodstawowy3"/>
        <w:numPr>
          <w:ilvl w:val="0"/>
          <w:numId w:val="20"/>
        </w:numPr>
        <w:tabs>
          <w:tab w:val="clear" w:pos="360"/>
          <w:tab w:val="num" w:pos="142"/>
        </w:tabs>
        <w:spacing w:after="0"/>
        <w:ind w:left="426" w:hanging="426"/>
        <w:rPr>
          <w:sz w:val="24"/>
          <w:szCs w:val="24"/>
        </w:rPr>
      </w:pPr>
      <w:r>
        <w:rPr>
          <w:sz w:val="24"/>
          <w:szCs w:val="24"/>
        </w:rPr>
        <w:t>W 2019r. „odpływ” osób bezrobotnych był większy od „napływu”. W omawianym okresie z ewidencji osób bezrobotnych wyłączono 3501 osób (średnio miesięcznie 292 osoby), natomiast zarejestrowano 3297 osób (średnio miesięcznie 275 osób).</w:t>
      </w:r>
    </w:p>
    <w:p w:rsidR="00043EA4" w:rsidRDefault="00043EA4" w:rsidP="00043EA4">
      <w:pPr>
        <w:pStyle w:val="Tekstpodstawowy3"/>
        <w:numPr>
          <w:ilvl w:val="0"/>
          <w:numId w:val="20"/>
        </w:numPr>
        <w:tabs>
          <w:tab w:val="clear" w:pos="360"/>
          <w:tab w:val="num" w:pos="142"/>
        </w:tabs>
        <w:spacing w:after="0"/>
        <w:ind w:left="426" w:hanging="426"/>
        <w:rPr>
          <w:sz w:val="24"/>
          <w:szCs w:val="24"/>
        </w:rPr>
      </w:pPr>
      <w:r>
        <w:rPr>
          <w:sz w:val="24"/>
          <w:szCs w:val="24"/>
        </w:rPr>
        <w:t xml:space="preserve">W grudniu 2019r. wskaźnik stopy bezrobocia w powiecie otwockim wyniósł 3,7%. W porównaniu z analogicznym okresem roku poprzedniego stopa bezrobocia w powiecie zmniejszyła się o 0,4 punktu procentowego. W tym samym czasie w Polsce wskaźnik ten zmalał o 0,6 punktu procentowego i wyniósł – 5,2%, natomiast w województwie mazowieckim zmalał o 0,5 punktu procentowego i wyniósł – 4,4%. </w:t>
      </w:r>
    </w:p>
    <w:p w:rsidR="00043EA4" w:rsidRPr="00043EA4" w:rsidRDefault="00043EA4" w:rsidP="00043EA4">
      <w:pPr>
        <w:pStyle w:val="Tekstpodstawowy3"/>
        <w:spacing w:after="0"/>
        <w:ind w:left="426"/>
        <w:rPr>
          <w:sz w:val="24"/>
          <w:szCs w:val="24"/>
        </w:rPr>
      </w:pPr>
      <w:r w:rsidRPr="00043EA4">
        <w:rPr>
          <w:sz w:val="24"/>
          <w:szCs w:val="24"/>
        </w:rPr>
        <w:t>W rankingu powiatów województwa mazowieckiego pod względem poziomu stopy bezrobocia powiat zajmował 8 miejsce.</w:t>
      </w:r>
    </w:p>
    <w:p w:rsidR="00043EA4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lastRenderedPageBreak/>
        <w:t xml:space="preserve">W odniesieniu do analogicznego okresu roku poprzedniego odnotowano </w:t>
      </w:r>
      <w:r w:rsidR="00DD19F1">
        <w:rPr>
          <w:sz w:val="24"/>
          <w:szCs w:val="24"/>
        </w:rPr>
        <w:t>spadek</w:t>
      </w:r>
      <w:r w:rsidRPr="000733E7">
        <w:rPr>
          <w:sz w:val="24"/>
          <w:szCs w:val="24"/>
        </w:rPr>
        <w:t xml:space="preserve"> liczby zwolnień pracowników z przyczyn d</w:t>
      </w:r>
      <w:r w:rsidR="00043EA4">
        <w:rPr>
          <w:sz w:val="24"/>
          <w:szCs w:val="24"/>
        </w:rPr>
        <w:t>otyczących zakładu pracy – o 31,2% (tj. o 39 osób).</w:t>
      </w:r>
    </w:p>
    <w:p w:rsidR="00A31C1E" w:rsidRPr="000733E7" w:rsidRDefault="00A31C1E" w:rsidP="00043EA4">
      <w:pPr>
        <w:pStyle w:val="Tekstpodstawowy3"/>
        <w:spacing w:after="0"/>
        <w:ind w:left="360"/>
        <w:rPr>
          <w:sz w:val="24"/>
          <w:szCs w:val="24"/>
        </w:rPr>
      </w:pPr>
      <w:r w:rsidRPr="000733E7">
        <w:rPr>
          <w:sz w:val="24"/>
          <w:szCs w:val="24"/>
        </w:rPr>
        <w:t xml:space="preserve">Należy zaznaczyć, iż w tej populacji bezrobotnych </w:t>
      </w:r>
      <w:r w:rsidR="009D102A">
        <w:rPr>
          <w:sz w:val="24"/>
          <w:szCs w:val="24"/>
        </w:rPr>
        <w:t>kobiety</w:t>
      </w:r>
      <w:r w:rsidR="00F71961">
        <w:rPr>
          <w:sz w:val="24"/>
          <w:szCs w:val="24"/>
        </w:rPr>
        <w:t xml:space="preserve"> stanowiły </w:t>
      </w:r>
      <w:r w:rsidRPr="000733E7">
        <w:rPr>
          <w:sz w:val="24"/>
          <w:szCs w:val="24"/>
        </w:rPr>
        <w:t xml:space="preserve">w końcu </w:t>
      </w:r>
      <w:r w:rsidR="003431B0" w:rsidRPr="000733E7">
        <w:rPr>
          <w:sz w:val="24"/>
          <w:szCs w:val="24"/>
        </w:rPr>
        <w:t>grudnia</w:t>
      </w:r>
      <w:r w:rsidRPr="000733E7">
        <w:rPr>
          <w:sz w:val="24"/>
          <w:szCs w:val="24"/>
        </w:rPr>
        <w:t xml:space="preserve"> 20</w:t>
      </w:r>
      <w:r w:rsidR="00FE43E3" w:rsidRPr="000733E7">
        <w:rPr>
          <w:sz w:val="24"/>
          <w:szCs w:val="24"/>
        </w:rPr>
        <w:t>1</w:t>
      </w:r>
      <w:r w:rsidR="00715ADE">
        <w:rPr>
          <w:sz w:val="24"/>
          <w:szCs w:val="24"/>
        </w:rPr>
        <w:t>9</w:t>
      </w:r>
      <w:r w:rsidR="007B2EDC">
        <w:rPr>
          <w:sz w:val="24"/>
          <w:szCs w:val="24"/>
        </w:rPr>
        <w:t xml:space="preserve"> roku </w:t>
      </w:r>
      <w:r w:rsidRPr="000733E7">
        <w:rPr>
          <w:sz w:val="24"/>
          <w:szCs w:val="24"/>
        </w:rPr>
        <w:t xml:space="preserve"> </w:t>
      </w:r>
      <w:r w:rsidR="00043EA4">
        <w:rPr>
          <w:sz w:val="24"/>
          <w:szCs w:val="24"/>
        </w:rPr>
        <w:t>50,0</w:t>
      </w:r>
      <w:r w:rsidRPr="000733E7">
        <w:rPr>
          <w:sz w:val="24"/>
          <w:szCs w:val="24"/>
        </w:rPr>
        <w:t>%.</w:t>
      </w:r>
    </w:p>
    <w:p w:rsidR="00A31C1E" w:rsidRPr="000733E7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t xml:space="preserve">Nadal wysoki odsetek w ogólnej liczbie </w:t>
      </w:r>
      <w:r w:rsidR="006A612A">
        <w:rPr>
          <w:sz w:val="24"/>
          <w:szCs w:val="24"/>
        </w:rPr>
        <w:t>bezrobotnych stanowią osoby nie</w:t>
      </w:r>
      <w:r w:rsidRPr="000733E7">
        <w:rPr>
          <w:sz w:val="24"/>
          <w:szCs w:val="24"/>
        </w:rPr>
        <w:t>posiadające prawa do zasiłku. Na przestrzeni 20</w:t>
      </w:r>
      <w:r w:rsidR="00FE43E3" w:rsidRPr="000733E7">
        <w:rPr>
          <w:sz w:val="24"/>
          <w:szCs w:val="24"/>
        </w:rPr>
        <w:t>1</w:t>
      </w:r>
      <w:r w:rsidR="00043EA4">
        <w:rPr>
          <w:sz w:val="24"/>
          <w:szCs w:val="24"/>
        </w:rPr>
        <w:t>9</w:t>
      </w:r>
      <w:r w:rsidRPr="000733E7">
        <w:rPr>
          <w:sz w:val="24"/>
          <w:szCs w:val="24"/>
        </w:rPr>
        <w:t xml:space="preserve"> roku, biorąc pod uwagę poszczególne miesiące populacja ta stanowiła ponad </w:t>
      </w:r>
      <w:r w:rsidR="00043EA4">
        <w:rPr>
          <w:sz w:val="24"/>
          <w:szCs w:val="24"/>
        </w:rPr>
        <w:t>82</w:t>
      </w:r>
      <w:r w:rsidR="00DD19F1">
        <w:rPr>
          <w:sz w:val="24"/>
          <w:szCs w:val="24"/>
        </w:rPr>
        <w:t>,0</w:t>
      </w:r>
      <w:r w:rsidRPr="000733E7">
        <w:rPr>
          <w:sz w:val="24"/>
          <w:szCs w:val="24"/>
        </w:rPr>
        <w:t>% ogółu bezrobotnych.</w:t>
      </w:r>
    </w:p>
    <w:p w:rsidR="00A31C1E" w:rsidRPr="000733E7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t xml:space="preserve">W </w:t>
      </w:r>
      <w:r w:rsidR="00DD19F1">
        <w:rPr>
          <w:sz w:val="24"/>
          <w:szCs w:val="24"/>
        </w:rPr>
        <w:t xml:space="preserve">analizowanym </w:t>
      </w:r>
      <w:r w:rsidR="002A41AF">
        <w:rPr>
          <w:sz w:val="24"/>
          <w:szCs w:val="24"/>
        </w:rPr>
        <w:t xml:space="preserve">okresie </w:t>
      </w:r>
      <w:r w:rsidR="00FE43E3" w:rsidRPr="000733E7">
        <w:rPr>
          <w:sz w:val="24"/>
          <w:szCs w:val="24"/>
        </w:rPr>
        <w:t>liczba</w:t>
      </w:r>
      <w:r w:rsidRPr="000733E7">
        <w:rPr>
          <w:sz w:val="24"/>
          <w:szCs w:val="24"/>
        </w:rPr>
        <w:t xml:space="preserve"> osób b</w:t>
      </w:r>
      <w:r w:rsidR="00FE43E3" w:rsidRPr="000733E7">
        <w:rPr>
          <w:sz w:val="24"/>
          <w:szCs w:val="24"/>
        </w:rPr>
        <w:t xml:space="preserve">ezrobotnych z prawem do zasiłku stanowiła </w:t>
      </w:r>
      <w:r w:rsidR="004E3BFD">
        <w:rPr>
          <w:sz w:val="24"/>
          <w:szCs w:val="24"/>
        </w:rPr>
        <w:br/>
      </w:r>
      <w:r w:rsidR="00F72B32">
        <w:rPr>
          <w:sz w:val="24"/>
          <w:szCs w:val="24"/>
        </w:rPr>
        <w:t>w każdym miesiącu ponad 1</w:t>
      </w:r>
      <w:r w:rsidR="00043EA4">
        <w:rPr>
          <w:sz w:val="24"/>
          <w:szCs w:val="24"/>
        </w:rPr>
        <w:t>6</w:t>
      </w:r>
      <w:r w:rsidR="00F71961">
        <w:rPr>
          <w:sz w:val="24"/>
          <w:szCs w:val="24"/>
        </w:rPr>
        <w:t>,0</w:t>
      </w:r>
      <w:r w:rsidR="00F72B32">
        <w:rPr>
          <w:sz w:val="24"/>
          <w:szCs w:val="24"/>
        </w:rPr>
        <w:t>%</w:t>
      </w:r>
      <w:r w:rsidR="00FE43E3" w:rsidRPr="000733E7">
        <w:rPr>
          <w:sz w:val="24"/>
          <w:szCs w:val="24"/>
        </w:rPr>
        <w:t xml:space="preserve"> ogółu bezrobotnych. </w:t>
      </w:r>
      <w:r w:rsidRPr="000733E7">
        <w:rPr>
          <w:sz w:val="24"/>
          <w:szCs w:val="24"/>
        </w:rPr>
        <w:t xml:space="preserve">W odniesieniu do </w:t>
      </w:r>
      <w:r w:rsidR="003431B0" w:rsidRPr="000733E7">
        <w:rPr>
          <w:sz w:val="24"/>
          <w:szCs w:val="24"/>
        </w:rPr>
        <w:t>grudnia</w:t>
      </w:r>
      <w:r w:rsidRPr="000733E7">
        <w:rPr>
          <w:sz w:val="24"/>
          <w:szCs w:val="24"/>
        </w:rPr>
        <w:t xml:space="preserve"> 20</w:t>
      </w:r>
      <w:r w:rsidR="00F72B32">
        <w:rPr>
          <w:sz w:val="24"/>
          <w:szCs w:val="24"/>
        </w:rPr>
        <w:t>1</w:t>
      </w:r>
      <w:r w:rsidR="00043EA4">
        <w:rPr>
          <w:sz w:val="24"/>
          <w:szCs w:val="24"/>
        </w:rPr>
        <w:t>8</w:t>
      </w:r>
      <w:r w:rsidRPr="000733E7">
        <w:rPr>
          <w:sz w:val="24"/>
          <w:szCs w:val="24"/>
        </w:rPr>
        <w:t>r. liczba osób posiadającyc</w:t>
      </w:r>
      <w:r w:rsidR="003431B0" w:rsidRPr="000733E7">
        <w:rPr>
          <w:sz w:val="24"/>
          <w:szCs w:val="24"/>
        </w:rPr>
        <w:t xml:space="preserve">h prawo do zasiłku </w:t>
      </w:r>
      <w:r w:rsidR="00F71961">
        <w:rPr>
          <w:sz w:val="24"/>
          <w:szCs w:val="24"/>
        </w:rPr>
        <w:t>spadła</w:t>
      </w:r>
      <w:r w:rsidR="00813D0D">
        <w:rPr>
          <w:sz w:val="24"/>
          <w:szCs w:val="24"/>
        </w:rPr>
        <w:t xml:space="preserve"> o</w:t>
      </w:r>
      <w:r w:rsidR="00043EA4">
        <w:rPr>
          <w:sz w:val="24"/>
          <w:szCs w:val="24"/>
        </w:rPr>
        <w:t xml:space="preserve"> 27</w:t>
      </w:r>
      <w:r w:rsidRPr="000733E7">
        <w:rPr>
          <w:sz w:val="24"/>
          <w:szCs w:val="24"/>
        </w:rPr>
        <w:t xml:space="preserve"> os</w:t>
      </w:r>
      <w:r w:rsidR="00F71961">
        <w:rPr>
          <w:sz w:val="24"/>
          <w:szCs w:val="24"/>
        </w:rPr>
        <w:t>ób</w:t>
      </w:r>
      <w:r w:rsidRPr="000733E7">
        <w:rPr>
          <w:sz w:val="24"/>
          <w:szCs w:val="24"/>
        </w:rPr>
        <w:t xml:space="preserve">, tj. o </w:t>
      </w:r>
      <w:r w:rsidR="00043EA4">
        <w:rPr>
          <w:sz w:val="24"/>
          <w:szCs w:val="24"/>
        </w:rPr>
        <w:t>8,0</w:t>
      </w:r>
      <w:r w:rsidRPr="000733E7">
        <w:rPr>
          <w:sz w:val="24"/>
          <w:szCs w:val="24"/>
        </w:rPr>
        <w:t>%.</w:t>
      </w:r>
      <w:r w:rsidR="00FE43E3" w:rsidRPr="000733E7">
        <w:rPr>
          <w:sz w:val="24"/>
          <w:szCs w:val="24"/>
        </w:rPr>
        <w:t xml:space="preserve"> W końcu grudnia </w:t>
      </w:r>
      <w:r w:rsidR="00F72B32">
        <w:rPr>
          <w:sz w:val="24"/>
          <w:szCs w:val="24"/>
        </w:rPr>
        <w:t>201</w:t>
      </w:r>
      <w:r w:rsidR="00043EA4">
        <w:rPr>
          <w:sz w:val="24"/>
          <w:szCs w:val="24"/>
        </w:rPr>
        <w:t>9r.</w:t>
      </w:r>
      <w:r w:rsidR="00F72B32">
        <w:rPr>
          <w:sz w:val="24"/>
          <w:szCs w:val="24"/>
        </w:rPr>
        <w:t xml:space="preserve"> </w:t>
      </w:r>
      <w:r w:rsidR="002A41AF">
        <w:rPr>
          <w:sz w:val="24"/>
          <w:szCs w:val="24"/>
        </w:rPr>
        <w:t>najwyższy</w:t>
      </w:r>
      <w:r w:rsidR="00FE43E3" w:rsidRPr="000733E7">
        <w:rPr>
          <w:sz w:val="24"/>
          <w:szCs w:val="24"/>
        </w:rPr>
        <w:t xml:space="preserve">, procentowy udział bezrobotnych posiadających prawo do zasiłku odnotowano w gminach: </w:t>
      </w:r>
      <w:r w:rsidR="00043EA4">
        <w:rPr>
          <w:sz w:val="24"/>
          <w:szCs w:val="24"/>
        </w:rPr>
        <w:t>Wiązowna</w:t>
      </w:r>
      <w:r w:rsidR="00CA1022">
        <w:rPr>
          <w:sz w:val="24"/>
          <w:szCs w:val="24"/>
        </w:rPr>
        <w:t xml:space="preserve"> </w:t>
      </w:r>
      <w:r w:rsidR="00FE43E3" w:rsidRPr="000733E7">
        <w:rPr>
          <w:sz w:val="24"/>
          <w:szCs w:val="24"/>
        </w:rPr>
        <w:t xml:space="preserve">– </w:t>
      </w:r>
      <w:r w:rsidR="00CA1022">
        <w:rPr>
          <w:sz w:val="24"/>
          <w:szCs w:val="24"/>
        </w:rPr>
        <w:t>22,6</w:t>
      </w:r>
      <w:r w:rsidR="00FE43E3" w:rsidRPr="000733E7">
        <w:rPr>
          <w:sz w:val="24"/>
          <w:szCs w:val="24"/>
        </w:rPr>
        <w:t xml:space="preserve">% ogółu bezrobotnych tej gminy, </w:t>
      </w:r>
      <w:r w:rsidR="00043EA4">
        <w:rPr>
          <w:sz w:val="24"/>
          <w:szCs w:val="24"/>
        </w:rPr>
        <w:t>Józefów</w:t>
      </w:r>
      <w:r w:rsidR="00F71961">
        <w:rPr>
          <w:sz w:val="24"/>
          <w:szCs w:val="24"/>
        </w:rPr>
        <w:t xml:space="preserve"> </w:t>
      </w:r>
      <w:r w:rsidR="00FE43E3" w:rsidRPr="000733E7">
        <w:rPr>
          <w:sz w:val="24"/>
          <w:szCs w:val="24"/>
        </w:rPr>
        <w:t xml:space="preserve">– </w:t>
      </w:r>
      <w:r w:rsidR="00043EA4">
        <w:rPr>
          <w:sz w:val="24"/>
          <w:szCs w:val="24"/>
        </w:rPr>
        <w:t>19,3</w:t>
      </w:r>
      <w:r w:rsidR="00FE43E3" w:rsidRPr="000733E7">
        <w:rPr>
          <w:sz w:val="24"/>
          <w:szCs w:val="24"/>
        </w:rPr>
        <w:t>%</w:t>
      </w:r>
      <w:r w:rsidR="00DD19F1">
        <w:rPr>
          <w:sz w:val="24"/>
          <w:szCs w:val="24"/>
        </w:rPr>
        <w:t>,</w:t>
      </w:r>
      <w:r w:rsidR="00FE43E3" w:rsidRPr="000733E7">
        <w:rPr>
          <w:sz w:val="24"/>
          <w:szCs w:val="24"/>
        </w:rPr>
        <w:t xml:space="preserve"> </w:t>
      </w:r>
      <w:r w:rsidR="00043EA4">
        <w:rPr>
          <w:sz w:val="24"/>
          <w:szCs w:val="24"/>
        </w:rPr>
        <w:t>Kołbiel</w:t>
      </w:r>
      <w:r w:rsidR="00DD19F1">
        <w:rPr>
          <w:sz w:val="24"/>
          <w:szCs w:val="24"/>
        </w:rPr>
        <w:t xml:space="preserve"> </w:t>
      </w:r>
      <w:r w:rsidR="00FE43E3" w:rsidRPr="000733E7">
        <w:rPr>
          <w:sz w:val="24"/>
          <w:szCs w:val="24"/>
        </w:rPr>
        <w:t xml:space="preserve">– </w:t>
      </w:r>
      <w:r w:rsidR="00043EA4">
        <w:rPr>
          <w:sz w:val="24"/>
          <w:szCs w:val="24"/>
        </w:rPr>
        <w:t>19,1</w:t>
      </w:r>
      <w:r w:rsidR="00813D0D">
        <w:rPr>
          <w:sz w:val="24"/>
          <w:szCs w:val="24"/>
        </w:rPr>
        <w:t xml:space="preserve">% oraz </w:t>
      </w:r>
      <w:r w:rsidR="00B444EB">
        <w:rPr>
          <w:sz w:val="24"/>
          <w:szCs w:val="24"/>
        </w:rPr>
        <w:t>Osieck – 18,2</w:t>
      </w:r>
      <w:r w:rsidR="00DD19F1">
        <w:rPr>
          <w:sz w:val="24"/>
          <w:szCs w:val="24"/>
        </w:rPr>
        <w:t>%.</w:t>
      </w:r>
    </w:p>
    <w:p w:rsidR="00A31C1E" w:rsidRPr="00CA1022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t xml:space="preserve">W </w:t>
      </w:r>
      <w:r w:rsidR="00B444EB">
        <w:rPr>
          <w:sz w:val="24"/>
          <w:szCs w:val="24"/>
        </w:rPr>
        <w:t>końcu grudnia 2019</w:t>
      </w:r>
      <w:r w:rsidR="00DD19F1">
        <w:rPr>
          <w:sz w:val="24"/>
          <w:szCs w:val="24"/>
        </w:rPr>
        <w:t>r.</w:t>
      </w:r>
      <w:r w:rsidRPr="000733E7">
        <w:rPr>
          <w:sz w:val="24"/>
          <w:szCs w:val="24"/>
        </w:rPr>
        <w:t xml:space="preserve"> najliczniejszą </w:t>
      </w:r>
      <w:r w:rsidR="00C41A2A" w:rsidRPr="000733E7">
        <w:rPr>
          <w:sz w:val="24"/>
          <w:szCs w:val="24"/>
        </w:rPr>
        <w:t>populację</w:t>
      </w:r>
      <w:r w:rsidRPr="000733E7">
        <w:rPr>
          <w:sz w:val="24"/>
          <w:szCs w:val="24"/>
        </w:rPr>
        <w:t xml:space="preserve"> w strukturze wiekowej bezrobotnych </w:t>
      </w:r>
      <w:r w:rsidR="004E3BFD">
        <w:rPr>
          <w:sz w:val="24"/>
          <w:szCs w:val="24"/>
        </w:rPr>
        <w:br/>
      </w:r>
      <w:r w:rsidRPr="000733E7">
        <w:rPr>
          <w:sz w:val="24"/>
          <w:szCs w:val="24"/>
        </w:rPr>
        <w:t>w powiecie otwockim stanowiły osoby w przedziale wiek</w:t>
      </w:r>
      <w:r w:rsidR="00D7377C">
        <w:rPr>
          <w:sz w:val="24"/>
          <w:szCs w:val="24"/>
        </w:rPr>
        <w:t>owym 35 – 44 lata</w:t>
      </w:r>
      <w:r w:rsidR="009707BB">
        <w:rPr>
          <w:sz w:val="24"/>
          <w:szCs w:val="24"/>
        </w:rPr>
        <w:t xml:space="preserve"> </w:t>
      </w:r>
      <w:r w:rsidR="003431B0" w:rsidRPr="000733E7">
        <w:rPr>
          <w:sz w:val="24"/>
          <w:szCs w:val="24"/>
        </w:rPr>
        <w:t xml:space="preserve">– </w:t>
      </w:r>
      <w:r w:rsidR="00B444EB">
        <w:rPr>
          <w:sz w:val="24"/>
          <w:szCs w:val="24"/>
        </w:rPr>
        <w:t>25,3</w:t>
      </w:r>
      <w:r w:rsidRPr="000733E7">
        <w:rPr>
          <w:sz w:val="24"/>
          <w:szCs w:val="24"/>
        </w:rPr>
        <w:t>% ogółu bezrobotnych, a w następnej kolejności bezrob</w:t>
      </w:r>
      <w:r w:rsidR="003431B0" w:rsidRPr="000733E7">
        <w:rPr>
          <w:sz w:val="24"/>
          <w:szCs w:val="24"/>
        </w:rPr>
        <w:t xml:space="preserve">otni w wieku </w:t>
      </w:r>
      <w:r w:rsidR="00B444EB">
        <w:rPr>
          <w:sz w:val="24"/>
          <w:szCs w:val="24"/>
        </w:rPr>
        <w:t>55 lat i powyżej – 24,5</w:t>
      </w:r>
      <w:r w:rsidR="00FE43E3" w:rsidRPr="000733E7">
        <w:rPr>
          <w:sz w:val="24"/>
          <w:szCs w:val="24"/>
        </w:rPr>
        <w:t>%,</w:t>
      </w:r>
      <w:r w:rsidR="00CA1022">
        <w:rPr>
          <w:sz w:val="24"/>
          <w:szCs w:val="24"/>
        </w:rPr>
        <w:t xml:space="preserve"> </w:t>
      </w:r>
      <w:r w:rsidR="00FE43E3" w:rsidRPr="00CA1022">
        <w:rPr>
          <w:sz w:val="24"/>
          <w:szCs w:val="24"/>
        </w:rPr>
        <w:t xml:space="preserve">bezrobotni </w:t>
      </w:r>
      <w:r w:rsidR="00B444EB">
        <w:rPr>
          <w:sz w:val="24"/>
          <w:szCs w:val="24"/>
        </w:rPr>
        <w:t>w przedziale wiekowym 25 – 34 lata</w:t>
      </w:r>
      <w:r w:rsidRPr="00CA1022">
        <w:rPr>
          <w:sz w:val="24"/>
          <w:szCs w:val="24"/>
        </w:rPr>
        <w:t xml:space="preserve"> – </w:t>
      </w:r>
      <w:r w:rsidR="00B444EB">
        <w:rPr>
          <w:sz w:val="24"/>
          <w:szCs w:val="24"/>
        </w:rPr>
        <w:t>21,2</w:t>
      </w:r>
      <w:r w:rsidRPr="00CA1022">
        <w:rPr>
          <w:sz w:val="24"/>
          <w:szCs w:val="24"/>
        </w:rPr>
        <w:t xml:space="preserve">% oraz w wieku </w:t>
      </w:r>
      <w:r w:rsidR="00286C91" w:rsidRPr="00CA1022">
        <w:rPr>
          <w:sz w:val="24"/>
          <w:szCs w:val="24"/>
        </w:rPr>
        <w:t xml:space="preserve">45 – 54 lata </w:t>
      </w:r>
      <w:r w:rsidR="00F72B32" w:rsidRPr="00CA1022">
        <w:rPr>
          <w:sz w:val="24"/>
          <w:szCs w:val="24"/>
        </w:rPr>
        <w:t xml:space="preserve"> </w:t>
      </w:r>
      <w:r w:rsidRPr="00CA1022">
        <w:rPr>
          <w:sz w:val="24"/>
          <w:szCs w:val="24"/>
        </w:rPr>
        <w:t xml:space="preserve">– </w:t>
      </w:r>
      <w:r w:rsidR="00B444EB">
        <w:rPr>
          <w:sz w:val="24"/>
          <w:szCs w:val="24"/>
        </w:rPr>
        <w:t>18,9</w:t>
      </w:r>
      <w:r w:rsidRPr="00CA1022">
        <w:rPr>
          <w:sz w:val="24"/>
          <w:szCs w:val="24"/>
        </w:rPr>
        <w:t xml:space="preserve">%. </w:t>
      </w:r>
    </w:p>
    <w:p w:rsidR="00A31C1E" w:rsidRPr="000733E7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t xml:space="preserve">Wśród osób bezrobotnych zdecydowanie przeważają osoby posiadające niskie wykształcenie. Według danych z </w:t>
      </w:r>
      <w:r w:rsidR="003431B0" w:rsidRPr="000733E7">
        <w:rPr>
          <w:sz w:val="24"/>
          <w:szCs w:val="24"/>
        </w:rPr>
        <w:t>grudnia</w:t>
      </w:r>
      <w:r w:rsidRPr="000733E7">
        <w:rPr>
          <w:sz w:val="24"/>
          <w:szCs w:val="24"/>
        </w:rPr>
        <w:t xml:space="preserve"> 20</w:t>
      </w:r>
      <w:r w:rsidR="00FE43E3" w:rsidRPr="000733E7">
        <w:rPr>
          <w:sz w:val="24"/>
          <w:szCs w:val="24"/>
        </w:rPr>
        <w:t>1</w:t>
      </w:r>
      <w:r w:rsidR="005111AD">
        <w:rPr>
          <w:sz w:val="24"/>
          <w:szCs w:val="24"/>
        </w:rPr>
        <w:t>9</w:t>
      </w:r>
      <w:r w:rsidRPr="000733E7">
        <w:rPr>
          <w:sz w:val="24"/>
          <w:szCs w:val="24"/>
        </w:rPr>
        <w:t xml:space="preserve"> roku – </w:t>
      </w:r>
      <w:r w:rsidR="005111AD">
        <w:rPr>
          <w:sz w:val="24"/>
          <w:szCs w:val="24"/>
        </w:rPr>
        <w:t>931</w:t>
      </w:r>
      <w:r w:rsidRPr="000733E7">
        <w:rPr>
          <w:sz w:val="24"/>
          <w:szCs w:val="24"/>
        </w:rPr>
        <w:t xml:space="preserve"> os</w:t>
      </w:r>
      <w:r w:rsidR="00CA1022">
        <w:rPr>
          <w:sz w:val="24"/>
          <w:szCs w:val="24"/>
        </w:rPr>
        <w:t>ób</w:t>
      </w:r>
      <w:r w:rsidRPr="000733E7">
        <w:rPr>
          <w:sz w:val="24"/>
          <w:szCs w:val="24"/>
        </w:rPr>
        <w:t xml:space="preserve"> bezrobotn</w:t>
      </w:r>
      <w:r w:rsidR="00CA1022">
        <w:rPr>
          <w:sz w:val="24"/>
          <w:szCs w:val="24"/>
        </w:rPr>
        <w:t>ych</w:t>
      </w:r>
      <w:r w:rsidRPr="000733E7">
        <w:rPr>
          <w:sz w:val="24"/>
          <w:szCs w:val="24"/>
        </w:rPr>
        <w:t xml:space="preserve"> posiadał</w:t>
      </w:r>
      <w:r w:rsidR="00CA1022">
        <w:rPr>
          <w:sz w:val="24"/>
          <w:szCs w:val="24"/>
        </w:rPr>
        <w:t>o</w:t>
      </w:r>
      <w:r w:rsidRPr="000733E7">
        <w:rPr>
          <w:sz w:val="24"/>
          <w:szCs w:val="24"/>
        </w:rPr>
        <w:t xml:space="preserve"> wykształcenie</w:t>
      </w:r>
      <w:r w:rsidR="003431B0" w:rsidRPr="000733E7">
        <w:rPr>
          <w:sz w:val="24"/>
          <w:szCs w:val="24"/>
        </w:rPr>
        <w:t xml:space="preserve"> poniżej średniego, co stanowiło </w:t>
      </w:r>
      <w:r w:rsidR="005111AD">
        <w:rPr>
          <w:sz w:val="24"/>
          <w:szCs w:val="24"/>
        </w:rPr>
        <w:t>51,6</w:t>
      </w:r>
      <w:r w:rsidR="003431B0" w:rsidRPr="000733E7">
        <w:rPr>
          <w:sz w:val="24"/>
          <w:szCs w:val="24"/>
        </w:rPr>
        <w:t>% ogółu bezrobotnych</w:t>
      </w:r>
      <w:r w:rsidRPr="000733E7">
        <w:rPr>
          <w:sz w:val="24"/>
          <w:szCs w:val="24"/>
        </w:rPr>
        <w:t xml:space="preserve">. </w:t>
      </w:r>
    </w:p>
    <w:p w:rsidR="00A31C1E" w:rsidRPr="000733E7" w:rsidRDefault="00A31C1E" w:rsidP="0092046F">
      <w:pPr>
        <w:pStyle w:val="Tekstpodstawowy3"/>
        <w:spacing w:after="0"/>
        <w:ind w:left="360"/>
        <w:rPr>
          <w:sz w:val="24"/>
          <w:szCs w:val="24"/>
        </w:rPr>
      </w:pPr>
      <w:r w:rsidRPr="000733E7">
        <w:rPr>
          <w:sz w:val="24"/>
          <w:szCs w:val="24"/>
        </w:rPr>
        <w:t xml:space="preserve">Coraz częściej bezrobocie dotyczy osób legitymujących się wykształceniem policealnym </w:t>
      </w:r>
      <w:r w:rsidR="004E3BFD">
        <w:rPr>
          <w:sz w:val="24"/>
          <w:szCs w:val="24"/>
        </w:rPr>
        <w:br/>
      </w:r>
      <w:r w:rsidRPr="000733E7">
        <w:rPr>
          <w:sz w:val="24"/>
          <w:szCs w:val="24"/>
        </w:rPr>
        <w:t xml:space="preserve">i średnim zawodowym.  W końcu </w:t>
      </w:r>
      <w:r w:rsidR="003431B0" w:rsidRPr="000733E7">
        <w:rPr>
          <w:sz w:val="24"/>
          <w:szCs w:val="24"/>
        </w:rPr>
        <w:t>grudnia</w:t>
      </w:r>
      <w:r w:rsidRPr="000733E7">
        <w:rPr>
          <w:sz w:val="24"/>
          <w:szCs w:val="24"/>
        </w:rPr>
        <w:t xml:space="preserve"> 20</w:t>
      </w:r>
      <w:r w:rsidR="00FE43E3" w:rsidRPr="000733E7">
        <w:rPr>
          <w:sz w:val="24"/>
          <w:szCs w:val="24"/>
        </w:rPr>
        <w:t>1</w:t>
      </w:r>
      <w:r w:rsidR="005111AD">
        <w:rPr>
          <w:sz w:val="24"/>
          <w:szCs w:val="24"/>
        </w:rPr>
        <w:t>9</w:t>
      </w:r>
      <w:r w:rsidR="003431B0" w:rsidRPr="000733E7">
        <w:rPr>
          <w:sz w:val="24"/>
          <w:szCs w:val="24"/>
        </w:rPr>
        <w:t xml:space="preserve">r. populacja ta stanowiła </w:t>
      </w:r>
      <w:r w:rsidR="00715ADE">
        <w:rPr>
          <w:sz w:val="24"/>
          <w:szCs w:val="24"/>
        </w:rPr>
        <w:t>21,0</w:t>
      </w:r>
      <w:r w:rsidR="003431B0" w:rsidRPr="000733E7">
        <w:rPr>
          <w:sz w:val="24"/>
          <w:szCs w:val="24"/>
        </w:rPr>
        <w:t>% ogółu bezrobotnych (</w:t>
      </w:r>
      <w:r w:rsidR="005111AD">
        <w:rPr>
          <w:sz w:val="24"/>
          <w:szCs w:val="24"/>
        </w:rPr>
        <w:t>tj. 379 osób</w:t>
      </w:r>
      <w:r w:rsidR="003431B0" w:rsidRPr="000733E7">
        <w:rPr>
          <w:sz w:val="24"/>
          <w:szCs w:val="24"/>
        </w:rPr>
        <w:t>).</w:t>
      </w:r>
      <w:r w:rsidR="007F135B">
        <w:rPr>
          <w:sz w:val="24"/>
          <w:szCs w:val="24"/>
        </w:rPr>
        <w:t xml:space="preserve"> </w:t>
      </w:r>
    </w:p>
    <w:p w:rsidR="00A31C1E" w:rsidRPr="000733E7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t xml:space="preserve">Z analizy struktury bezrobocia według stażu pracy wynika, że najliczniejszą </w:t>
      </w:r>
      <w:r w:rsidR="00FE43E3" w:rsidRPr="000733E7">
        <w:rPr>
          <w:sz w:val="24"/>
          <w:szCs w:val="24"/>
        </w:rPr>
        <w:t>populację</w:t>
      </w:r>
      <w:r w:rsidRPr="000733E7">
        <w:rPr>
          <w:sz w:val="24"/>
          <w:szCs w:val="24"/>
        </w:rPr>
        <w:t xml:space="preserve"> wśród osób bezrobotnych stanowiły osoby, które przepracowały  1– </w:t>
      </w:r>
      <w:r w:rsidR="00813D0D">
        <w:rPr>
          <w:sz w:val="24"/>
          <w:szCs w:val="24"/>
        </w:rPr>
        <w:t>5</w:t>
      </w:r>
      <w:r w:rsidRPr="000733E7">
        <w:rPr>
          <w:sz w:val="24"/>
          <w:szCs w:val="24"/>
        </w:rPr>
        <w:t xml:space="preserve"> </w:t>
      </w:r>
      <w:r w:rsidR="003431B0" w:rsidRPr="000733E7">
        <w:rPr>
          <w:sz w:val="24"/>
          <w:szCs w:val="24"/>
        </w:rPr>
        <w:t xml:space="preserve">lat – </w:t>
      </w:r>
      <w:r w:rsidR="005111AD">
        <w:rPr>
          <w:sz w:val="24"/>
          <w:szCs w:val="24"/>
        </w:rPr>
        <w:t>20,1</w:t>
      </w:r>
      <w:r w:rsidRPr="000733E7">
        <w:rPr>
          <w:sz w:val="24"/>
          <w:szCs w:val="24"/>
        </w:rPr>
        <w:t xml:space="preserve">% (tj. </w:t>
      </w:r>
      <w:r w:rsidR="005111AD">
        <w:rPr>
          <w:sz w:val="24"/>
          <w:szCs w:val="24"/>
        </w:rPr>
        <w:t>363</w:t>
      </w:r>
      <w:r w:rsidR="003431B0" w:rsidRPr="000733E7">
        <w:rPr>
          <w:sz w:val="24"/>
          <w:szCs w:val="24"/>
        </w:rPr>
        <w:t xml:space="preserve"> os</w:t>
      </w:r>
      <w:r w:rsidR="005111AD">
        <w:rPr>
          <w:sz w:val="24"/>
          <w:szCs w:val="24"/>
        </w:rPr>
        <w:t>oby</w:t>
      </w:r>
      <w:r w:rsidRPr="000733E7">
        <w:rPr>
          <w:sz w:val="24"/>
          <w:szCs w:val="24"/>
        </w:rPr>
        <w:t xml:space="preserve">) oraz osoby </w:t>
      </w:r>
      <w:r w:rsidR="00286C91">
        <w:rPr>
          <w:sz w:val="24"/>
          <w:szCs w:val="24"/>
        </w:rPr>
        <w:t xml:space="preserve">ze stażem </w:t>
      </w:r>
      <w:r w:rsidR="005111AD">
        <w:rPr>
          <w:sz w:val="24"/>
          <w:szCs w:val="24"/>
        </w:rPr>
        <w:t>do 1 roku</w:t>
      </w:r>
      <w:r w:rsidR="00FE43E3" w:rsidRPr="000733E7">
        <w:rPr>
          <w:sz w:val="24"/>
          <w:szCs w:val="24"/>
        </w:rPr>
        <w:t xml:space="preserve"> </w:t>
      </w:r>
      <w:r w:rsidRPr="000733E7">
        <w:rPr>
          <w:sz w:val="24"/>
          <w:szCs w:val="24"/>
        </w:rPr>
        <w:t xml:space="preserve">– </w:t>
      </w:r>
      <w:r w:rsidR="005111AD">
        <w:rPr>
          <w:sz w:val="24"/>
          <w:szCs w:val="24"/>
        </w:rPr>
        <w:t>18</w:t>
      </w:r>
      <w:r w:rsidR="00A45350">
        <w:rPr>
          <w:sz w:val="24"/>
          <w:szCs w:val="24"/>
        </w:rPr>
        <w:t>,</w:t>
      </w:r>
      <w:r w:rsidR="005111AD">
        <w:rPr>
          <w:sz w:val="24"/>
          <w:szCs w:val="24"/>
        </w:rPr>
        <w:t>9</w:t>
      </w:r>
      <w:r w:rsidRPr="000733E7">
        <w:rPr>
          <w:sz w:val="24"/>
          <w:szCs w:val="24"/>
        </w:rPr>
        <w:t xml:space="preserve">% (tj. </w:t>
      </w:r>
      <w:r w:rsidR="005111AD">
        <w:rPr>
          <w:sz w:val="24"/>
          <w:szCs w:val="24"/>
        </w:rPr>
        <w:t>340</w:t>
      </w:r>
      <w:r w:rsidRPr="000733E7">
        <w:rPr>
          <w:sz w:val="24"/>
          <w:szCs w:val="24"/>
        </w:rPr>
        <w:t xml:space="preserve"> os</w:t>
      </w:r>
      <w:r w:rsidR="00394B2A">
        <w:rPr>
          <w:sz w:val="24"/>
          <w:szCs w:val="24"/>
        </w:rPr>
        <w:t>ób</w:t>
      </w:r>
      <w:r w:rsidRPr="000733E7">
        <w:rPr>
          <w:sz w:val="24"/>
          <w:szCs w:val="24"/>
        </w:rPr>
        <w:t>).</w:t>
      </w:r>
    </w:p>
    <w:p w:rsidR="00A31C1E" w:rsidRPr="000733E7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t xml:space="preserve">W odniesieniu do osób określonych w ustawie o promocji zatrudnienia i instytucjach rynku pracy jako „będące w szczególnej sytuacji na rynku pracy”, w końcu </w:t>
      </w:r>
      <w:r w:rsidR="003431B0" w:rsidRPr="000733E7">
        <w:rPr>
          <w:sz w:val="24"/>
          <w:szCs w:val="24"/>
        </w:rPr>
        <w:t>grudnia</w:t>
      </w:r>
      <w:r w:rsidRPr="000733E7">
        <w:rPr>
          <w:sz w:val="24"/>
          <w:szCs w:val="24"/>
        </w:rPr>
        <w:t xml:space="preserve"> 20</w:t>
      </w:r>
      <w:r w:rsidR="00FE43E3" w:rsidRPr="000733E7">
        <w:rPr>
          <w:sz w:val="24"/>
          <w:szCs w:val="24"/>
        </w:rPr>
        <w:t>1</w:t>
      </w:r>
      <w:r w:rsidR="005111AD">
        <w:rPr>
          <w:sz w:val="24"/>
          <w:szCs w:val="24"/>
        </w:rPr>
        <w:t>9</w:t>
      </w:r>
      <w:r w:rsidRPr="000733E7">
        <w:rPr>
          <w:sz w:val="24"/>
          <w:szCs w:val="24"/>
        </w:rPr>
        <w:t xml:space="preserve"> roku </w:t>
      </w:r>
      <w:r w:rsidR="004E3BFD">
        <w:rPr>
          <w:sz w:val="24"/>
          <w:szCs w:val="24"/>
        </w:rPr>
        <w:br/>
      </w:r>
      <w:r w:rsidRPr="000733E7">
        <w:rPr>
          <w:sz w:val="24"/>
          <w:szCs w:val="24"/>
        </w:rPr>
        <w:t>w urzędzie pracy figurowało:</w:t>
      </w:r>
    </w:p>
    <w:p w:rsidR="00A31C1E" w:rsidRPr="000733E7" w:rsidRDefault="005111AD" w:rsidP="00F3412B">
      <w:pPr>
        <w:pStyle w:val="Tekstpodstawowy3"/>
        <w:numPr>
          <w:ilvl w:val="0"/>
          <w:numId w:val="21"/>
        </w:numPr>
        <w:tabs>
          <w:tab w:val="clear" w:pos="814"/>
          <w:tab w:val="num" w:pos="720"/>
        </w:tabs>
        <w:spacing w:after="0"/>
        <w:ind w:left="643"/>
        <w:rPr>
          <w:sz w:val="24"/>
          <w:szCs w:val="24"/>
        </w:rPr>
      </w:pPr>
      <w:r>
        <w:rPr>
          <w:sz w:val="24"/>
          <w:szCs w:val="24"/>
        </w:rPr>
        <w:t>357</w:t>
      </w:r>
      <w:r w:rsidR="002A41AF">
        <w:rPr>
          <w:sz w:val="24"/>
          <w:szCs w:val="24"/>
        </w:rPr>
        <w:t xml:space="preserve"> bezrobotnych do 30</w:t>
      </w:r>
      <w:r w:rsidR="00A31C1E" w:rsidRPr="000733E7">
        <w:rPr>
          <w:sz w:val="24"/>
          <w:szCs w:val="24"/>
        </w:rPr>
        <w:t xml:space="preserve"> roku życia (w tym </w:t>
      </w:r>
      <w:r>
        <w:rPr>
          <w:sz w:val="24"/>
          <w:szCs w:val="24"/>
        </w:rPr>
        <w:t>193</w:t>
      </w:r>
      <w:r w:rsidR="00A31C1E" w:rsidRPr="000733E7">
        <w:rPr>
          <w:sz w:val="24"/>
          <w:szCs w:val="24"/>
        </w:rPr>
        <w:t xml:space="preserve"> kobiet</w:t>
      </w:r>
      <w:r w:rsidR="009F717F">
        <w:rPr>
          <w:sz w:val="24"/>
          <w:szCs w:val="24"/>
        </w:rPr>
        <w:t>y</w:t>
      </w:r>
      <w:r w:rsidR="00A31C1E" w:rsidRPr="000733E7">
        <w:rPr>
          <w:sz w:val="24"/>
          <w:szCs w:val="24"/>
        </w:rPr>
        <w:t xml:space="preserve">), którzy stanowili </w:t>
      </w:r>
      <w:r>
        <w:rPr>
          <w:sz w:val="24"/>
          <w:szCs w:val="24"/>
        </w:rPr>
        <w:t>19,8</w:t>
      </w:r>
      <w:r w:rsidR="00A31C1E" w:rsidRPr="000733E7">
        <w:rPr>
          <w:sz w:val="24"/>
          <w:szCs w:val="24"/>
        </w:rPr>
        <w:t xml:space="preserve">% ogółu bezrobotnych. Wśród tej populacji </w:t>
      </w:r>
      <w:r w:rsidR="00813D0D">
        <w:rPr>
          <w:sz w:val="24"/>
          <w:szCs w:val="24"/>
        </w:rPr>
        <w:t xml:space="preserve">dominowały </w:t>
      </w:r>
      <w:r w:rsidR="00A31C1E" w:rsidRPr="000733E7">
        <w:rPr>
          <w:sz w:val="24"/>
          <w:szCs w:val="24"/>
        </w:rPr>
        <w:t xml:space="preserve">osoby posiadające wykształcenie </w:t>
      </w:r>
      <w:r w:rsidR="00813D0D">
        <w:rPr>
          <w:sz w:val="24"/>
          <w:szCs w:val="24"/>
        </w:rPr>
        <w:t>średnie</w:t>
      </w:r>
      <w:r w:rsidR="00A31C1E" w:rsidRPr="000733E7">
        <w:rPr>
          <w:sz w:val="24"/>
          <w:szCs w:val="24"/>
        </w:rPr>
        <w:t xml:space="preserve"> – </w:t>
      </w:r>
      <w:r w:rsidR="00715ADE">
        <w:rPr>
          <w:sz w:val="24"/>
          <w:szCs w:val="24"/>
        </w:rPr>
        <w:t>156</w:t>
      </w:r>
      <w:r w:rsidR="00A31C1E" w:rsidRPr="000733E7">
        <w:rPr>
          <w:sz w:val="24"/>
          <w:szCs w:val="24"/>
        </w:rPr>
        <w:t xml:space="preserve"> os</w:t>
      </w:r>
      <w:r>
        <w:rPr>
          <w:sz w:val="24"/>
          <w:szCs w:val="24"/>
        </w:rPr>
        <w:t>ób</w:t>
      </w:r>
      <w:r w:rsidR="00A31C1E" w:rsidRPr="000733E7">
        <w:rPr>
          <w:sz w:val="24"/>
          <w:szCs w:val="24"/>
        </w:rPr>
        <w:t xml:space="preserve"> (tj. </w:t>
      </w:r>
      <w:r>
        <w:rPr>
          <w:sz w:val="24"/>
          <w:szCs w:val="24"/>
        </w:rPr>
        <w:t>43,7</w:t>
      </w:r>
      <w:r w:rsidR="002A41AF">
        <w:rPr>
          <w:sz w:val="24"/>
          <w:szCs w:val="24"/>
        </w:rPr>
        <w:t xml:space="preserve">%), </w:t>
      </w:r>
      <w:r w:rsidR="00813D0D">
        <w:rPr>
          <w:sz w:val="24"/>
          <w:szCs w:val="24"/>
        </w:rPr>
        <w:t xml:space="preserve">osoby </w:t>
      </w:r>
      <w:r w:rsidR="002A41AF">
        <w:rPr>
          <w:sz w:val="24"/>
          <w:szCs w:val="24"/>
        </w:rPr>
        <w:t>posiadające staż</w:t>
      </w:r>
      <w:r w:rsidR="00A31C1E" w:rsidRPr="000733E7">
        <w:rPr>
          <w:sz w:val="24"/>
          <w:szCs w:val="24"/>
        </w:rPr>
        <w:t xml:space="preserve"> pracy</w:t>
      </w:r>
      <w:r w:rsidR="00394B2A">
        <w:rPr>
          <w:sz w:val="24"/>
          <w:szCs w:val="24"/>
        </w:rPr>
        <w:t xml:space="preserve"> do 1 roku</w:t>
      </w:r>
      <w:r w:rsidR="00813D0D">
        <w:rPr>
          <w:sz w:val="24"/>
          <w:szCs w:val="24"/>
        </w:rPr>
        <w:t xml:space="preserve"> </w:t>
      </w:r>
      <w:r>
        <w:rPr>
          <w:sz w:val="24"/>
          <w:szCs w:val="24"/>
        </w:rPr>
        <w:t>– 125 osób</w:t>
      </w:r>
      <w:r w:rsidR="00A31C1E" w:rsidRPr="000733E7">
        <w:rPr>
          <w:sz w:val="24"/>
          <w:szCs w:val="24"/>
        </w:rPr>
        <w:t xml:space="preserve"> (tj. </w:t>
      </w:r>
      <w:r>
        <w:rPr>
          <w:sz w:val="24"/>
          <w:szCs w:val="24"/>
        </w:rPr>
        <w:t>35,0</w:t>
      </w:r>
      <w:r w:rsidR="00A31C1E" w:rsidRPr="000733E7">
        <w:rPr>
          <w:sz w:val="24"/>
          <w:szCs w:val="24"/>
        </w:rPr>
        <w:t>%) oraz pozosta</w:t>
      </w:r>
      <w:r w:rsidR="003431B0" w:rsidRPr="000733E7">
        <w:rPr>
          <w:sz w:val="24"/>
          <w:szCs w:val="24"/>
        </w:rPr>
        <w:t xml:space="preserve">jące bez pracy </w:t>
      </w:r>
      <w:r w:rsidR="007F135B">
        <w:rPr>
          <w:sz w:val="24"/>
          <w:szCs w:val="24"/>
        </w:rPr>
        <w:t>1</w:t>
      </w:r>
      <w:r w:rsidR="003431B0" w:rsidRPr="000733E7">
        <w:rPr>
          <w:sz w:val="24"/>
          <w:szCs w:val="24"/>
        </w:rPr>
        <w:t>-</w:t>
      </w:r>
      <w:r w:rsidR="007F135B">
        <w:rPr>
          <w:sz w:val="24"/>
          <w:szCs w:val="24"/>
        </w:rPr>
        <w:t>3</w:t>
      </w:r>
      <w:r w:rsidR="00A31C1E" w:rsidRPr="000733E7">
        <w:rPr>
          <w:sz w:val="24"/>
          <w:szCs w:val="24"/>
        </w:rPr>
        <w:t xml:space="preserve"> </w:t>
      </w:r>
      <w:r w:rsidR="003431B0" w:rsidRPr="000733E7">
        <w:rPr>
          <w:sz w:val="24"/>
          <w:szCs w:val="24"/>
        </w:rPr>
        <w:t>miesi</w:t>
      </w:r>
      <w:r w:rsidR="007F135B">
        <w:rPr>
          <w:sz w:val="24"/>
          <w:szCs w:val="24"/>
        </w:rPr>
        <w:t>ące</w:t>
      </w:r>
      <w:r w:rsidR="00A31C1E" w:rsidRPr="000733E7">
        <w:rPr>
          <w:sz w:val="24"/>
          <w:szCs w:val="24"/>
        </w:rPr>
        <w:t xml:space="preserve"> – </w:t>
      </w:r>
      <w:r>
        <w:rPr>
          <w:sz w:val="24"/>
          <w:szCs w:val="24"/>
        </w:rPr>
        <w:t>97</w:t>
      </w:r>
      <w:r w:rsidR="003431B0" w:rsidRPr="000733E7">
        <w:rPr>
          <w:sz w:val="24"/>
          <w:szCs w:val="24"/>
        </w:rPr>
        <w:t xml:space="preserve"> os</w:t>
      </w:r>
      <w:r w:rsidR="00394B2A">
        <w:rPr>
          <w:sz w:val="24"/>
          <w:szCs w:val="24"/>
        </w:rPr>
        <w:t>ób</w:t>
      </w:r>
      <w:r w:rsidR="00A31C1E" w:rsidRPr="000733E7">
        <w:rPr>
          <w:sz w:val="24"/>
          <w:szCs w:val="24"/>
        </w:rPr>
        <w:t xml:space="preserve"> (tj. </w:t>
      </w:r>
      <w:r>
        <w:rPr>
          <w:sz w:val="24"/>
          <w:szCs w:val="24"/>
        </w:rPr>
        <w:t>27,2</w:t>
      </w:r>
      <w:r w:rsidR="00A31C1E" w:rsidRPr="000733E7">
        <w:rPr>
          <w:sz w:val="24"/>
          <w:szCs w:val="24"/>
        </w:rPr>
        <w:t>%</w:t>
      </w:r>
      <w:r w:rsidR="00B14A95" w:rsidRPr="000733E7">
        <w:rPr>
          <w:sz w:val="24"/>
          <w:szCs w:val="24"/>
        </w:rPr>
        <w:t>)</w:t>
      </w:r>
      <w:r w:rsidR="00A31C1E" w:rsidRPr="000733E7">
        <w:rPr>
          <w:sz w:val="24"/>
          <w:szCs w:val="24"/>
        </w:rPr>
        <w:t xml:space="preserve">.  </w:t>
      </w:r>
    </w:p>
    <w:p w:rsidR="00A31C1E" w:rsidRPr="000733E7" w:rsidRDefault="005111AD" w:rsidP="00F3412B">
      <w:pPr>
        <w:pStyle w:val="Tekstpodstawowy3"/>
        <w:numPr>
          <w:ilvl w:val="0"/>
          <w:numId w:val="21"/>
        </w:numPr>
        <w:tabs>
          <w:tab w:val="clear" w:pos="814"/>
          <w:tab w:val="num" w:pos="720"/>
        </w:tabs>
        <w:spacing w:after="0"/>
        <w:ind w:left="643"/>
        <w:rPr>
          <w:sz w:val="24"/>
          <w:szCs w:val="24"/>
        </w:rPr>
      </w:pPr>
      <w:r>
        <w:rPr>
          <w:sz w:val="24"/>
          <w:szCs w:val="24"/>
        </w:rPr>
        <w:lastRenderedPageBreak/>
        <w:t>767</w:t>
      </w:r>
      <w:r w:rsidR="00813D0D">
        <w:rPr>
          <w:sz w:val="24"/>
          <w:szCs w:val="24"/>
        </w:rPr>
        <w:t xml:space="preserve"> osób</w:t>
      </w:r>
      <w:r w:rsidR="00A31C1E" w:rsidRPr="000733E7">
        <w:rPr>
          <w:sz w:val="24"/>
          <w:szCs w:val="24"/>
        </w:rPr>
        <w:t xml:space="preserve"> długotrwale pozostających bez pracy (w tym </w:t>
      </w:r>
      <w:r>
        <w:rPr>
          <w:sz w:val="24"/>
          <w:szCs w:val="24"/>
        </w:rPr>
        <w:t>363</w:t>
      </w:r>
      <w:r w:rsidR="00A31C1E" w:rsidRPr="000733E7">
        <w:rPr>
          <w:sz w:val="24"/>
          <w:szCs w:val="24"/>
        </w:rPr>
        <w:t xml:space="preserve"> kobiet</w:t>
      </w:r>
      <w:r>
        <w:rPr>
          <w:sz w:val="24"/>
          <w:szCs w:val="24"/>
        </w:rPr>
        <w:t>y</w:t>
      </w:r>
      <w:r w:rsidR="00A31C1E" w:rsidRPr="000733E7">
        <w:rPr>
          <w:sz w:val="24"/>
          <w:szCs w:val="24"/>
        </w:rPr>
        <w:t xml:space="preserve">), którzy stanowili </w:t>
      </w:r>
      <w:r>
        <w:rPr>
          <w:sz w:val="24"/>
          <w:szCs w:val="24"/>
        </w:rPr>
        <w:t>42,5</w:t>
      </w:r>
      <w:r w:rsidR="00A31C1E" w:rsidRPr="000733E7">
        <w:rPr>
          <w:sz w:val="24"/>
          <w:szCs w:val="24"/>
        </w:rPr>
        <w:t xml:space="preserve">% ogółu bezrobotnych. Z danych statystycznych urzędu pracy wynika, iż spośród tej populacji najliczniejszą grupę stanowili bezrobotni z wykształceniem poniżej średniego – </w:t>
      </w:r>
      <w:r>
        <w:rPr>
          <w:sz w:val="24"/>
          <w:szCs w:val="24"/>
        </w:rPr>
        <w:t>56,0% (429</w:t>
      </w:r>
      <w:r w:rsidR="00A45350">
        <w:rPr>
          <w:sz w:val="24"/>
          <w:szCs w:val="24"/>
        </w:rPr>
        <w:t xml:space="preserve"> </w:t>
      </w:r>
      <w:r w:rsidR="00A31C1E" w:rsidRPr="000733E7">
        <w:rPr>
          <w:sz w:val="24"/>
          <w:szCs w:val="24"/>
        </w:rPr>
        <w:t>os</w:t>
      </w:r>
      <w:r w:rsidR="00AA53F8">
        <w:rPr>
          <w:sz w:val="24"/>
          <w:szCs w:val="24"/>
        </w:rPr>
        <w:t>ób</w:t>
      </w:r>
      <w:r w:rsidR="00A31C1E" w:rsidRPr="000733E7">
        <w:rPr>
          <w:sz w:val="24"/>
          <w:szCs w:val="24"/>
        </w:rPr>
        <w:t>) ogółu tej kategorii bezro</w:t>
      </w:r>
      <w:r w:rsidR="00AA53F8">
        <w:rPr>
          <w:sz w:val="24"/>
          <w:szCs w:val="24"/>
        </w:rPr>
        <w:t>botnych, w przedziale wiekowym 35 – 4</w:t>
      </w:r>
      <w:r w:rsidR="00A31C1E" w:rsidRPr="000733E7">
        <w:rPr>
          <w:sz w:val="24"/>
          <w:szCs w:val="24"/>
        </w:rPr>
        <w:t xml:space="preserve">4 lata – </w:t>
      </w:r>
      <w:r>
        <w:rPr>
          <w:sz w:val="24"/>
          <w:szCs w:val="24"/>
        </w:rPr>
        <w:t>25,3</w:t>
      </w:r>
      <w:r w:rsidR="00A31C1E" w:rsidRPr="000733E7">
        <w:rPr>
          <w:sz w:val="24"/>
          <w:szCs w:val="24"/>
        </w:rPr>
        <w:t>% (</w:t>
      </w:r>
      <w:r>
        <w:rPr>
          <w:sz w:val="24"/>
          <w:szCs w:val="24"/>
        </w:rPr>
        <w:t>194</w:t>
      </w:r>
      <w:r w:rsidR="00A31C1E" w:rsidRPr="000733E7">
        <w:rPr>
          <w:sz w:val="24"/>
          <w:szCs w:val="24"/>
        </w:rPr>
        <w:t xml:space="preserve"> os</w:t>
      </w:r>
      <w:r>
        <w:rPr>
          <w:sz w:val="24"/>
          <w:szCs w:val="24"/>
        </w:rPr>
        <w:t>oby), posiadający staż pracy 1</w:t>
      </w:r>
      <w:r w:rsidR="001B79F6">
        <w:rPr>
          <w:sz w:val="24"/>
          <w:szCs w:val="24"/>
        </w:rPr>
        <w:t xml:space="preserve"> – </w:t>
      </w:r>
      <w:r>
        <w:rPr>
          <w:sz w:val="24"/>
          <w:szCs w:val="24"/>
        </w:rPr>
        <w:t>5</w:t>
      </w:r>
      <w:r w:rsidR="00A31C1E" w:rsidRPr="000733E7">
        <w:rPr>
          <w:sz w:val="24"/>
          <w:szCs w:val="24"/>
        </w:rPr>
        <w:t xml:space="preserve"> lat – </w:t>
      </w:r>
      <w:r>
        <w:rPr>
          <w:sz w:val="24"/>
          <w:szCs w:val="24"/>
        </w:rPr>
        <w:t>20,0</w:t>
      </w:r>
      <w:r w:rsidR="003431B0" w:rsidRPr="000733E7">
        <w:rPr>
          <w:sz w:val="24"/>
          <w:szCs w:val="24"/>
        </w:rPr>
        <w:t>% (</w:t>
      </w:r>
      <w:r>
        <w:rPr>
          <w:sz w:val="24"/>
          <w:szCs w:val="24"/>
        </w:rPr>
        <w:t>153</w:t>
      </w:r>
      <w:r w:rsidR="00A31C1E" w:rsidRPr="000733E7">
        <w:rPr>
          <w:sz w:val="24"/>
          <w:szCs w:val="24"/>
        </w:rPr>
        <w:t xml:space="preserve"> os</w:t>
      </w:r>
      <w:r>
        <w:rPr>
          <w:sz w:val="24"/>
          <w:szCs w:val="24"/>
        </w:rPr>
        <w:t>oby</w:t>
      </w:r>
      <w:r w:rsidR="003464DE">
        <w:rPr>
          <w:sz w:val="24"/>
          <w:szCs w:val="24"/>
        </w:rPr>
        <w:t xml:space="preserve">) </w:t>
      </w:r>
      <w:r w:rsidR="00394B2A">
        <w:rPr>
          <w:sz w:val="24"/>
          <w:szCs w:val="24"/>
        </w:rPr>
        <w:t>oraz</w:t>
      </w:r>
      <w:r w:rsidR="00A31C1E" w:rsidRPr="000733E7">
        <w:rPr>
          <w:sz w:val="24"/>
          <w:szCs w:val="24"/>
        </w:rPr>
        <w:t xml:space="preserve"> pozostający bez pracy</w:t>
      </w:r>
      <w:r w:rsidR="00AA53F8">
        <w:rPr>
          <w:sz w:val="24"/>
          <w:szCs w:val="24"/>
        </w:rPr>
        <w:t xml:space="preserve"> powyżej </w:t>
      </w:r>
      <w:r w:rsidR="00394B2A">
        <w:rPr>
          <w:sz w:val="24"/>
          <w:szCs w:val="24"/>
        </w:rPr>
        <w:t>12</w:t>
      </w:r>
      <w:r w:rsidR="003431B0" w:rsidRPr="000733E7">
        <w:rPr>
          <w:sz w:val="24"/>
          <w:szCs w:val="24"/>
        </w:rPr>
        <w:t xml:space="preserve"> miesięcy </w:t>
      </w:r>
      <w:r w:rsidR="00A31C1E" w:rsidRPr="000733E7">
        <w:rPr>
          <w:sz w:val="24"/>
          <w:szCs w:val="24"/>
        </w:rPr>
        <w:t xml:space="preserve">– </w:t>
      </w:r>
      <w:r>
        <w:rPr>
          <w:sz w:val="24"/>
          <w:szCs w:val="24"/>
        </w:rPr>
        <w:t>73,1</w:t>
      </w:r>
      <w:r w:rsidR="00A31C1E" w:rsidRPr="000733E7">
        <w:rPr>
          <w:sz w:val="24"/>
          <w:szCs w:val="24"/>
        </w:rPr>
        <w:t>% (</w:t>
      </w:r>
      <w:r>
        <w:rPr>
          <w:sz w:val="24"/>
          <w:szCs w:val="24"/>
        </w:rPr>
        <w:t>561</w:t>
      </w:r>
      <w:r w:rsidR="00A31C1E" w:rsidRPr="000733E7">
        <w:rPr>
          <w:sz w:val="24"/>
          <w:szCs w:val="24"/>
        </w:rPr>
        <w:t xml:space="preserve"> os</w:t>
      </w:r>
      <w:r w:rsidR="00286C91">
        <w:rPr>
          <w:sz w:val="24"/>
          <w:szCs w:val="24"/>
        </w:rPr>
        <w:t>ób</w:t>
      </w:r>
      <w:r w:rsidR="00A31C1E" w:rsidRPr="000733E7">
        <w:rPr>
          <w:sz w:val="24"/>
          <w:szCs w:val="24"/>
        </w:rPr>
        <w:t>);</w:t>
      </w:r>
    </w:p>
    <w:p w:rsidR="00A31C1E" w:rsidRPr="007B2EDC" w:rsidRDefault="005111AD" w:rsidP="00F3412B">
      <w:pPr>
        <w:pStyle w:val="Tekstpodstawowy3"/>
        <w:numPr>
          <w:ilvl w:val="0"/>
          <w:numId w:val="21"/>
        </w:numPr>
        <w:tabs>
          <w:tab w:val="clear" w:pos="814"/>
          <w:tab w:val="num" w:pos="720"/>
        </w:tabs>
        <w:spacing w:after="0"/>
        <w:ind w:left="643"/>
        <w:rPr>
          <w:sz w:val="24"/>
          <w:szCs w:val="24"/>
        </w:rPr>
      </w:pPr>
      <w:r>
        <w:rPr>
          <w:sz w:val="24"/>
          <w:szCs w:val="24"/>
        </w:rPr>
        <w:t>608</w:t>
      </w:r>
      <w:r w:rsidR="00AA53F8">
        <w:rPr>
          <w:sz w:val="24"/>
          <w:szCs w:val="24"/>
        </w:rPr>
        <w:t xml:space="preserve"> osób</w:t>
      </w:r>
      <w:r w:rsidR="00A31C1E" w:rsidRPr="000733E7">
        <w:rPr>
          <w:sz w:val="24"/>
          <w:szCs w:val="24"/>
        </w:rPr>
        <w:t xml:space="preserve"> bezrobotnych </w:t>
      </w:r>
      <w:r w:rsidR="003431B0" w:rsidRPr="000733E7">
        <w:rPr>
          <w:sz w:val="24"/>
          <w:szCs w:val="24"/>
        </w:rPr>
        <w:t xml:space="preserve">powyżej 50 roku życia (w tym </w:t>
      </w:r>
      <w:r>
        <w:rPr>
          <w:sz w:val="24"/>
          <w:szCs w:val="24"/>
        </w:rPr>
        <w:t>164</w:t>
      </w:r>
      <w:r w:rsidR="00A31C1E" w:rsidRPr="000733E7">
        <w:rPr>
          <w:sz w:val="24"/>
          <w:szCs w:val="24"/>
        </w:rPr>
        <w:t xml:space="preserve"> kobiet</w:t>
      </w:r>
      <w:r>
        <w:rPr>
          <w:sz w:val="24"/>
          <w:szCs w:val="24"/>
        </w:rPr>
        <w:t>y</w:t>
      </w:r>
      <w:r w:rsidR="00A31C1E" w:rsidRPr="000733E7">
        <w:rPr>
          <w:sz w:val="24"/>
          <w:szCs w:val="24"/>
        </w:rPr>
        <w:t xml:space="preserve">). Stanowili oni </w:t>
      </w:r>
      <w:r w:rsidR="003464DE">
        <w:rPr>
          <w:sz w:val="24"/>
          <w:szCs w:val="24"/>
        </w:rPr>
        <w:t>33,7</w:t>
      </w:r>
      <w:r w:rsidR="00A31C1E" w:rsidRPr="000733E7">
        <w:rPr>
          <w:sz w:val="24"/>
          <w:szCs w:val="24"/>
        </w:rPr>
        <w:t>% ogółu bezrobotnych. Wśród tej kategorii bezrobotnych przeważały osoby legitymujące się wykształceniem niższym od średniego</w:t>
      </w:r>
      <w:r w:rsidR="007B2EDC">
        <w:rPr>
          <w:sz w:val="24"/>
          <w:szCs w:val="24"/>
        </w:rPr>
        <w:t xml:space="preserve"> –</w:t>
      </w:r>
      <w:r w:rsidR="00A31C1E" w:rsidRPr="000733E7">
        <w:rPr>
          <w:sz w:val="24"/>
          <w:szCs w:val="24"/>
        </w:rPr>
        <w:t xml:space="preserve"> </w:t>
      </w:r>
      <w:r>
        <w:rPr>
          <w:sz w:val="24"/>
          <w:szCs w:val="24"/>
        </w:rPr>
        <w:t>383</w:t>
      </w:r>
      <w:r w:rsidR="003431B0" w:rsidRPr="007B2EDC">
        <w:rPr>
          <w:sz w:val="24"/>
          <w:szCs w:val="24"/>
        </w:rPr>
        <w:t xml:space="preserve"> os</w:t>
      </w:r>
      <w:r>
        <w:rPr>
          <w:sz w:val="24"/>
          <w:szCs w:val="24"/>
        </w:rPr>
        <w:t>oby</w:t>
      </w:r>
      <w:r w:rsidR="00A31C1E" w:rsidRPr="007B2EDC">
        <w:rPr>
          <w:sz w:val="24"/>
          <w:szCs w:val="24"/>
        </w:rPr>
        <w:t xml:space="preserve"> (</w:t>
      </w:r>
      <w:r>
        <w:rPr>
          <w:sz w:val="24"/>
          <w:szCs w:val="24"/>
        </w:rPr>
        <w:t>63,0</w:t>
      </w:r>
      <w:r w:rsidR="00A31C1E" w:rsidRPr="007B2EDC">
        <w:rPr>
          <w:sz w:val="24"/>
          <w:szCs w:val="24"/>
        </w:rPr>
        <w:t>% ogółu tej kategorii bezrobotnych). Ze względu na staż dominowały osoby, które</w:t>
      </w:r>
      <w:r w:rsidR="003431B0" w:rsidRPr="007B2EDC">
        <w:rPr>
          <w:sz w:val="24"/>
          <w:szCs w:val="24"/>
        </w:rPr>
        <w:t xml:space="preserve"> przepracowały 20 – 30 lat – </w:t>
      </w:r>
      <w:r>
        <w:rPr>
          <w:sz w:val="24"/>
          <w:szCs w:val="24"/>
        </w:rPr>
        <w:t>180</w:t>
      </w:r>
      <w:r w:rsidR="00FF69A4">
        <w:rPr>
          <w:sz w:val="24"/>
          <w:szCs w:val="24"/>
        </w:rPr>
        <w:t xml:space="preserve"> </w:t>
      </w:r>
      <w:r>
        <w:rPr>
          <w:sz w:val="24"/>
          <w:szCs w:val="24"/>
        </w:rPr>
        <w:t>osób</w:t>
      </w:r>
      <w:r w:rsidR="003431B0" w:rsidRPr="007B2EDC">
        <w:rPr>
          <w:sz w:val="24"/>
          <w:szCs w:val="24"/>
        </w:rPr>
        <w:t xml:space="preserve"> (</w:t>
      </w:r>
      <w:r w:rsidR="009D28E1">
        <w:rPr>
          <w:sz w:val="24"/>
          <w:szCs w:val="24"/>
        </w:rPr>
        <w:t>29,6</w:t>
      </w:r>
      <w:r w:rsidR="00A31C1E" w:rsidRPr="007B2EDC">
        <w:rPr>
          <w:sz w:val="24"/>
          <w:szCs w:val="24"/>
        </w:rPr>
        <w:t>%). W ogólnej liczbie bezrobotnych powyżej 50 ro</w:t>
      </w:r>
      <w:r w:rsidR="003431B0" w:rsidRPr="007B2EDC">
        <w:rPr>
          <w:sz w:val="24"/>
          <w:szCs w:val="24"/>
        </w:rPr>
        <w:t xml:space="preserve">ku życia  aż </w:t>
      </w:r>
      <w:r w:rsidR="009D28E1">
        <w:rPr>
          <w:sz w:val="24"/>
          <w:szCs w:val="24"/>
        </w:rPr>
        <w:t>273</w:t>
      </w:r>
      <w:r w:rsidR="003431B0" w:rsidRPr="007B2EDC">
        <w:rPr>
          <w:sz w:val="24"/>
          <w:szCs w:val="24"/>
        </w:rPr>
        <w:t xml:space="preserve"> os</w:t>
      </w:r>
      <w:r w:rsidR="003464DE">
        <w:rPr>
          <w:sz w:val="24"/>
          <w:szCs w:val="24"/>
        </w:rPr>
        <w:t>oby</w:t>
      </w:r>
      <w:r w:rsidR="003431B0" w:rsidRPr="007B2EDC">
        <w:rPr>
          <w:sz w:val="24"/>
          <w:szCs w:val="24"/>
        </w:rPr>
        <w:t xml:space="preserve"> (</w:t>
      </w:r>
      <w:r w:rsidR="009D28E1">
        <w:rPr>
          <w:sz w:val="24"/>
          <w:szCs w:val="24"/>
        </w:rPr>
        <w:t>44,9</w:t>
      </w:r>
      <w:r w:rsidR="00A31C1E" w:rsidRPr="007B2EDC">
        <w:rPr>
          <w:sz w:val="24"/>
          <w:szCs w:val="24"/>
        </w:rPr>
        <w:t>%) nie mogło znaleźć pracy przez okres ponad 12 miesięcy.</w:t>
      </w:r>
    </w:p>
    <w:p w:rsidR="00FD4837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0733E7">
        <w:rPr>
          <w:sz w:val="24"/>
          <w:szCs w:val="24"/>
        </w:rPr>
        <w:t xml:space="preserve"> </w:t>
      </w:r>
      <w:r w:rsidR="00F67B85">
        <w:rPr>
          <w:sz w:val="24"/>
          <w:szCs w:val="24"/>
        </w:rPr>
        <w:t>W 2019</w:t>
      </w:r>
      <w:r w:rsidR="006301A9">
        <w:rPr>
          <w:sz w:val="24"/>
          <w:szCs w:val="24"/>
        </w:rPr>
        <w:t xml:space="preserve"> roku pozyskano </w:t>
      </w:r>
      <w:r w:rsidR="00F67B85">
        <w:rPr>
          <w:sz w:val="24"/>
          <w:szCs w:val="24"/>
        </w:rPr>
        <w:t>6.924</w:t>
      </w:r>
      <w:r w:rsidR="006301A9">
        <w:rPr>
          <w:sz w:val="24"/>
          <w:szCs w:val="24"/>
        </w:rPr>
        <w:t xml:space="preserve"> ofert</w:t>
      </w:r>
      <w:r w:rsidR="00F67B85">
        <w:rPr>
          <w:sz w:val="24"/>
          <w:szCs w:val="24"/>
        </w:rPr>
        <w:t xml:space="preserve"> pracy, w stosunku do 2018</w:t>
      </w:r>
      <w:r w:rsidR="006301A9">
        <w:rPr>
          <w:sz w:val="24"/>
          <w:szCs w:val="24"/>
        </w:rPr>
        <w:t xml:space="preserve">r. </w:t>
      </w:r>
      <w:r w:rsidR="00F67B85">
        <w:rPr>
          <w:sz w:val="24"/>
          <w:szCs w:val="24"/>
        </w:rPr>
        <w:t>zmniejszyła się liczba zgłoszonych ofert o 477 tj. o 6,4</w:t>
      </w:r>
      <w:r w:rsidR="006301A9">
        <w:rPr>
          <w:sz w:val="24"/>
          <w:szCs w:val="24"/>
        </w:rPr>
        <w:t>%.</w:t>
      </w:r>
    </w:p>
    <w:p w:rsidR="00E523EB" w:rsidRDefault="00E523EB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 stosunku do ubiegłego roku z</w:t>
      </w:r>
      <w:r w:rsidR="000F08FF">
        <w:rPr>
          <w:sz w:val="24"/>
          <w:szCs w:val="24"/>
        </w:rPr>
        <w:t>mniejszyła</w:t>
      </w:r>
      <w:r>
        <w:rPr>
          <w:sz w:val="24"/>
          <w:szCs w:val="24"/>
        </w:rPr>
        <w:t xml:space="preserve"> się liczba podjęć pracy z </w:t>
      </w:r>
      <w:r w:rsidR="00F67B85">
        <w:rPr>
          <w:sz w:val="24"/>
          <w:szCs w:val="24"/>
        </w:rPr>
        <w:t>1790</w:t>
      </w:r>
      <w:r>
        <w:rPr>
          <w:sz w:val="24"/>
          <w:szCs w:val="24"/>
        </w:rPr>
        <w:t xml:space="preserve"> w 201</w:t>
      </w:r>
      <w:r w:rsidR="00F67B85">
        <w:rPr>
          <w:sz w:val="24"/>
          <w:szCs w:val="24"/>
        </w:rPr>
        <w:t>8r. do 1613</w:t>
      </w:r>
      <w:r>
        <w:rPr>
          <w:sz w:val="24"/>
          <w:szCs w:val="24"/>
        </w:rPr>
        <w:t xml:space="preserve"> w 201</w:t>
      </w:r>
      <w:r w:rsidR="00F67B85">
        <w:rPr>
          <w:sz w:val="24"/>
          <w:szCs w:val="24"/>
        </w:rPr>
        <w:t>9</w:t>
      </w:r>
      <w:r w:rsidR="00092798">
        <w:rPr>
          <w:sz w:val="24"/>
          <w:szCs w:val="24"/>
        </w:rPr>
        <w:t>r., tj. o</w:t>
      </w:r>
      <w:r w:rsidR="00F67B85">
        <w:rPr>
          <w:sz w:val="24"/>
          <w:szCs w:val="24"/>
        </w:rPr>
        <w:t xml:space="preserve"> 9,9</w:t>
      </w:r>
      <w:r>
        <w:rPr>
          <w:sz w:val="24"/>
          <w:szCs w:val="24"/>
        </w:rPr>
        <w:t>%</w:t>
      </w:r>
      <w:r w:rsidR="00412DB8">
        <w:rPr>
          <w:sz w:val="24"/>
          <w:szCs w:val="24"/>
        </w:rPr>
        <w:t xml:space="preserve"> </w:t>
      </w:r>
      <w:r w:rsidR="000F08FF">
        <w:rPr>
          <w:sz w:val="24"/>
          <w:szCs w:val="24"/>
        </w:rPr>
        <w:t>mniej</w:t>
      </w:r>
      <w:r>
        <w:rPr>
          <w:sz w:val="24"/>
          <w:szCs w:val="24"/>
        </w:rPr>
        <w:t>.</w:t>
      </w:r>
      <w:r w:rsidR="007A2274">
        <w:rPr>
          <w:sz w:val="24"/>
          <w:szCs w:val="24"/>
        </w:rPr>
        <w:t xml:space="preserve"> Przyczyny mające wpływ na realizację ofert:</w:t>
      </w:r>
    </w:p>
    <w:p w:rsidR="007A2274" w:rsidRDefault="003302B9" w:rsidP="00F3412B">
      <w:pPr>
        <w:pStyle w:val="Tekstpodstawowy3"/>
        <w:numPr>
          <w:ilvl w:val="0"/>
          <w:numId w:val="4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n</w:t>
      </w:r>
      <w:r w:rsidR="007A2274">
        <w:rPr>
          <w:sz w:val="24"/>
          <w:szCs w:val="24"/>
        </w:rPr>
        <w:t>iskie kwalifikacje zawodowe – bezrobotni nie spełniają wymagań pracodawcy</w:t>
      </w:r>
      <w:r>
        <w:rPr>
          <w:sz w:val="24"/>
          <w:szCs w:val="24"/>
        </w:rPr>
        <w:t>,</w:t>
      </w:r>
      <w:r w:rsidR="007A2274">
        <w:rPr>
          <w:sz w:val="24"/>
          <w:szCs w:val="24"/>
        </w:rPr>
        <w:t xml:space="preserve"> </w:t>
      </w:r>
    </w:p>
    <w:p w:rsidR="007A2274" w:rsidRDefault="003302B9" w:rsidP="00F3412B">
      <w:pPr>
        <w:pStyle w:val="Tekstpodstawowy3"/>
        <w:numPr>
          <w:ilvl w:val="0"/>
          <w:numId w:val="4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zatrudnianie cudzoziemców, </w:t>
      </w:r>
    </w:p>
    <w:p w:rsidR="003302B9" w:rsidRDefault="003302B9" w:rsidP="00F3412B">
      <w:pPr>
        <w:pStyle w:val="Tekstpodstawowy3"/>
        <w:numPr>
          <w:ilvl w:val="0"/>
          <w:numId w:val="4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starzejące się społeczeństwo,</w:t>
      </w:r>
    </w:p>
    <w:p w:rsidR="003302B9" w:rsidRDefault="003302B9" w:rsidP="00F3412B">
      <w:pPr>
        <w:pStyle w:val="Tekstpodstawowy3"/>
        <w:numPr>
          <w:ilvl w:val="0"/>
          <w:numId w:val="4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wycofanie się z rynku osób w wieku produkcyjnym,</w:t>
      </w:r>
    </w:p>
    <w:p w:rsidR="003302B9" w:rsidRDefault="003302B9" w:rsidP="00F3412B">
      <w:pPr>
        <w:pStyle w:val="Tekstpodstawowy3"/>
        <w:numPr>
          <w:ilvl w:val="0"/>
          <w:numId w:val="4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obniżenie wieku emerytalnego,</w:t>
      </w:r>
    </w:p>
    <w:p w:rsidR="003302B9" w:rsidRDefault="00F67B85" w:rsidP="00F3412B">
      <w:pPr>
        <w:pStyle w:val="Tekstpodstawowy3"/>
        <w:numPr>
          <w:ilvl w:val="0"/>
          <w:numId w:val="4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niż demograficzny.</w:t>
      </w:r>
    </w:p>
    <w:p w:rsidR="001E1C79" w:rsidRDefault="001E1C79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W </w:t>
      </w:r>
      <w:r w:rsidR="00F67B85">
        <w:rPr>
          <w:sz w:val="24"/>
          <w:szCs w:val="24"/>
        </w:rPr>
        <w:t>2019r. wpłynęło 3503</w:t>
      </w:r>
      <w:r w:rsidR="000B0BC4">
        <w:rPr>
          <w:sz w:val="24"/>
          <w:szCs w:val="24"/>
        </w:rPr>
        <w:t xml:space="preserve"> o</w:t>
      </w:r>
      <w:r w:rsidR="008801CD">
        <w:rPr>
          <w:sz w:val="24"/>
          <w:szCs w:val="24"/>
        </w:rPr>
        <w:t xml:space="preserve">świadczeń o powierzeniu </w:t>
      </w:r>
      <w:r w:rsidR="000B0BC4">
        <w:rPr>
          <w:sz w:val="24"/>
          <w:szCs w:val="24"/>
        </w:rPr>
        <w:t>wykonywania pracy</w:t>
      </w:r>
      <w:r w:rsidR="008801CD">
        <w:rPr>
          <w:sz w:val="24"/>
          <w:szCs w:val="24"/>
        </w:rPr>
        <w:t xml:space="preserve"> cudzoziemcowi oraz </w:t>
      </w:r>
      <w:r w:rsidR="000B0BC4">
        <w:rPr>
          <w:sz w:val="24"/>
          <w:szCs w:val="24"/>
        </w:rPr>
        <w:t>pr</w:t>
      </w:r>
      <w:r w:rsidR="00F67B85">
        <w:rPr>
          <w:sz w:val="24"/>
          <w:szCs w:val="24"/>
        </w:rPr>
        <w:t>zyjęto 687</w:t>
      </w:r>
      <w:r w:rsidR="00301AF0">
        <w:rPr>
          <w:sz w:val="24"/>
          <w:szCs w:val="24"/>
        </w:rPr>
        <w:t xml:space="preserve"> wniosków</w:t>
      </w:r>
      <w:r w:rsidR="008801CD">
        <w:rPr>
          <w:sz w:val="24"/>
          <w:szCs w:val="24"/>
        </w:rPr>
        <w:t xml:space="preserve"> dot. zezwolenia na pracę sezonową. </w:t>
      </w:r>
    </w:p>
    <w:p w:rsidR="001C21BD" w:rsidRDefault="00F67B85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 2019</w:t>
      </w:r>
      <w:r w:rsidR="0014607B">
        <w:rPr>
          <w:sz w:val="24"/>
          <w:szCs w:val="24"/>
        </w:rPr>
        <w:t xml:space="preserve"> roku doradcy zawodowi kontynuowali swoją działalność w za</w:t>
      </w:r>
      <w:r>
        <w:rPr>
          <w:sz w:val="24"/>
          <w:szCs w:val="24"/>
        </w:rPr>
        <w:t>kresie porad indywidualnych (302</w:t>
      </w:r>
      <w:r w:rsidR="002E609A">
        <w:rPr>
          <w:sz w:val="24"/>
          <w:szCs w:val="24"/>
        </w:rPr>
        <w:t xml:space="preserve">), </w:t>
      </w:r>
      <w:r w:rsidR="0014607B">
        <w:rPr>
          <w:sz w:val="24"/>
          <w:szCs w:val="24"/>
        </w:rPr>
        <w:t>udzi</w:t>
      </w:r>
      <w:r>
        <w:rPr>
          <w:sz w:val="24"/>
          <w:szCs w:val="24"/>
        </w:rPr>
        <w:t>elania informacji zawodowych (75</w:t>
      </w:r>
      <w:r w:rsidR="0014607B">
        <w:rPr>
          <w:sz w:val="24"/>
          <w:szCs w:val="24"/>
        </w:rPr>
        <w:t xml:space="preserve">) oraz współpracy </w:t>
      </w:r>
      <w:r w:rsidR="004E3BFD">
        <w:rPr>
          <w:sz w:val="24"/>
          <w:szCs w:val="24"/>
        </w:rPr>
        <w:br/>
      </w:r>
      <w:r w:rsidR="0014607B">
        <w:rPr>
          <w:sz w:val="24"/>
          <w:szCs w:val="24"/>
        </w:rPr>
        <w:t>z instytucjami wspierającymi (OPS).</w:t>
      </w:r>
    </w:p>
    <w:p w:rsidR="001C21BD" w:rsidRDefault="001C21BD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 roku 201</w:t>
      </w:r>
      <w:r w:rsidR="00F67B85">
        <w:rPr>
          <w:sz w:val="24"/>
          <w:szCs w:val="24"/>
        </w:rPr>
        <w:t>9</w:t>
      </w:r>
      <w:r>
        <w:rPr>
          <w:sz w:val="24"/>
          <w:szCs w:val="24"/>
        </w:rPr>
        <w:t xml:space="preserve"> urząd pracy dysponował </w:t>
      </w:r>
      <w:r w:rsidR="00B2021C">
        <w:rPr>
          <w:sz w:val="24"/>
          <w:szCs w:val="24"/>
        </w:rPr>
        <w:t>środkami finansowymi na aktywne programy r</w:t>
      </w:r>
      <w:r w:rsidR="00ED1CD9">
        <w:rPr>
          <w:sz w:val="24"/>
          <w:szCs w:val="24"/>
        </w:rPr>
        <w:t xml:space="preserve">ynku pracy w wysokości </w:t>
      </w:r>
      <w:r w:rsidR="00F67B85">
        <w:rPr>
          <w:sz w:val="24"/>
          <w:szCs w:val="24"/>
        </w:rPr>
        <w:t>3.591.000</w:t>
      </w:r>
      <w:r w:rsidR="00ED1CD9">
        <w:rPr>
          <w:sz w:val="24"/>
          <w:szCs w:val="24"/>
        </w:rPr>
        <w:t xml:space="preserve"> (algorytm – </w:t>
      </w:r>
      <w:r w:rsidR="00F67B85">
        <w:rPr>
          <w:sz w:val="24"/>
          <w:szCs w:val="24"/>
        </w:rPr>
        <w:t>1.154.374</w:t>
      </w:r>
      <w:r w:rsidR="00ED1CD9">
        <w:rPr>
          <w:sz w:val="24"/>
          <w:szCs w:val="24"/>
        </w:rPr>
        <w:t xml:space="preserve">; POWER EFS – </w:t>
      </w:r>
      <w:r w:rsidR="00F67B85">
        <w:rPr>
          <w:sz w:val="24"/>
          <w:szCs w:val="24"/>
        </w:rPr>
        <w:t>1.373.713</w:t>
      </w:r>
      <w:r w:rsidR="00ED1CD9">
        <w:rPr>
          <w:sz w:val="24"/>
          <w:szCs w:val="24"/>
        </w:rPr>
        <w:t xml:space="preserve">; RPO EFS – </w:t>
      </w:r>
      <w:r w:rsidR="00F67B85">
        <w:rPr>
          <w:sz w:val="24"/>
          <w:szCs w:val="24"/>
        </w:rPr>
        <w:t>1.050.613</w:t>
      </w:r>
      <w:r w:rsidR="00ED1CD9">
        <w:rPr>
          <w:sz w:val="24"/>
          <w:szCs w:val="24"/>
        </w:rPr>
        <w:t xml:space="preserve">; rezerwa MRPiPS – </w:t>
      </w:r>
      <w:r w:rsidR="00F67B85">
        <w:rPr>
          <w:sz w:val="24"/>
          <w:szCs w:val="24"/>
        </w:rPr>
        <w:t>12.300</w:t>
      </w:r>
      <w:r w:rsidR="00B2021C">
        <w:rPr>
          <w:sz w:val="24"/>
          <w:szCs w:val="24"/>
        </w:rPr>
        <w:t>), któ</w:t>
      </w:r>
      <w:r w:rsidR="00ED1CD9">
        <w:rPr>
          <w:sz w:val="24"/>
          <w:szCs w:val="24"/>
        </w:rPr>
        <w:t xml:space="preserve">re były mniejsze o </w:t>
      </w:r>
      <w:r w:rsidR="00F67B85">
        <w:rPr>
          <w:sz w:val="24"/>
          <w:szCs w:val="24"/>
        </w:rPr>
        <w:t>2.403.000</w:t>
      </w:r>
      <w:r w:rsidR="001F5F6D">
        <w:rPr>
          <w:sz w:val="24"/>
          <w:szCs w:val="24"/>
        </w:rPr>
        <w:t xml:space="preserve"> tj.</w:t>
      </w:r>
      <w:r w:rsidR="00ED1CD9">
        <w:rPr>
          <w:sz w:val="24"/>
          <w:szCs w:val="24"/>
        </w:rPr>
        <w:t xml:space="preserve"> </w:t>
      </w:r>
      <w:r w:rsidR="00F67B85">
        <w:rPr>
          <w:sz w:val="24"/>
          <w:szCs w:val="24"/>
        </w:rPr>
        <w:t>40</w:t>
      </w:r>
      <w:r w:rsidR="00ED1CD9">
        <w:rPr>
          <w:sz w:val="24"/>
          <w:szCs w:val="24"/>
        </w:rPr>
        <w:t>%</w:t>
      </w:r>
      <w:r w:rsidR="00F67B85">
        <w:rPr>
          <w:sz w:val="24"/>
          <w:szCs w:val="24"/>
        </w:rPr>
        <w:t xml:space="preserve"> niż w 2018</w:t>
      </w:r>
      <w:r w:rsidR="00ED1CD9">
        <w:rPr>
          <w:sz w:val="24"/>
          <w:szCs w:val="24"/>
        </w:rPr>
        <w:t xml:space="preserve">r. – </w:t>
      </w:r>
      <w:r w:rsidR="00F67B85">
        <w:rPr>
          <w:sz w:val="24"/>
          <w:szCs w:val="24"/>
        </w:rPr>
        <w:t>5.994.000</w:t>
      </w:r>
      <w:r w:rsidR="00ED1CD9">
        <w:rPr>
          <w:sz w:val="24"/>
          <w:szCs w:val="24"/>
        </w:rPr>
        <w:t xml:space="preserve"> (algorytm – </w:t>
      </w:r>
      <w:r w:rsidR="00F67B85">
        <w:rPr>
          <w:sz w:val="24"/>
          <w:szCs w:val="24"/>
        </w:rPr>
        <w:t>1.324.982</w:t>
      </w:r>
      <w:r w:rsidR="00ED1CD9">
        <w:rPr>
          <w:sz w:val="24"/>
          <w:szCs w:val="24"/>
        </w:rPr>
        <w:t xml:space="preserve">, POWER EFS – </w:t>
      </w:r>
      <w:r w:rsidR="00F67B85">
        <w:rPr>
          <w:sz w:val="24"/>
          <w:szCs w:val="24"/>
        </w:rPr>
        <w:t>1.450.004</w:t>
      </w:r>
      <w:r w:rsidR="00ED1CD9">
        <w:rPr>
          <w:sz w:val="24"/>
          <w:szCs w:val="24"/>
        </w:rPr>
        <w:t xml:space="preserve">, RPO EFS – </w:t>
      </w:r>
      <w:r w:rsidR="00F67B85">
        <w:rPr>
          <w:sz w:val="24"/>
          <w:szCs w:val="24"/>
        </w:rPr>
        <w:t>1.075.514</w:t>
      </w:r>
      <w:r w:rsidR="00ED1CD9">
        <w:rPr>
          <w:sz w:val="24"/>
          <w:szCs w:val="24"/>
        </w:rPr>
        <w:t xml:space="preserve">; rezerwa – </w:t>
      </w:r>
      <w:r w:rsidR="00F67B85">
        <w:rPr>
          <w:sz w:val="24"/>
          <w:szCs w:val="24"/>
        </w:rPr>
        <w:t>943.500</w:t>
      </w:r>
      <w:r w:rsidR="00ED1CD9">
        <w:rPr>
          <w:sz w:val="24"/>
          <w:szCs w:val="24"/>
        </w:rPr>
        <w:t xml:space="preserve">; art. 150f – </w:t>
      </w:r>
      <w:r w:rsidR="00F67B85">
        <w:rPr>
          <w:sz w:val="24"/>
          <w:szCs w:val="24"/>
        </w:rPr>
        <w:t>1.200.000</w:t>
      </w:r>
      <w:r w:rsidR="00B2021C">
        <w:rPr>
          <w:sz w:val="24"/>
          <w:szCs w:val="24"/>
        </w:rPr>
        <w:t xml:space="preserve">). </w:t>
      </w:r>
    </w:p>
    <w:p w:rsidR="001C21BD" w:rsidRDefault="001C21BD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W analizowanym okresie urząd realizował aktywne programy rynku pracy, w których uczestniczyło </w:t>
      </w:r>
      <w:r w:rsidR="0075798D">
        <w:rPr>
          <w:sz w:val="24"/>
          <w:szCs w:val="24"/>
        </w:rPr>
        <w:t>507</w:t>
      </w:r>
      <w:r w:rsidR="00E933B3">
        <w:rPr>
          <w:sz w:val="24"/>
          <w:szCs w:val="24"/>
        </w:rPr>
        <w:t xml:space="preserve"> osób</w:t>
      </w:r>
      <w:r>
        <w:rPr>
          <w:sz w:val="24"/>
          <w:szCs w:val="24"/>
        </w:rPr>
        <w:t xml:space="preserve">. W porównaniu do analogicznego okresu roku poprzedniego nastąpił </w:t>
      </w:r>
      <w:r w:rsidR="00CD4DB2">
        <w:rPr>
          <w:sz w:val="24"/>
          <w:szCs w:val="24"/>
        </w:rPr>
        <w:t>spadek</w:t>
      </w:r>
      <w:r>
        <w:rPr>
          <w:sz w:val="24"/>
          <w:szCs w:val="24"/>
        </w:rPr>
        <w:t xml:space="preserve"> liczby osób korzystających z programów rynku pracy o </w:t>
      </w:r>
      <w:r w:rsidR="0075798D">
        <w:rPr>
          <w:sz w:val="24"/>
          <w:szCs w:val="24"/>
        </w:rPr>
        <w:t>264</w:t>
      </w:r>
      <w:r w:rsidR="00115288">
        <w:rPr>
          <w:sz w:val="24"/>
          <w:szCs w:val="24"/>
        </w:rPr>
        <w:t xml:space="preserve"> osób</w:t>
      </w:r>
      <w:r>
        <w:rPr>
          <w:sz w:val="24"/>
          <w:szCs w:val="24"/>
        </w:rPr>
        <w:t xml:space="preserve">, tj. o </w:t>
      </w:r>
      <w:r w:rsidR="0075798D">
        <w:rPr>
          <w:sz w:val="24"/>
          <w:szCs w:val="24"/>
        </w:rPr>
        <w:t>34,2</w:t>
      </w:r>
      <w:r>
        <w:rPr>
          <w:sz w:val="24"/>
          <w:szCs w:val="24"/>
        </w:rPr>
        <w:t>%.</w:t>
      </w:r>
    </w:p>
    <w:p w:rsidR="001C21BD" w:rsidRDefault="001C21BD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W 201</w:t>
      </w:r>
      <w:r w:rsidR="00F67B85">
        <w:rPr>
          <w:sz w:val="24"/>
          <w:szCs w:val="24"/>
        </w:rPr>
        <w:t>9</w:t>
      </w:r>
      <w:r>
        <w:rPr>
          <w:sz w:val="24"/>
          <w:szCs w:val="24"/>
        </w:rPr>
        <w:t xml:space="preserve"> roku koszt poniesiony za jednego uczestnika aktywnych programów rynku pracy wyniósł </w:t>
      </w:r>
      <w:r w:rsidR="0075798D">
        <w:rPr>
          <w:sz w:val="24"/>
          <w:szCs w:val="24"/>
        </w:rPr>
        <w:t>7.779</w:t>
      </w:r>
      <w:r>
        <w:rPr>
          <w:sz w:val="24"/>
          <w:szCs w:val="24"/>
        </w:rPr>
        <w:t xml:space="preserve"> zł. </w:t>
      </w:r>
      <w:r w:rsidR="00C609AF">
        <w:rPr>
          <w:sz w:val="24"/>
          <w:szCs w:val="24"/>
        </w:rPr>
        <w:t>W</w:t>
      </w:r>
      <w:r>
        <w:rPr>
          <w:sz w:val="24"/>
          <w:szCs w:val="24"/>
        </w:rPr>
        <w:t xml:space="preserve"> stosunku do 201</w:t>
      </w:r>
      <w:r w:rsidR="00F67B85">
        <w:rPr>
          <w:sz w:val="24"/>
          <w:szCs w:val="24"/>
        </w:rPr>
        <w:t>8</w:t>
      </w:r>
      <w:r>
        <w:rPr>
          <w:sz w:val="24"/>
          <w:szCs w:val="24"/>
        </w:rPr>
        <w:t xml:space="preserve">r. </w:t>
      </w:r>
      <w:r w:rsidR="00D843BB">
        <w:rPr>
          <w:sz w:val="24"/>
          <w:szCs w:val="24"/>
        </w:rPr>
        <w:t>z</w:t>
      </w:r>
      <w:r w:rsidR="00E933B3">
        <w:rPr>
          <w:sz w:val="24"/>
          <w:szCs w:val="24"/>
        </w:rPr>
        <w:t>większył</w:t>
      </w:r>
      <w:r w:rsidR="00D843BB">
        <w:rPr>
          <w:sz w:val="24"/>
          <w:szCs w:val="24"/>
        </w:rPr>
        <w:t xml:space="preserve"> się</w:t>
      </w:r>
      <w:r>
        <w:rPr>
          <w:sz w:val="24"/>
          <w:szCs w:val="24"/>
        </w:rPr>
        <w:t xml:space="preserve"> o </w:t>
      </w:r>
      <w:r w:rsidR="0075798D">
        <w:rPr>
          <w:sz w:val="24"/>
          <w:szCs w:val="24"/>
        </w:rPr>
        <w:t>219</w:t>
      </w:r>
      <w:r>
        <w:rPr>
          <w:sz w:val="24"/>
          <w:szCs w:val="24"/>
        </w:rPr>
        <w:t xml:space="preserve"> zł, tj. o </w:t>
      </w:r>
      <w:r w:rsidR="0075798D">
        <w:rPr>
          <w:sz w:val="24"/>
          <w:szCs w:val="24"/>
        </w:rPr>
        <w:t>2,9</w:t>
      </w:r>
      <w:r>
        <w:rPr>
          <w:sz w:val="24"/>
          <w:szCs w:val="24"/>
        </w:rPr>
        <w:t>%. Natomiast wydatki poniesione na 1 osobę w 201</w:t>
      </w:r>
      <w:r w:rsidR="00F67B85">
        <w:rPr>
          <w:sz w:val="24"/>
          <w:szCs w:val="24"/>
        </w:rPr>
        <w:t>9</w:t>
      </w:r>
      <w:r>
        <w:rPr>
          <w:sz w:val="24"/>
          <w:szCs w:val="24"/>
        </w:rPr>
        <w:t>r. na niżej wymienione programy rynku pracy przedstawiały się następująco:</w:t>
      </w:r>
    </w:p>
    <w:p w:rsidR="001C21BD" w:rsidRDefault="00D843BB" w:rsidP="00F3412B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>prace interwencyjne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</w:t>
      </w:r>
      <w:r w:rsidR="0075798D">
        <w:rPr>
          <w:sz w:val="24"/>
          <w:szCs w:val="24"/>
        </w:rPr>
        <w:t>3.208</w:t>
      </w:r>
    </w:p>
    <w:p w:rsidR="003A3BA2" w:rsidRDefault="003A3BA2" w:rsidP="00F3412B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>roboty publiczne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</w:t>
      </w:r>
      <w:r w:rsidR="00F67B85">
        <w:rPr>
          <w:sz w:val="24"/>
          <w:szCs w:val="24"/>
        </w:rPr>
        <w:t>5.825</w:t>
      </w:r>
    </w:p>
    <w:p w:rsidR="003A3BA2" w:rsidRDefault="003A3BA2" w:rsidP="00F3412B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>szkolenia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</w:t>
      </w:r>
      <w:r w:rsidR="0075798D">
        <w:rPr>
          <w:sz w:val="24"/>
          <w:szCs w:val="24"/>
        </w:rPr>
        <w:t>3.950</w:t>
      </w:r>
    </w:p>
    <w:p w:rsidR="002C0CB8" w:rsidRPr="00F67B85" w:rsidRDefault="003A3BA2" w:rsidP="00F67B85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>staż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</w:t>
      </w:r>
      <w:r w:rsidR="0075798D">
        <w:rPr>
          <w:sz w:val="24"/>
          <w:szCs w:val="24"/>
        </w:rPr>
        <w:t>5.122</w:t>
      </w:r>
      <w:r w:rsidR="00F67B85" w:rsidRPr="00F67B85">
        <w:rPr>
          <w:sz w:val="24"/>
          <w:szCs w:val="24"/>
        </w:rPr>
        <w:tab/>
      </w:r>
      <w:r w:rsidR="00F67B85" w:rsidRPr="00F67B85">
        <w:rPr>
          <w:sz w:val="24"/>
          <w:szCs w:val="24"/>
        </w:rPr>
        <w:tab/>
      </w:r>
      <w:r w:rsidR="00F67B85" w:rsidRPr="00F67B85">
        <w:rPr>
          <w:sz w:val="24"/>
          <w:szCs w:val="24"/>
        </w:rPr>
        <w:tab/>
      </w:r>
      <w:r w:rsidR="00F67B85" w:rsidRPr="00F67B85">
        <w:rPr>
          <w:sz w:val="24"/>
          <w:szCs w:val="24"/>
        </w:rPr>
        <w:tab/>
      </w:r>
      <w:r w:rsidR="00F67B85" w:rsidRPr="00F67B85">
        <w:rPr>
          <w:sz w:val="24"/>
          <w:szCs w:val="24"/>
        </w:rPr>
        <w:tab/>
        <w:t xml:space="preserve">            </w:t>
      </w:r>
    </w:p>
    <w:p w:rsidR="003A3BA2" w:rsidRDefault="003A3BA2" w:rsidP="00F3412B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>prace społecznie użyteczne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</w:t>
      </w:r>
      <w:r w:rsidR="00F67B85">
        <w:rPr>
          <w:sz w:val="24"/>
          <w:szCs w:val="24"/>
        </w:rPr>
        <w:t>1.120</w:t>
      </w:r>
    </w:p>
    <w:p w:rsidR="002C0CB8" w:rsidRDefault="002C0CB8" w:rsidP="00F3412B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 xml:space="preserve">dofinansowanie wynagrodzenia </w:t>
      </w:r>
    </w:p>
    <w:p w:rsidR="002C0CB8" w:rsidRDefault="002C0CB8" w:rsidP="002C0CB8">
      <w:pPr>
        <w:pStyle w:val="Tekstpodstawowy3"/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>bezrobotneg</w:t>
      </w:r>
      <w:r w:rsidR="00D843BB">
        <w:rPr>
          <w:sz w:val="24"/>
          <w:szCs w:val="24"/>
        </w:rPr>
        <w:t>o powyżej 50 roku życia</w:t>
      </w:r>
      <w:r w:rsidR="00D843BB">
        <w:rPr>
          <w:sz w:val="24"/>
          <w:szCs w:val="24"/>
        </w:rPr>
        <w:tab/>
      </w:r>
      <w:r w:rsidR="00D843BB">
        <w:rPr>
          <w:sz w:val="24"/>
          <w:szCs w:val="24"/>
        </w:rPr>
        <w:tab/>
        <w:t xml:space="preserve">  </w:t>
      </w:r>
      <w:r w:rsidR="0075798D">
        <w:rPr>
          <w:sz w:val="24"/>
          <w:szCs w:val="24"/>
        </w:rPr>
        <w:t>6.062</w:t>
      </w:r>
    </w:p>
    <w:p w:rsidR="003A3BA2" w:rsidRDefault="003A3BA2" w:rsidP="00F3412B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>dotacje na dzia</w:t>
      </w:r>
      <w:r w:rsidR="004626F0">
        <w:rPr>
          <w:sz w:val="24"/>
          <w:szCs w:val="24"/>
        </w:rPr>
        <w:t xml:space="preserve">łalność </w:t>
      </w:r>
      <w:r w:rsidR="00D843BB">
        <w:rPr>
          <w:sz w:val="24"/>
          <w:szCs w:val="24"/>
        </w:rPr>
        <w:t>gospodarczą</w:t>
      </w:r>
      <w:r w:rsidR="00D843BB">
        <w:rPr>
          <w:sz w:val="24"/>
          <w:szCs w:val="24"/>
        </w:rPr>
        <w:tab/>
      </w:r>
      <w:r w:rsidR="00D843BB">
        <w:rPr>
          <w:sz w:val="24"/>
          <w:szCs w:val="24"/>
        </w:rPr>
        <w:tab/>
        <w:t xml:space="preserve">            </w:t>
      </w:r>
      <w:r w:rsidR="00F67B85">
        <w:rPr>
          <w:sz w:val="24"/>
          <w:szCs w:val="24"/>
        </w:rPr>
        <w:t>22.900</w:t>
      </w:r>
    </w:p>
    <w:p w:rsidR="002C0CB8" w:rsidRDefault="00197CE1" w:rsidP="00F3412B">
      <w:pPr>
        <w:pStyle w:val="Tekstpodstawowy3"/>
        <w:numPr>
          <w:ilvl w:val="0"/>
          <w:numId w:val="31"/>
        </w:numPr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 xml:space="preserve">refundacja kosztów wyposażenia </w:t>
      </w:r>
    </w:p>
    <w:p w:rsidR="00197CE1" w:rsidRDefault="00197CE1" w:rsidP="002C0CB8">
      <w:pPr>
        <w:pStyle w:val="Tekstpodstawowy3"/>
        <w:spacing w:after="0"/>
        <w:ind w:left="709"/>
        <w:rPr>
          <w:sz w:val="24"/>
          <w:szCs w:val="24"/>
        </w:rPr>
      </w:pPr>
      <w:r>
        <w:rPr>
          <w:sz w:val="24"/>
          <w:szCs w:val="24"/>
        </w:rPr>
        <w:t xml:space="preserve">lub doposażenia </w:t>
      </w:r>
      <w:r w:rsidR="00F67B85">
        <w:rPr>
          <w:sz w:val="24"/>
          <w:szCs w:val="24"/>
        </w:rPr>
        <w:t>stanowiska pracy</w:t>
      </w:r>
      <w:r w:rsidR="00F67B85">
        <w:rPr>
          <w:sz w:val="24"/>
          <w:szCs w:val="24"/>
        </w:rPr>
        <w:tab/>
      </w:r>
      <w:r w:rsidR="00F67B85">
        <w:rPr>
          <w:sz w:val="24"/>
          <w:szCs w:val="24"/>
        </w:rPr>
        <w:tab/>
      </w:r>
      <w:r w:rsidR="00F67B85">
        <w:rPr>
          <w:sz w:val="24"/>
          <w:szCs w:val="24"/>
        </w:rPr>
        <w:tab/>
        <w:t>24.667</w:t>
      </w:r>
    </w:p>
    <w:p w:rsidR="003A3BA2" w:rsidRDefault="003A3BA2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 201</w:t>
      </w:r>
      <w:r w:rsidR="00F67B85">
        <w:rPr>
          <w:sz w:val="24"/>
          <w:szCs w:val="24"/>
        </w:rPr>
        <w:t>9</w:t>
      </w:r>
      <w:r>
        <w:rPr>
          <w:sz w:val="24"/>
          <w:szCs w:val="24"/>
        </w:rPr>
        <w:t xml:space="preserve">r. wskaźnik zatrudnienia po </w:t>
      </w:r>
      <w:r w:rsidR="00947E19">
        <w:rPr>
          <w:sz w:val="24"/>
          <w:szCs w:val="24"/>
        </w:rPr>
        <w:t>programach rynku pracy</w:t>
      </w:r>
      <w:r>
        <w:rPr>
          <w:sz w:val="24"/>
          <w:szCs w:val="24"/>
        </w:rPr>
        <w:t xml:space="preserve">:  </w:t>
      </w:r>
    </w:p>
    <w:p w:rsidR="00197CE1" w:rsidRPr="00197CE1" w:rsidRDefault="00CD4DB2" w:rsidP="00F3412B">
      <w:pPr>
        <w:pStyle w:val="Tekstpodstawowy3"/>
        <w:numPr>
          <w:ilvl w:val="0"/>
          <w:numId w:val="33"/>
        </w:numPr>
        <w:spacing w:after="0"/>
        <w:ind w:left="567" w:hanging="283"/>
        <w:rPr>
          <w:b/>
          <w:sz w:val="24"/>
          <w:szCs w:val="24"/>
        </w:rPr>
      </w:pPr>
      <w:r>
        <w:rPr>
          <w:b/>
          <w:sz w:val="24"/>
          <w:szCs w:val="24"/>
        </w:rPr>
        <w:t>zmniej</w:t>
      </w:r>
      <w:r w:rsidR="003A3BA2" w:rsidRPr="00BE3B86">
        <w:rPr>
          <w:b/>
          <w:sz w:val="24"/>
          <w:szCs w:val="24"/>
        </w:rPr>
        <w:t>szył się w:</w:t>
      </w:r>
    </w:p>
    <w:p w:rsidR="00197CE1" w:rsidRPr="00197CE1" w:rsidRDefault="00ED1CD9" w:rsidP="00F3412B">
      <w:pPr>
        <w:pStyle w:val="Tekstpodstawowy3"/>
        <w:numPr>
          <w:ilvl w:val="0"/>
          <w:numId w:val="32"/>
        </w:numPr>
        <w:spacing w:after="0"/>
        <w:ind w:left="284" w:firstLine="11"/>
        <w:rPr>
          <w:sz w:val="24"/>
          <w:szCs w:val="24"/>
        </w:rPr>
      </w:pPr>
      <w:r>
        <w:rPr>
          <w:sz w:val="24"/>
          <w:szCs w:val="24"/>
        </w:rPr>
        <w:t>szkolenia</w:t>
      </w:r>
      <w:r w:rsidR="008801CD">
        <w:rPr>
          <w:sz w:val="24"/>
          <w:szCs w:val="24"/>
        </w:rPr>
        <w:t>ch</w:t>
      </w:r>
      <w:r w:rsidR="00197CE1" w:rsidRPr="00197CE1">
        <w:rPr>
          <w:sz w:val="24"/>
          <w:szCs w:val="24"/>
        </w:rPr>
        <w:t xml:space="preserve"> – </w:t>
      </w:r>
      <w:r w:rsidR="00F67B85">
        <w:rPr>
          <w:sz w:val="24"/>
          <w:szCs w:val="24"/>
        </w:rPr>
        <w:t>60,7</w:t>
      </w:r>
      <w:r w:rsidR="00197CE1" w:rsidRPr="00197CE1">
        <w:rPr>
          <w:sz w:val="24"/>
          <w:szCs w:val="24"/>
        </w:rPr>
        <w:t>% w porównaniu do 201</w:t>
      </w:r>
      <w:r w:rsidR="00F67B85">
        <w:rPr>
          <w:sz w:val="24"/>
          <w:szCs w:val="24"/>
        </w:rPr>
        <w:t>8</w:t>
      </w:r>
      <w:r w:rsidR="00197CE1" w:rsidRPr="00197CE1">
        <w:rPr>
          <w:sz w:val="24"/>
          <w:szCs w:val="24"/>
        </w:rPr>
        <w:t>r. z</w:t>
      </w:r>
      <w:r w:rsidR="00CD4DB2">
        <w:rPr>
          <w:sz w:val="24"/>
          <w:szCs w:val="24"/>
        </w:rPr>
        <w:t>mniej</w:t>
      </w:r>
      <w:r w:rsidR="00197CE1">
        <w:rPr>
          <w:sz w:val="24"/>
          <w:szCs w:val="24"/>
        </w:rPr>
        <w:t>szył</w:t>
      </w:r>
      <w:r w:rsidR="00197CE1" w:rsidRPr="00197CE1">
        <w:rPr>
          <w:sz w:val="24"/>
          <w:szCs w:val="24"/>
        </w:rPr>
        <w:t xml:space="preserve"> się o </w:t>
      </w:r>
      <w:r w:rsidR="00F67B85">
        <w:rPr>
          <w:sz w:val="24"/>
          <w:szCs w:val="24"/>
        </w:rPr>
        <w:t>7,1</w:t>
      </w:r>
      <w:r w:rsidR="00EB239B">
        <w:rPr>
          <w:sz w:val="24"/>
          <w:szCs w:val="24"/>
        </w:rPr>
        <w:t xml:space="preserve"> </w:t>
      </w:r>
      <w:r w:rsidR="001C5351">
        <w:rPr>
          <w:sz w:val="24"/>
          <w:szCs w:val="24"/>
        </w:rPr>
        <w:t>punktu procentowego</w:t>
      </w:r>
      <w:r w:rsidR="00197CE1" w:rsidRPr="00197CE1">
        <w:rPr>
          <w:sz w:val="24"/>
          <w:szCs w:val="24"/>
        </w:rPr>
        <w:t>,</w:t>
      </w:r>
    </w:p>
    <w:p w:rsidR="00301AF0" w:rsidRDefault="00301AF0" w:rsidP="00301AF0">
      <w:pPr>
        <w:pStyle w:val="Tekstpodstawowy3"/>
        <w:numPr>
          <w:ilvl w:val="0"/>
          <w:numId w:val="4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robotach publicznych – 76,5% w porównaniu do 2018 roku zmniejszył się o 13,8 punktu procentowego,</w:t>
      </w:r>
    </w:p>
    <w:p w:rsidR="00301AF0" w:rsidRPr="00301AF0" w:rsidRDefault="00301AF0" w:rsidP="00301AF0">
      <w:pPr>
        <w:pStyle w:val="Akapitzlist"/>
        <w:numPr>
          <w:ilvl w:val="0"/>
          <w:numId w:val="40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dofinansowanie wynagrodzenia bezrobotnego 50+       – 50%, w porównaniu do 2018r.  zmniejszył się o 23,3 punktu procentowego.</w:t>
      </w:r>
    </w:p>
    <w:p w:rsidR="002C0CB8" w:rsidRPr="00404B14" w:rsidRDefault="00CD4DB2" w:rsidP="00F3412B">
      <w:pPr>
        <w:pStyle w:val="Tekstpodstawowy3"/>
        <w:numPr>
          <w:ilvl w:val="0"/>
          <w:numId w:val="33"/>
        </w:numPr>
        <w:spacing w:after="0"/>
        <w:ind w:left="567" w:hanging="283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zwięk</w:t>
      </w:r>
      <w:r w:rsidR="00715A94" w:rsidRPr="00BE3B86">
        <w:rPr>
          <w:b/>
          <w:sz w:val="24"/>
          <w:szCs w:val="24"/>
        </w:rPr>
        <w:t>szył się w:</w:t>
      </w:r>
    </w:p>
    <w:p w:rsidR="00404B14" w:rsidRDefault="009638C1" w:rsidP="00F3412B">
      <w:pPr>
        <w:pStyle w:val="Akapitzlist"/>
        <w:numPr>
          <w:ilvl w:val="0"/>
          <w:numId w:val="40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pracach interwencyjnych – 73,1% w porównaniu do 2018r. zwiększył się o 1,9</w:t>
      </w:r>
      <w:r w:rsidR="00E573CE">
        <w:rPr>
          <w:sz w:val="24"/>
          <w:szCs w:val="24"/>
        </w:rPr>
        <w:t xml:space="preserve"> punktu  </w:t>
      </w:r>
      <w:r w:rsidR="001C5351">
        <w:rPr>
          <w:sz w:val="24"/>
          <w:szCs w:val="24"/>
        </w:rPr>
        <w:t>procentowego</w:t>
      </w:r>
      <w:r w:rsidR="00404B14" w:rsidRPr="00404B14">
        <w:rPr>
          <w:sz w:val="24"/>
          <w:szCs w:val="24"/>
        </w:rPr>
        <w:t>,</w:t>
      </w:r>
    </w:p>
    <w:p w:rsidR="00F37017" w:rsidRDefault="00F37017" w:rsidP="00F3412B">
      <w:pPr>
        <w:pStyle w:val="Akapitzlist"/>
        <w:numPr>
          <w:ilvl w:val="0"/>
          <w:numId w:val="40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bonie stażowym – </w:t>
      </w:r>
      <w:r w:rsidR="009638C1">
        <w:rPr>
          <w:sz w:val="24"/>
          <w:szCs w:val="24"/>
        </w:rPr>
        <w:t>100% w porównaniu do 2018</w:t>
      </w:r>
      <w:r>
        <w:rPr>
          <w:sz w:val="24"/>
          <w:szCs w:val="24"/>
        </w:rPr>
        <w:t>r. zwiększył s</w:t>
      </w:r>
      <w:r w:rsidR="009638C1">
        <w:rPr>
          <w:sz w:val="24"/>
          <w:szCs w:val="24"/>
        </w:rPr>
        <w:t>ię o 17,6</w:t>
      </w:r>
      <w:r>
        <w:rPr>
          <w:sz w:val="24"/>
          <w:szCs w:val="24"/>
        </w:rPr>
        <w:t xml:space="preserve"> punktu procentowego,</w:t>
      </w:r>
    </w:p>
    <w:p w:rsidR="00301AF0" w:rsidRDefault="00301AF0" w:rsidP="00301AF0">
      <w:pPr>
        <w:pStyle w:val="Tekstpodstawowy3"/>
        <w:numPr>
          <w:ilvl w:val="0"/>
          <w:numId w:val="4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dotacjach na podjęcie działalności gospodarczej – 100% w porównaniu do 2018r. </w:t>
      </w:r>
      <w:r w:rsidR="00C047E7">
        <w:rPr>
          <w:sz w:val="24"/>
          <w:szCs w:val="24"/>
        </w:rPr>
        <w:t>zwiększyły</w:t>
      </w:r>
      <w:r w:rsidR="0075798D">
        <w:rPr>
          <w:sz w:val="24"/>
          <w:szCs w:val="24"/>
        </w:rPr>
        <w:t xml:space="preserve"> się o 0,9 punktu procentowego,</w:t>
      </w:r>
    </w:p>
    <w:p w:rsidR="0075798D" w:rsidRDefault="0075798D" w:rsidP="0075798D">
      <w:pPr>
        <w:pStyle w:val="Tekstpodstawowy3"/>
        <w:numPr>
          <w:ilvl w:val="0"/>
          <w:numId w:val="4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pracach społecznie użytecznych – 10,7% w porównaniu do 2018r. zwiększył się o 4,2 punktu procentowego,</w:t>
      </w:r>
    </w:p>
    <w:p w:rsidR="0075798D" w:rsidRPr="0075798D" w:rsidRDefault="0075798D" w:rsidP="0075798D">
      <w:pPr>
        <w:pStyle w:val="Akapitzlist"/>
        <w:numPr>
          <w:ilvl w:val="0"/>
          <w:numId w:val="40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stażach – 84,0% w porównaniu do 2018r. zwiększyły się o 2,3 punktu procentowego.</w:t>
      </w:r>
    </w:p>
    <w:p w:rsidR="00715A94" w:rsidRPr="00BE3B86" w:rsidRDefault="00715A94" w:rsidP="00F3412B">
      <w:pPr>
        <w:pStyle w:val="Tekstpodstawowy3"/>
        <w:numPr>
          <w:ilvl w:val="0"/>
          <w:numId w:val="33"/>
        </w:numPr>
        <w:spacing w:after="0"/>
        <w:ind w:left="709" w:hanging="425"/>
        <w:rPr>
          <w:b/>
          <w:sz w:val="24"/>
          <w:szCs w:val="24"/>
        </w:rPr>
      </w:pPr>
      <w:r w:rsidRPr="00BE3B86">
        <w:rPr>
          <w:b/>
          <w:sz w:val="24"/>
          <w:szCs w:val="24"/>
        </w:rPr>
        <w:t>utrzymał się na tym samym poziomie w:</w:t>
      </w:r>
    </w:p>
    <w:p w:rsidR="00581B5D" w:rsidRPr="00581B5D" w:rsidRDefault="00581B5D" w:rsidP="00F3412B">
      <w:pPr>
        <w:pStyle w:val="Tekstpodstawowy3"/>
        <w:numPr>
          <w:ilvl w:val="0"/>
          <w:numId w:val="34"/>
        </w:numPr>
        <w:spacing w:after="0"/>
        <w:ind w:left="709" w:hanging="425"/>
        <w:rPr>
          <w:sz w:val="24"/>
          <w:szCs w:val="24"/>
        </w:rPr>
      </w:pPr>
      <w:r w:rsidRPr="00581B5D">
        <w:rPr>
          <w:sz w:val="24"/>
          <w:szCs w:val="24"/>
        </w:rPr>
        <w:t>refundacja kosztów wyposażenia lub dopo</w:t>
      </w:r>
      <w:r>
        <w:rPr>
          <w:sz w:val="24"/>
          <w:szCs w:val="24"/>
        </w:rPr>
        <w:t>sażenia stanowiska pracy – 100%.</w:t>
      </w:r>
    </w:p>
    <w:p w:rsidR="00DC368A" w:rsidRDefault="009638C1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W 2019</w:t>
      </w:r>
      <w:r w:rsidR="00DC368A">
        <w:rPr>
          <w:sz w:val="24"/>
          <w:szCs w:val="24"/>
        </w:rPr>
        <w:t xml:space="preserve">r. </w:t>
      </w:r>
      <w:r w:rsidR="00092798">
        <w:rPr>
          <w:sz w:val="24"/>
          <w:szCs w:val="24"/>
        </w:rPr>
        <w:t>kontynuowano</w:t>
      </w:r>
      <w:r w:rsidR="00DC368A">
        <w:rPr>
          <w:sz w:val="24"/>
          <w:szCs w:val="24"/>
        </w:rPr>
        <w:t xml:space="preserve"> realizację formy aktywizacji osób bezrobotnych do 30 roku życia (art. 105f ustawy) </w:t>
      </w:r>
      <w:r w:rsidR="000401C0">
        <w:rPr>
          <w:sz w:val="24"/>
          <w:szCs w:val="24"/>
        </w:rPr>
        <w:t>w ramach której pracę podjęły</w:t>
      </w:r>
      <w:r w:rsidR="0075798D">
        <w:rPr>
          <w:sz w:val="24"/>
          <w:szCs w:val="24"/>
        </w:rPr>
        <w:t xml:space="preserve"> 59 osób</w:t>
      </w:r>
      <w:r w:rsidR="00DC368A">
        <w:rPr>
          <w:sz w:val="24"/>
          <w:szCs w:val="24"/>
        </w:rPr>
        <w:t>.</w:t>
      </w:r>
    </w:p>
    <w:p w:rsidR="00581B5D" w:rsidRDefault="009638C1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 2019</w:t>
      </w:r>
      <w:r w:rsidR="00581B5D">
        <w:rPr>
          <w:sz w:val="24"/>
          <w:szCs w:val="24"/>
        </w:rPr>
        <w:t xml:space="preserve">r. ze środków Krajowego Funduszu Szkoleniowego skorzystało </w:t>
      </w:r>
      <w:r>
        <w:rPr>
          <w:sz w:val="24"/>
          <w:szCs w:val="24"/>
        </w:rPr>
        <w:t>287</w:t>
      </w:r>
      <w:r w:rsidR="00581B5D">
        <w:rPr>
          <w:sz w:val="24"/>
          <w:szCs w:val="24"/>
        </w:rPr>
        <w:t xml:space="preserve"> osób, którym s</w:t>
      </w:r>
      <w:r w:rsidR="00115288">
        <w:rPr>
          <w:sz w:val="24"/>
          <w:szCs w:val="24"/>
        </w:rPr>
        <w:t>finansowano udział w kursach i</w:t>
      </w:r>
      <w:r w:rsidR="00581B5D">
        <w:rPr>
          <w:sz w:val="24"/>
          <w:szCs w:val="24"/>
        </w:rPr>
        <w:t xml:space="preserve"> studiach podyplomowych.</w:t>
      </w:r>
    </w:p>
    <w:p w:rsidR="00AE710C" w:rsidRDefault="00A31C1E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 w:rsidRPr="00AE710C">
        <w:rPr>
          <w:sz w:val="24"/>
          <w:szCs w:val="24"/>
        </w:rPr>
        <w:t xml:space="preserve">Z analizy wydatków Funduszu Pracy wynika, iż w </w:t>
      </w:r>
      <w:r w:rsidR="00241859" w:rsidRPr="00AE710C">
        <w:rPr>
          <w:sz w:val="24"/>
          <w:szCs w:val="24"/>
        </w:rPr>
        <w:t>20</w:t>
      </w:r>
      <w:r w:rsidR="000055BE" w:rsidRPr="00AE710C">
        <w:rPr>
          <w:sz w:val="24"/>
          <w:szCs w:val="24"/>
        </w:rPr>
        <w:t>1</w:t>
      </w:r>
      <w:r w:rsidR="007C6BE9">
        <w:rPr>
          <w:sz w:val="24"/>
          <w:szCs w:val="24"/>
        </w:rPr>
        <w:t>9</w:t>
      </w:r>
      <w:r w:rsidRPr="00AE710C">
        <w:rPr>
          <w:sz w:val="24"/>
          <w:szCs w:val="24"/>
        </w:rPr>
        <w:t xml:space="preserve">r. wydatki poniesione </w:t>
      </w:r>
      <w:r w:rsidR="00AE710C">
        <w:rPr>
          <w:sz w:val="24"/>
          <w:szCs w:val="24"/>
        </w:rPr>
        <w:t>na aktywne programy rynku pracy</w:t>
      </w:r>
      <w:r w:rsidR="00404B14">
        <w:rPr>
          <w:sz w:val="24"/>
          <w:szCs w:val="24"/>
        </w:rPr>
        <w:t xml:space="preserve"> oraz Krajowy Fundusz Szkoleniowy</w:t>
      </w:r>
      <w:r w:rsidR="00AE710C">
        <w:rPr>
          <w:sz w:val="24"/>
          <w:szCs w:val="24"/>
        </w:rPr>
        <w:t xml:space="preserve"> były </w:t>
      </w:r>
      <w:r w:rsidR="00E23E4F">
        <w:rPr>
          <w:sz w:val="24"/>
          <w:szCs w:val="24"/>
        </w:rPr>
        <w:t>niższe</w:t>
      </w:r>
      <w:r w:rsidR="00AE710C">
        <w:rPr>
          <w:sz w:val="24"/>
          <w:szCs w:val="24"/>
        </w:rPr>
        <w:t xml:space="preserve"> o kwotę </w:t>
      </w:r>
      <w:r w:rsidR="007C6BE9">
        <w:rPr>
          <w:sz w:val="24"/>
          <w:szCs w:val="24"/>
        </w:rPr>
        <w:t>2.025.683</w:t>
      </w:r>
      <w:r w:rsidR="00BB2D3C">
        <w:rPr>
          <w:sz w:val="24"/>
          <w:szCs w:val="24"/>
        </w:rPr>
        <w:t xml:space="preserve"> co stanowi spadek</w:t>
      </w:r>
      <w:r w:rsidR="00F37017">
        <w:rPr>
          <w:sz w:val="24"/>
          <w:szCs w:val="24"/>
        </w:rPr>
        <w:t xml:space="preserve"> o </w:t>
      </w:r>
      <w:r w:rsidR="0075798D">
        <w:rPr>
          <w:sz w:val="24"/>
          <w:szCs w:val="24"/>
        </w:rPr>
        <w:t>32,3</w:t>
      </w:r>
      <w:r w:rsidR="000A1993">
        <w:rPr>
          <w:sz w:val="24"/>
          <w:szCs w:val="24"/>
        </w:rPr>
        <w:t xml:space="preserve">% </w:t>
      </w:r>
      <w:r w:rsidR="00AE710C">
        <w:rPr>
          <w:sz w:val="24"/>
          <w:szCs w:val="24"/>
        </w:rPr>
        <w:t>w stosunku do roku 201</w:t>
      </w:r>
      <w:r w:rsidR="007C6BE9">
        <w:rPr>
          <w:sz w:val="24"/>
          <w:szCs w:val="24"/>
        </w:rPr>
        <w:t>8</w:t>
      </w:r>
      <w:r w:rsidR="00AE710C">
        <w:rPr>
          <w:sz w:val="24"/>
          <w:szCs w:val="24"/>
        </w:rPr>
        <w:t>.</w:t>
      </w:r>
    </w:p>
    <w:p w:rsidR="00D86DED" w:rsidRPr="00D86DED" w:rsidRDefault="00D86DED" w:rsidP="00F3412B">
      <w:pPr>
        <w:pStyle w:val="Akapitzlist"/>
        <w:numPr>
          <w:ilvl w:val="0"/>
          <w:numId w:val="20"/>
        </w:numPr>
        <w:spacing w:line="360" w:lineRule="auto"/>
        <w:jc w:val="both"/>
        <w:rPr>
          <w:sz w:val="24"/>
          <w:szCs w:val="24"/>
        </w:rPr>
      </w:pPr>
      <w:r w:rsidRPr="00D86DED">
        <w:rPr>
          <w:sz w:val="24"/>
          <w:szCs w:val="24"/>
        </w:rPr>
        <w:t xml:space="preserve">Urząd realizował dwa projekty współfinansowane przez Unię Europejską ze środków </w:t>
      </w:r>
      <w:r w:rsidR="00536797">
        <w:rPr>
          <w:sz w:val="24"/>
          <w:szCs w:val="24"/>
        </w:rPr>
        <w:br/>
      </w:r>
      <w:r w:rsidRPr="00D86DED">
        <w:rPr>
          <w:sz w:val="24"/>
          <w:szCs w:val="24"/>
        </w:rPr>
        <w:t>z Eur</w:t>
      </w:r>
      <w:r>
        <w:rPr>
          <w:sz w:val="24"/>
          <w:szCs w:val="24"/>
        </w:rPr>
        <w:t>opejskiego Funduszu Społecznego</w:t>
      </w:r>
      <w:r w:rsidRPr="00D86DED">
        <w:rPr>
          <w:sz w:val="24"/>
          <w:szCs w:val="24"/>
        </w:rPr>
        <w:t xml:space="preserve"> tj</w:t>
      </w:r>
      <w:r>
        <w:rPr>
          <w:sz w:val="24"/>
          <w:szCs w:val="24"/>
        </w:rPr>
        <w:t>.</w:t>
      </w:r>
      <w:r w:rsidRPr="00D86DED">
        <w:rPr>
          <w:sz w:val="24"/>
          <w:szCs w:val="24"/>
        </w:rPr>
        <w:t>:</w:t>
      </w:r>
    </w:p>
    <w:p w:rsidR="00D86DED" w:rsidRPr="00D86DED" w:rsidRDefault="00D86DED" w:rsidP="00F3412B">
      <w:pPr>
        <w:pStyle w:val="Akapitzlist"/>
        <w:numPr>
          <w:ilvl w:val="0"/>
          <w:numId w:val="50"/>
        </w:numPr>
        <w:spacing w:line="360" w:lineRule="auto"/>
        <w:jc w:val="both"/>
        <w:rPr>
          <w:sz w:val="24"/>
          <w:szCs w:val="24"/>
        </w:rPr>
      </w:pPr>
      <w:r w:rsidRPr="00D86DED">
        <w:rPr>
          <w:sz w:val="24"/>
          <w:szCs w:val="24"/>
        </w:rPr>
        <w:t>„Aktywizacja osób młodych pozostających bez pracy w powiecie otwocki</w:t>
      </w:r>
      <w:r w:rsidR="000401C0">
        <w:rPr>
          <w:sz w:val="24"/>
          <w:szCs w:val="24"/>
        </w:rPr>
        <w:t>m</w:t>
      </w:r>
      <w:r w:rsidRPr="00D86DED">
        <w:rPr>
          <w:sz w:val="24"/>
          <w:szCs w:val="24"/>
        </w:rPr>
        <w:t xml:space="preserve"> (II</w:t>
      </w:r>
      <w:r w:rsidR="00301AF0">
        <w:rPr>
          <w:sz w:val="24"/>
          <w:szCs w:val="24"/>
        </w:rPr>
        <w:t>I</w:t>
      </w:r>
      <w:r w:rsidRPr="00D86DED">
        <w:rPr>
          <w:sz w:val="24"/>
          <w:szCs w:val="24"/>
        </w:rPr>
        <w:t>)” w ramach Programu Operacyjnego Wiedza Edukacja Rozwój,</w:t>
      </w:r>
    </w:p>
    <w:p w:rsidR="00D86DED" w:rsidRPr="00D86DED" w:rsidRDefault="00D86DED" w:rsidP="00F3412B">
      <w:pPr>
        <w:pStyle w:val="Akapitzlist"/>
        <w:numPr>
          <w:ilvl w:val="0"/>
          <w:numId w:val="50"/>
        </w:numPr>
        <w:spacing w:line="360" w:lineRule="auto"/>
        <w:jc w:val="both"/>
        <w:rPr>
          <w:sz w:val="24"/>
          <w:szCs w:val="24"/>
        </w:rPr>
      </w:pPr>
      <w:r w:rsidRPr="00D86DED">
        <w:rPr>
          <w:sz w:val="24"/>
          <w:szCs w:val="24"/>
        </w:rPr>
        <w:t xml:space="preserve">„Aktywizacja osób w wieku 30 lat i </w:t>
      </w:r>
      <w:r w:rsidR="00301AF0">
        <w:rPr>
          <w:sz w:val="24"/>
          <w:szCs w:val="24"/>
        </w:rPr>
        <w:t>więcej</w:t>
      </w:r>
      <w:r w:rsidRPr="00D86DED">
        <w:rPr>
          <w:sz w:val="24"/>
          <w:szCs w:val="24"/>
        </w:rPr>
        <w:t xml:space="preserve"> pozostających bez pracy w powiecie otwockim (</w:t>
      </w:r>
      <w:r w:rsidR="007F31C9">
        <w:rPr>
          <w:sz w:val="24"/>
          <w:szCs w:val="24"/>
        </w:rPr>
        <w:t>I</w:t>
      </w:r>
      <w:r w:rsidRPr="00D86DED">
        <w:rPr>
          <w:sz w:val="24"/>
          <w:szCs w:val="24"/>
        </w:rPr>
        <w:t>I</w:t>
      </w:r>
      <w:r w:rsidR="00301AF0">
        <w:rPr>
          <w:sz w:val="24"/>
          <w:szCs w:val="24"/>
        </w:rPr>
        <w:t>I</w:t>
      </w:r>
      <w:r w:rsidRPr="00D86DED">
        <w:rPr>
          <w:sz w:val="24"/>
          <w:szCs w:val="24"/>
        </w:rPr>
        <w:t>)” w ramach Regionalnego Programu Operacyjnego Województwa Mazowieckiego na lata 2014-2020.</w:t>
      </w:r>
    </w:p>
    <w:p w:rsidR="00755BAD" w:rsidRPr="000401C0" w:rsidRDefault="00301AF0" w:rsidP="000401C0">
      <w:pPr>
        <w:pStyle w:val="Akapitzlist"/>
        <w:numPr>
          <w:ilvl w:val="0"/>
          <w:numId w:val="20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Urząd w 2019</w:t>
      </w:r>
      <w:r w:rsidR="00D86DED" w:rsidRPr="00D86DED">
        <w:rPr>
          <w:sz w:val="24"/>
          <w:szCs w:val="24"/>
        </w:rPr>
        <w:t xml:space="preserve">r. na aktywizację osób bezrobotnych, pozyskał dodatkowe środki z rezerwy Funduszu Pracy w wysokości </w:t>
      </w:r>
      <w:r>
        <w:rPr>
          <w:sz w:val="24"/>
          <w:szCs w:val="24"/>
        </w:rPr>
        <w:t>12 300</w:t>
      </w:r>
      <w:r w:rsidR="00D86DED" w:rsidRPr="00D86DED">
        <w:rPr>
          <w:sz w:val="24"/>
          <w:szCs w:val="24"/>
        </w:rPr>
        <w:t xml:space="preserve"> zł, na </w:t>
      </w:r>
      <w:r w:rsidR="00581B5D">
        <w:rPr>
          <w:sz w:val="24"/>
          <w:szCs w:val="24"/>
        </w:rPr>
        <w:t>program</w:t>
      </w:r>
      <w:r w:rsidR="00755BAD">
        <w:rPr>
          <w:sz w:val="24"/>
          <w:szCs w:val="24"/>
        </w:rPr>
        <w:t>y</w:t>
      </w:r>
      <w:r w:rsidR="000401C0">
        <w:rPr>
          <w:sz w:val="24"/>
          <w:szCs w:val="24"/>
        </w:rPr>
        <w:t xml:space="preserve"> – „</w:t>
      </w:r>
      <w:r w:rsidR="00755BAD" w:rsidRPr="000401C0">
        <w:rPr>
          <w:sz w:val="24"/>
          <w:szCs w:val="24"/>
        </w:rPr>
        <w:t>staże w placówkach Agencji Restruktur</w:t>
      </w:r>
      <w:r w:rsidRPr="000401C0">
        <w:rPr>
          <w:sz w:val="24"/>
          <w:szCs w:val="24"/>
        </w:rPr>
        <w:t>yzacji i Modernizacji Rolnictwa</w:t>
      </w:r>
      <w:r w:rsidR="000401C0">
        <w:rPr>
          <w:sz w:val="24"/>
          <w:szCs w:val="24"/>
        </w:rPr>
        <w:t>”</w:t>
      </w:r>
      <w:r w:rsidRPr="000401C0">
        <w:rPr>
          <w:sz w:val="24"/>
          <w:szCs w:val="24"/>
        </w:rPr>
        <w:t>.</w:t>
      </w:r>
    </w:p>
    <w:p w:rsidR="005B69D0" w:rsidRPr="00F60C90" w:rsidRDefault="006301A9" w:rsidP="00F3412B">
      <w:pPr>
        <w:pStyle w:val="Tekstpodstawowy3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 roku 201</w:t>
      </w:r>
      <w:r w:rsidR="007C6BE9">
        <w:rPr>
          <w:sz w:val="24"/>
          <w:szCs w:val="24"/>
        </w:rPr>
        <w:t>9</w:t>
      </w:r>
      <w:r>
        <w:rPr>
          <w:sz w:val="24"/>
          <w:szCs w:val="24"/>
        </w:rPr>
        <w:t xml:space="preserve"> nastąpił spadek wydatków </w:t>
      </w:r>
      <w:r w:rsidR="00C55FF1">
        <w:rPr>
          <w:sz w:val="24"/>
          <w:szCs w:val="24"/>
        </w:rPr>
        <w:t xml:space="preserve">na świadczenia obligatoryjne o kwotę </w:t>
      </w:r>
      <w:r w:rsidR="00507CBD">
        <w:rPr>
          <w:sz w:val="24"/>
          <w:szCs w:val="24"/>
        </w:rPr>
        <w:t>198.671</w:t>
      </w:r>
      <w:r w:rsidR="00C55FF1">
        <w:rPr>
          <w:sz w:val="24"/>
          <w:szCs w:val="24"/>
        </w:rPr>
        <w:t xml:space="preserve"> co stanowi </w:t>
      </w:r>
      <w:r w:rsidR="00507CBD">
        <w:rPr>
          <w:sz w:val="24"/>
          <w:szCs w:val="24"/>
        </w:rPr>
        <w:t>4,50</w:t>
      </w:r>
      <w:r w:rsidR="00C55FF1">
        <w:rPr>
          <w:sz w:val="24"/>
          <w:szCs w:val="24"/>
        </w:rPr>
        <w:t>% w stosunku do 201</w:t>
      </w:r>
      <w:r w:rsidR="00507CBD">
        <w:rPr>
          <w:sz w:val="24"/>
          <w:szCs w:val="24"/>
        </w:rPr>
        <w:t>8</w:t>
      </w:r>
      <w:r w:rsidR="00C55FF1">
        <w:rPr>
          <w:sz w:val="24"/>
          <w:szCs w:val="24"/>
        </w:rPr>
        <w:t xml:space="preserve">r. </w:t>
      </w:r>
    </w:p>
    <w:sectPr w:rsidR="005B69D0" w:rsidRPr="00F60C90" w:rsidSect="00FC73E3">
      <w:footerReference w:type="even" r:id="rId25"/>
      <w:footerReference w:type="default" r:id="rId26"/>
      <w:type w:val="nextColumn"/>
      <w:pgSz w:w="11907" w:h="16840"/>
      <w:pgMar w:top="992" w:right="1134" w:bottom="1134" w:left="1418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6173" w:rsidRDefault="00116173">
      <w:r>
        <w:separator/>
      </w:r>
    </w:p>
  </w:endnote>
  <w:endnote w:type="continuationSeparator" w:id="0">
    <w:p w:rsidR="00116173" w:rsidRDefault="001161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4C60" w:rsidRDefault="00B04C60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B04C60" w:rsidRDefault="00B04C60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4C60" w:rsidRDefault="00B04C60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3B0EC5">
      <w:rPr>
        <w:rStyle w:val="Numerstrony"/>
        <w:noProof/>
      </w:rPr>
      <w:t>51</w:t>
    </w:r>
    <w:r>
      <w:rPr>
        <w:rStyle w:val="Numerstrony"/>
      </w:rPr>
      <w:fldChar w:fldCharType="end"/>
    </w:r>
  </w:p>
  <w:p w:rsidR="00B04C60" w:rsidRDefault="00B04C6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6173" w:rsidRDefault="00116173">
      <w:r>
        <w:separator/>
      </w:r>
    </w:p>
  </w:footnote>
  <w:footnote w:type="continuationSeparator" w:id="0">
    <w:p w:rsidR="00116173" w:rsidRDefault="001161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C3070"/>
    <w:multiLevelType w:val="hybridMultilevel"/>
    <w:tmpl w:val="DAA489BC"/>
    <w:lvl w:ilvl="0" w:tplc="5596F29A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34C2E89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3573EEB"/>
    <w:multiLevelType w:val="hybridMultilevel"/>
    <w:tmpl w:val="E69A50AC"/>
    <w:lvl w:ilvl="0" w:tplc="A45613AC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9D4B36"/>
    <w:multiLevelType w:val="hybridMultilevel"/>
    <w:tmpl w:val="33360A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9F6B9B"/>
    <w:multiLevelType w:val="hybridMultilevel"/>
    <w:tmpl w:val="CB9239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361D0A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097A36CD"/>
    <w:multiLevelType w:val="multilevel"/>
    <w:tmpl w:val="A37EA95E"/>
    <w:lvl w:ilvl="0">
      <w:start w:val="1"/>
      <w:numFmt w:val="decimal"/>
      <w:lvlText w:val="%1."/>
      <w:lvlJc w:val="left"/>
      <w:pPr>
        <w:tabs>
          <w:tab w:val="num" w:pos="624"/>
        </w:tabs>
        <w:ind w:left="624" w:hanging="624"/>
      </w:pPr>
    </w:lvl>
    <w:lvl w:ilvl="1">
      <w:start w:val="1"/>
      <w:numFmt w:val="decimal"/>
      <w:lvlRestart w:val="0"/>
      <w:pStyle w:val="Nagwek2"/>
      <w:lvlText w:val="1.%2."/>
      <w:lvlJc w:val="left"/>
      <w:pPr>
        <w:tabs>
          <w:tab w:val="num" w:pos="907"/>
        </w:tabs>
        <w:ind w:left="907" w:hanging="907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 w15:restartNumberingAfterBreak="0">
    <w:nsid w:val="09AB0828"/>
    <w:multiLevelType w:val="hybridMultilevel"/>
    <w:tmpl w:val="27040D8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EC5056"/>
    <w:multiLevelType w:val="singleLevel"/>
    <w:tmpl w:val="80B40410"/>
    <w:lvl w:ilvl="0">
      <w:start w:val="1"/>
      <w:numFmt w:val="bullet"/>
      <w:lvlText w:val="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</w:abstractNum>
  <w:abstractNum w:abstractNumId="9" w15:restartNumberingAfterBreak="0">
    <w:nsid w:val="0AA4658F"/>
    <w:multiLevelType w:val="hybridMultilevel"/>
    <w:tmpl w:val="E20CACA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3334C3"/>
    <w:multiLevelType w:val="hybridMultilevel"/>
    <w:tmpl w:val="8DA6B43E"/>
    <w:lvl w:ilvl="0" w:tplc="A45613AC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A45613AC">
      <w:start w:val="1"/>
      <w:numFmt w:val="bullet"/>
      <w:lvlText w:val="˗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2" w:tplc="A45613AC">
      <w:start w:val="1"/>
      <w:numFmt w:val="bullet"/>
      <w:lvlText w:val="˗"/>
      <w:lvlJc w:val="left"/>
      <w:pPr>
        <w:ind w:left="2160" w:hanging="360"/>
      </w:pPr>
      <w:rPr>
        <w:rFonts w:ascii="Times New Roman" w:hAnsi="Times New Roman" w:cs="Times New Roman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3C7D32"/>
    <w:multiLevelType w:val="multilevel"/>
    <w:tmpl w:val="8F38F9E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4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80" w:hanging="1800"/>
      </w:pPr>
      <w:rPr>
        <w:rFonts w:hint="default"/>
      </w:rPr>
    </w:lvl>
  </w:abstractNum>
  <w:abstractNum w:abstractNumId="12" w15:restartNumberingAfterBreak="0">
    <w:nsid w:val="0C8A291C"/>
    <w:multiLevelType w:val="hybridMultilevel"/>
    <w:tmpl w:val="A39E5922"/>
    <w:lvl w:ilvl="0" w:tplc="D22C8D6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3600466"/>
    <w:multiLevelType w:val="hybridMultilevel"/>
    <w:tmpl w:val="C9F41D6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36C4F51"/>
    <w:multiLevelType w:val="hybridMultilevel"/>
    <w:tmpl w:val="257202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6421B99"/>
    <w:multiLevelType w:val="multilevel"/>
    <w:tmpl w:val="0C2C644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80" w:hanging="1800"/>
      </w:pPr>
      <w:rPr>
        <w:rFonts w:hint="default"/>
      </w:rPr>
    </w:lvl>
  </w:abstractNum>
  <w:abstractNum w:abstractNumId="16" w15:restartNumberingAfterBreak="0">
    <w:nsid w:val="16D9335B"/>
    <w:multiLevelType w:val="singleLevel"/>
    <w:tmpl w:val="80B40410"/>
    <w:lvl w:ilvl="0">
      <w:start w:val="1"/>
      <w:numFmt w:val="bullet"/>
      <w:lvlText w:val="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</w:abstractNum>
  <w:abstractNum w:abstractNumId="17" w15:restartNumberingAfterBreak="0">
    <w:nsid w:val="179B3EC5"/>
    <w:multiLevelType w:val="hybridMultilevel"/>
    <w:tmpl w:val="9AD693A0"/>
    <w:lvl w:ilvl="0" w:tplc="5596F2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90A3EF9"/>
    <w:multiLevelType w:val="hybridMultilevel"/>
    <w:tmpl w:val="4DECE5F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1AFA0EB3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 w15:restartNumberingAfterBreak="0">
    <w:nsid w:val="1C4F292C"/>
    <w:multiLevelType w:val="hybridMultilevel"/>
    <w:tmpl w:val="21D405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CCA3789"/>
    <w:multiLevelType w:val="singleLevel"/>
    <w:tmpl w:val="FD74E204"/>
    <w:lvl w:ilvl="0">
      <w:start w:val="1"/>
      <w:numFmt w:val="bullet"/>
      <w:lvlText w:val=""/>
      <w:lvlJc w:val="left"/>
      <w:pPr>
        <w:tabs>
          <w:tab w:val="num" w:pos="814"/>
        </w:tabs>
        <w:ind w:left="737" w:hanging="283"/>
      </w:pPr>
      <w:rPr>
        <w:rFonts w:ascii="Symbol" w:hAnsi="Symbol" w:hint="default"/>
        <w:sz w:val="28"/>
      </w:rPr>
    </w:lvl>
  </w:abstractNum>
  <w:abstractNum w:abstractNumId="22" w15:restartNumberingAfterBreak="0">
    <w:nsid w:val="1E752043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 w15:restartNumberingAfterBreak="0">
    <w:nsid w:val="21B0091E"/>
    <w:multiLevelType w:val="hybridMultilevel"/>
    <w:tmpl w:val="EA6CDA28"/>
    <w:lvl w:ilvl="0" w:tplc="0E4015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22E77BF"/>
    <w:multiLevelType w:val="hybridMultilevel"/>
    <w:tmpl w:val="52DE71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32D2F77"/>
    <w:multiLevelType w:val="hybridMultilevel"/>
    <w:tmpl w:val="6DA2724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 w15:restartNumberingAfterBreak="0">
    <w:nsid w:val="2402101F"/>
    <w:multiLevelType w:val="hybridMultilevel"/>
    <w:tmpl w:val="B7ACF1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8033523"/>
    <w:multiLevelType w:val="singleLevel"/>
    <w:tmpl w:val="80B40410"/>
    <w:lvl w:ilvl="0">
      <w:start w:val="1"/>
      <w:numFmt w:val="bullet"/>
      <w:lvlText w:val="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</w:abstractNum>
  <w:abstractNum w:abstractNumId="28" w15:restartNumberingAfterBreak="0">
    <w:nsid w:val="29FF5BAC"/>
    <w:multiLevelType w:val="hybridMultilevel"/>
    <w:tmpl w:val="586A46A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30114536"/>
    <w:multiLevelType w:val="hybridMultilevel"/>
    <w:tmpl w:val="DDEE7FB6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0" w15:restartNumberingAfterBreak="0">
    <w:nsid w:val="30AB4320"/>
    <w:multiLevelType w:val="hybridMultilevel"/>
    <w:tmpl w:val="27CC4716"/>
    <w:lvl w:ilvl="0" w:tplc="A45613AC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1F40B67"/>
    <w:multiLevelType w:val="hybridMultilevel"/>
    <w:tmpl w:val="2FFE84D8"/>
    <w:lvl w:ilvl="0" w:tplc="5596F2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2F22823"/>
    <w:multiLevelType w:val="hybridMultilevel"/>
    <w:tmpl w:val="837C9D2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39C23AF"/>
    <w:multiLevelType w:val="multilevel"/>
    <w:tmpl w:val="6E38C6C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3A0221BE"/>
    <w:multiLevelType w:val="multilevel"/>
    <w:tmpl w:val="5CB88C2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3A2730BF"/>
    <w:multiLevelType w:val="hybridMultilevel"/>
    <w:tmpl w:val="9FA62930"/>
    <w:lvl w:ilvl="0" w:tplc="04150001">
      <w:start w:val="1"/>
      <w:numFmt w:val="bullet"/>
      <w:lvlText w:val=""/>
      <w:lvlJc w:val="left"/>
      <w:pPr>
        <w:ind w:left="16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6" w:hanging="360"/>
      </w:pPr>
      <w:rPr>
        <w:rFonts w:ascii="Wingdings" w:hAnsi="Wingdings" w:hint="default"/>
      </w:rPr>
    </w:lvl>
  </w:abstractNum>
  <w:abstractNum w:abstractNumId="36" w15:restartNumberingAfterBreak="0">
    <w:nsid w:val="3A7A0E0A"/>
    <w:multiLevelType w:val="hybridMultilevel"/>
    <w:tmpl w:val="AF5248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B0209E8"/>
    <w:multiLevelType w:val="singleLevel"/>
    <w:tmpl w:val="805A98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 w15:restartNumberingAfterBreak="0">
    <w:nsid w:val="3D8546F5"/>
    <w:multiLevelType w:val="hybridMultilevel"/>
    <w:tmpl w:val="BA78333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3F2C4053"/>
    <w:multiLevelType w:val="singleLevel"/>
    <w:tmpl w:val="FD74E204"/>
    <w:lvl w:ilvl="0">
      <w:start w:val="1"/>
      <w:numFmt w:val="bullet"/>
      <w:lvlText w:val=""/>
      <w:lvlJc w:val="left"/>
      <w:pPr>
        <w:tabs>
          <w:tab w:val="num" w:pos="814"/>
        </w:tabs>
        <w:ind w:left="737" w:hanging="283"/>
      </w:pPr>
      <w:rPr>
        <w:rFonts w:ascii="Symbol" w:hAnsi="Symbol" w:hint="default"/>
        <w:sz w:val="28"/>
      </w:rPr>
    </w:lvl>
  </w:abstractNum>
  <w:abstractNum w:abstractNumId="40" w15:restartNumberingAfterBreak="0">
    <w:nsid w:val="3F93226A"/>
    <w:multiLevelType w:val="hybridMultilevel"/>
    <w:tmpl w:val="C63C60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38059F0"/>
    <w:multiLevelType w:val="singleLevel"/>
    <w:tmpl w:val="FD74E204"/>
    <w:lvl w:ilvl="0">
      <w:start w:val="1"/>
      <w:numFmt w:val="bullet"/>
      <w:lvlText w:val=""/>
      <w:lvlJc w:val="left"/>
      <w:pPr>
        <w:tabs>
          <w:tab w:val="num" w:pos="814"/>
        </w:tabs>
        <w:ind w:left="737" w:hanging="283"/>
      </w:pPr>
      <w:rPr>
        <w:rFonts w:ascii="Symbol" w:hAnsi="Symbol" w:hint="default"/>
        <w:sz w:val="28"/>
      </w:rPr>
    </w:lvl>
  </w:abstractNum>
  <w:abstractNum w:abstractNumId="42" w15:restartNumberingAfterBreak="0">
    <w:nsid w:val="466D079E"/>
    <w:multiLevelType w:val="hybridMultilevel"/>
    <w:tmpl w:val="FE8CE0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7C3549B"/>
    <w:multiLevelType w:val="singleLevel"/>
    <w:tmpl w:val="80B40410"/>
    <w:lvl w:ilvl="0">
      <w:start w:val="1"/>
      <w:numFmt w:val="bullet"/>
      <w:lvlText w:val="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</w:abstractNum>
  <w:abstractNum w:abstractNumId="44" w15:restartNumberingAfterBreak="0">
    <w:nsid w:val="49614C6E"/>
    <w:multiLevelType w:val="hybridMultilevel"/>
    <w:tmpl w:val="BB88CA6E"/>
    <w:lvl w:ilvl="0" w:tplc="A45613AC">
      <w:start w:val="1"/>
      <w:numFmt w:val="bullet"/>
      <w:lvlText w:val="˗"/>
      <w:lvlJc w:val="left"/>
      <w:pPr>
        <w:ind w:left="1776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45" w15:restartNumberingAfterBreak="0">
    <w:nsid w:val="4E597332"/>
    <w:multiLevelType w:val="multilevel"/>
    <w:tmpl w:val="911EA87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6" w15:restartNumberingAfterBreak="0">
    <w:nsid w:val="4EC359BE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7" w15:restartNumberingAfterBreak="0">
    <w:nsid w:val="4F646856"/>
    <w:multiLevelType w:val="hybridMultilevel"/>
    <w:tmpl w:val="CF963E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1C5292A"/>
    <w:multiLevelType w:val="hybridMultilevel"/>
    <w:tmpl w:val="C07267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40B6E9C"/>
    <w:multiLevelType w:val="hybridMultilevel"/>
    <w:tmpl w:val="54DCCFFC"/>
    <w:lvl w:ilvl="0" w:tplc="0415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50" w15:restartNumberingAfterBreak="0">
    <w:nsid w:val="55EC11C1"/>
    <w:multiLevelType w:val="hybridMultilevel"/>
    <w:tmpl w:val="7FE038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84C281E"/>
    <w:multiLevelType w:val="multilevel"/>
    <w:tmpl w:val="45B6B3A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i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B5E6D13"/>
    <w:multiLevelType w:val="hybridMultilevel"/>
    <w:tmpl w:val="8FAEA434"/>
    <w:lvl w:ilvl="0" w:tplc="5596F2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00A3737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4" w15:restartNumberingAfterBreak="0">
    <w:nsid w:val="60515642"/>
    <w:multiLevelType w:val="hybridMultilevel"/>
    <w:tmpl w:val="C7720C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C64EB6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6" w15:restartNumberingAfterBreak="0">
    <w:nsid w:val="617C28A7"/>
    <w:multiLevelType w:val="singleLevel"/>
    <w:tmpl w:val="E258EFC4"/>
    <w:lvl w:ilvl="0">
      <w:start w:val="1"/>
      <w:numFmt w:val="bullet"/>
      <w:lvlText w:val=""/>
      <w:lvlJc w:val="left"/>
      <w:pPr>
        <w:tabs>
          <w:tab w:val="num" w:pos="737"/>
        </w:tabs>
        <w:ind w:left="737" w:hanging="397"/>
      </w:pPr>
      <w:rPr>
        <w:rFonts w:ascii="Symbol" w:hAnsi="Symbol" w:hint="default"/>
        <w:b/>
        <w:i w:val="0"/>
      </w:rPr>
    </w:lvl>
  </w:abstractNum>
  <w:abstractNum w:abstractNumId="57" w15:restartNumberingAfterBreak="0">
    <w:nsid w:val="641C498F"/>
    <w:multiLevelType w:val="hybridMultilevel"/>
    <w:tmpl w:val="9988974E"/>
    <w:lvl w:ilvl="0" w:tplc="04150003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67FB599B"/>
    <w:multiLevelType w:val="singleLevel"/>
    <w:tmpl w:val="0415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9" w15:restartNumberingAfterBreak="0">
    <w:nsid w:val="68002115"/>
    <w:multiLevelType w:val="singleLevel"/>
    <w:tmpl w:val="E258EFC4"/>
    <w:lvl w:ilvl="0">
      <w:start w:val="1"/>
      <w:numFmt w:val="bullet"/>
      <w:lvlText w:val=""/>
      <w:lvlJc w:val="left"/>
      <w:pPr>
        <w:tabs>
          <w:tab w:val="num" w:pos="737"/>
        </w:tabs>
        <w:ind w:left="737" w:hanging="397"/>
      </w:pPr>
      <w:rPr>
        <w:rFonts w:ascii="Symbol" w:hAnsi="Symbol" w:hint="default"/>
        <w:b/>
        <w:i w:val="0"/>
      </w:rPr>
    </w:lvl>
  </w:abstractNum>
  <w:abstractNum w:abstractNumId="60" w15:restartNumberingAfterBreak="0">
    <w:nsid w:val="6819474A"/>
    <w:multiLevelType w:val="multilevel"/>
    <w:tmpl w:val="4BF0AE92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1" w15:restartNumberingAfterBreak="0">
    <w:nsid w:val="68C766CA"/>
    <w:multiLevelType w:val="hybridMultilevel"/>
    <w:tmpl w:val="31F0414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6AD073A1"/>
    <w:multiLevelType w:val="multilevel"/>
    <w:tmpl w:val="749CE6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3" w15:restartNumberingAfterBreak="0">
    <w:nsid w:val="6E16014C"/>
    <w:multiLevelType w:val="hybridMultilevel"/>
    <w:tmpl w:val="7E90CF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E224C1E"/>
    <w:multiLevelType w:val="singleLevel"/>
    <w:tmpl w:val="80B40410"/>
    <w:lvl w:ilvl="0">
      <w:start w:val="1"/>
      <w:numFmt w:val="bullet"/>
      <w:lvlText w:val="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</w:abstractNum>
  <w:abstractNum w:abstractNumId="65" w15:restartNumberingAfterBreak="0">
    <w:nsid w:val="73472B39"/>
    <w:multiLevelType w:val="hybridMultilevel"/>
    <w:tmpl w:val="A6D6DB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5DD60B5"/>
    <w:multiLevelType w:val="hybridMultilevel"/>
    <w:tmpl w:val="1F64A922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7" w15:restartNumberingAfterBreak="0">
    <w:nsid w:val="75DD7ECE"/>
    <w:multiLevelType w:val="hybridMultilevel"/>
    <w:tmpl w:val="D250CA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C7B43D6"/>
    <w:multiLevelType w:val="hybridMultilevel"/>
    <w:tmpl w:val="7248A508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 w15:restartNumberingAfterBreak="0">
    <w:nsid w:val="7D8116F0"/>
    <w:multiLevelType w:val="hybridMultilevel"/>
    <w:tmpl w:val="F2CC389A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0" w15:restartNumberingAfterBreak="0">
    <w:nsid w:val="7E833C22"/>
    <w:multiLevelType w:val="hybridMultilevel"/>
    <w:tmpl w:val="3DECE2BE"/>
    <w:lvl w:ilvl="0" w:tplc="5596F2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F442AB9"/>
    <w:multiLevelType w:val="hybridMultilevel"/>
    <w:tmpl w:val="859E9E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9"/>
  </w:num>
  <w:num w:numId="3">
    <w:abstractNumId w:val="22"/>
  </w:num>
  <w:num w:numId="4">
    <w:abstractNumId w:val="53"/>
  </w:num>
  <w:num w:numId="5">
    <w:abstractNumId w:val="1"/>
  </w:num>
  <w:num w:numId="6">
    <w:abstractNumId w:val="58"/>
  </w:num>
  <w:num w:numId="7">
    <w:abstractNumId w:val="55"/>
  </w:num>
  <w:num w:numId="8">
    <w:abstractNumId w:val="46"/>
  </w:num>
  <w:num w:numId="9">
    <w:abstractNumId w:val="5"/>
  </w:num>
  <w:num w:numId="10">
    <w:abstractNumId w:val="21"/>
  </w:num>
  <w:num w:numId="11">
    <w:abstractNumId w:val="59"/>
  </w:num>
  <w:num w:numId="12">
    <w:abstractNumId w:val="56"/>
  </w:num>
  <w:num w:numId="13">
    <w:abstractNumId w:val="27"/>
  </w:num>
  <w:num w:numId="14">
    <w:abstractNumId w:val="64"/>
  </w:num>
  <w:num w:numId="15">
    <w:abstractNumId w:val="8"/>
  </w:num>
  <w:num w:numId="16">
    <w:abstractNumId w:val="43"/>
  </w:num>
  <w:num w:numId="17">
    <w:abstractNumId w:val="16"/>
  </w:num>
  <w:num w:numId="18">
    <w:abstractNumId w:val="62"/>
  </w:num>
  <w:num w:numId="19">
    <w:abstractNumId w:val="41"/>
  </w:num>
  <w:num w:numId="20">
    <w:abstractNumId w:val="37"/>
  </w:num>
  <w:num w:numId="21">
    <w:abstractNumId w:val="39"/>
  </w:num>
  <w:num w:numId="22">
    <w:abstractNumId w:val="60"/>
  </w:num>
  <w:num w:numId="23">
    <w:abstractNumId w:val="47"/>
  </w:num>
  <w:num w:numId="24">
    <w:abstractNumId w:val="70"/>
  </w:num>
  <w:num w:numId="25">
    <w:abstractNumId w:val="0"/>
  </w:num>
  <w:num w:numId="26">
    <w:abstractNumId w:val="33"/>
  </w:num>
  <w:num w:numId="27">
    <w:abstractNumId w:val="51"/>
  </w:num>
  <w:num w:numId="28">
    <w:abstractNumId w:val="17"/>
  </w:num>
  <w:num w:numId="29">
    <w:abstractNumId w:val="52"/>
  </w:num>
  <w:num w:numId="30">
    <w:abstractNumId w:val="31"/>
  </w:num>
  <w:num w:numId="31">
    <w:abstractNumId w:val="13"/>
  </w:num>
  <w:num w:numId="32">
    <w:abstractNumId w:val="35"/>
  </w:num>
  <w:num w:numId="33">
    <w:abstractNumId w:val="69"/>
  </w:num>
  <w:num w:numId="34">
    <w:abstractNumId w:val="66"/>
  </w:num>
  <w:num w:numId="35">
    <w:abstractNumId w:val="18"/>
  </w:num>
  <w:num w:numId="36">
    <w:abstractNumId w:val="68"/>
  </w:num>
  <w:num w:numId="37">
    <w:abstractNumId w:val="32"/>
  </w:num>
  <w:num w:numId="38">
    <w:abstractNumId w:val="71"/>
  </w:num>
  <w:num w:numId="39">
    <w:abstractNumId w:val="57"/>
  </w:num>
  <w:num w:numId="40">
    <w:abstractNumId w:val="29"/>
  </w:num>
  <w:num w:numId="41">
    <w:abstractNumId w:val="63"/>
  </w:num>
  <w:num w:numId="42">
    <w:abstractNumId w:val="65"/>
  </w:num>
  <w:num w:numId="43">
    <w:abstractNumId w:val="48"/>
  </w:num>
  <w:num w:numId="44">
    <w:abstractNumId w:val="61"/>
  </w:num>
  <w:num w:numId="45">
    <w:abstractNumId w:val="45"/>
  </w:num>
  <w:num w:numId="46">
    <w:abstractNumId w:val="26"/>
  </w:num>
  <w:num w:numId="47">
    <w:abstractNumId w:val="49"/>
  </w:num>
  <w:num w:numId="48">
    <w:abstractNumId w:val="12"/>
  </w:num>
  <w:num w:numId="49">
    <w:abstractNumId w:val="28"/>
  </w:num>
  <w:num w:numId="50">
    <w:abstractNumId w:val="20"/>
  </w:num>
  <w:num w:numId="51">
    <w:abstractNumId w:val="42"/>
  </w:num>
  <w:num w:numId="52">
    <w:abstractNumId w:val="14"/>
  </w:num>
  <w:num w:numId="53">
    <w:abstractNumId w:val="67"/>
  </w:num>
  <w:num w:numId="54">
    <w:abstractNumId w:val="50"/>
  </w:num>
  <w:num w:numId="55">
    <w:abstractNumId w:val="9"/>
  </w:num>
  <w:num w:numId="56">
    <w:abstractNumId w:val="7"/>
  </w:num>
  <w:num w:numId="57">
    <w:abstractNumId w:val="2"/>
  </w:num>
  <w:num w:numId="58">
    <w:abstractNumId w:val="44"/>
  </w:num>
  <w:num w:numId="59">
    <w:abstractNumId w:val="10"/>
  </w:num>
  <w:num w:numId="60">
    <w:abstractNumId w:val="30"/>
  </w:num>
  <w:num w:numId="61">
    <w:abstractNumId w:val="38"/>
  </w:num>
  <w:num w:numId="62">
    <w:abstractNumId w:val="40"/>
  </w:num>
  <w:num w:numId="63">
    <w:abstractNumId w:val="23"/>
  </w:num>
  <w:num w:numId="64">
    <w:abstractNumId w:val="34"/>
  </w:num>
  <w:num w:numId="65">
    <w:abstractNumId w:val="11"/>
  </w:num>
  <w:num w:numId="66">
    <w:abstractNumId w:val="15"/>
  </w:num>
  <w:num w:numId="67">
    <w:abstractNumId w:val="54"/>
  </w:num>
  <w:num w:numId="68">
    <w:abstractNumId w:val="36"/>
  </w:num>
  <w:num w:numId="69">
    <w:abstractNumId w:val="25"/>
  </w:num>
  <w:num w:numId="70">
    <w:abstractNumId w:val="3"/>
  </w:num>
  <w:num w:numId="71">
    <w:abstractNumId w:val="4"/>
  </w:num>
  <w:num w:numId="72">
    <w:abstractNumId w:val="24"/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4186C"/>
    <w:rsid w:val="00000223"/>
    <w:rsid w:val="0000193A"/>
    <w:rsid w:val="000022F4"/>
    <w:rsid w:val="00002ABF"/>
    <w:rsid w:val="00003CC9"/>
    <w:rsid w:val="00003FAC"/>
    <w:rsid w:val="000055BE"/>
    <w:rsid w:val="00005F96"/>
    <w:rsid w:val="000066ED"/>
    <w:rsid w:val="0001048F"/>
    <w:rsid w:val="000109AE"/>
    <w:rsid w:val="00010EE0"/>
    <w:rsid w:val="00011FA7"/>
    <w:rsid w:val="00012744"/>
    <w:rsid w:val="0001394B"/>
    <w:rsid w:val="00014953"/>
    <w:rsid w:val="000151B5"/>
    <w:rsid w:val="00015868"/>
    <w:rsid w:val="00016223"/>
    <w:rsid w:val="0001787D"/>
    <w:rsid w:val="000204CF"/>
    <w:rsid w:val="000214D6"/>
    <w:rsid w:val="00023362"/>
    <w:rsid w:val="00023A47"/>
    <w:rsid w:val="00023FC1"/>
    <w:rsid w:val="00024953"/>
    <w:rsid w:val="00026E45"/>
    <w:rsid w:val="000278AF"/>
    <w:rsid w:val="00030BAF"/>
    <w:rsid w:val="000318E4"/>
    <w:rsid w:val="00032919"/>
    <w:rsid w:val="000333E5"/>
    <w:rsid w:val="00033815"/>
    <w:rsid w:val="000359F2"/>
    <w:rsid w:val="00035EAA"/>
    <w:rsid w:val="0003633D"/>
    <w:rsid w:val="000367A0"/>
    <w:rsid w:val="000401C0"/>
    <w:rsid w:val="00041AFE"/>
    <w:rsid w:val="0004261A"/>
    <w:rsid w:val="00042654"/>
    <w:rsid w:val="00042D19"/>
    <w:rsid w:val="00043571"/>
    <w:rsid w:val="00043D16"/>
    <w:rsid w:val="00043EA4"/>
    <w:rsid w:val="000459C2"/>
    <w:rsid w:val="00047811"/>
    <w:rsid w:val="00051949"/>
    <w:rsid w:val="0005584A"/>
    <w:rsid w:val="00056C60"/>
    <w:rsid w:val="000610E1"/>
    <w:rsid w:val="00063EF1"/>
    <w:rsid w:val="00064922"/>
    <w:rsid w:val="000652C7"/>
    <w:rsid w:val="00066CEA"/>
    <w:rsid w:val="00067177"/>
    <w:rsid w:val="00067324"/>
    <w:rsid w:val="000705FE"/>
    <w:rsid w:val="00070AA3"/>
    <w:rsid w:val="000711D0"/>
    <w:rsid w:val="000733E7"/>
    <w:rsid w:val="00073558"/>
    <w:rsid w:val="000735E5"/>
    <w:rsid w:val="0007532C"/>
    <w:rsid w:val="00075DD9"/>
    <w:rsid w:val="00076B24"/>
    <w:rsid w:val="00076EF8"/>
    <w:rsid w:val="00076F50"/>
    <w:rsid w:val="00082E53"/>
    <w:rsid w:val="00083215"/>
    <w:rsid w:val="000843C3"/>
    <w:rsid w:val="00084FF1"/>
    <w:rsid w:val="00087EB3"/>
    <w:rsid w:val="00090DD2"/>
    <w:rsid w:val="0009255F"/>
    <w:rsid w:val="00092798"/>
    <w:rsid w:val="000A03B9"/>
    <w:rsid w:val="000A08EF"/>
    <w:rsid w:val="000A1565"/>
    <w:rsid w:val="000A1993"/>
    <w:rsid w:val="000A1B6D"/>
    <w:rsid w:val="000A360F"/>
    <w:rsid w:val="000A3EA3"/>
    <w:rsid w:val="000A4128"/>
    <w:rsid w:val="000A613F"/>
    <w:rsid w:val="000A6C49"/>
    <w:rsid w:val="000B0043"/>
    <w:rsid w:val="000B0112"/>
    <w:rsid w:val="000B02E1"/>
    <w:rsid w:val="000B05F4"/>
    <w:rsid w:val="000B0BC4"/>
    <w:rsid w:val="000B2DF5"/>
    <w:rsid w:val="000B30D8"/>
    <w:rsid w:val="000B33A1"/>
    <w:rsid w:val="000B431C"/>
    <w:rsid w:val="000B48A7"/>
    <w:rsid w:val="000B4AB7"/>
    <w:rsid w:val="000B58BE"/>
    <w:rsid w:val="000B7250"/>
    <w:rsid w:val="000B7E66"/>
    <w:rsid w:val="000C0687"/>
    <w:rsid w:val="000C104B"/>
    <w:rsid w:val="000C11DE"/>
    <w:rsid w:val="000C353D"/>
    <w:rsid w:val="000C3A8D"/>
    <w:rsid w:val="000C43CD"/>
    <w:rsid w:val="000C49A2"/>
    <w:rsid w:val="000C5D7D"/>
    <w:rsid w:val="000C661A"/>
    <w:rsid w:val="000D1FE2"/>
    <w:rsid w:val="000D31C6"/>
    <w:rsid w:val="000D366D"/>
    <w:rsid w:val="000D38B0"/>
    <w:rsid w:val="000D4DA2"/>
    <w:rsid w:val="000D599C"/>
    <w:rsid w:val="000D683B"/>
    <w:rsid w:val="000E00CA"/>
    <w:rsid w:val="000E0D65"/>
    <w:rsid w:val="000E0FBF"/>
    <w:rsid w:val="000E1B2E"/>
    <w:rsid w:val="000E2A47"/>
    <w:rsid w:val="000E2DA5"/>
    <w:rsid w:val="000E3B2E"/>
    <w:rsid w:val="000E42E4"/>
    <w:rsid w:val="000F0768"/>
    <w:rsid w:val="000F08FF"/>
    <w:rsid w:val="000F4EC0"/>
    <w:rsid w:val="000F5E1F"/>
    <w:rsid w:val="000F5E79"/>
    <w:rsid w:val="000F62F6"/>
    <w:rsid w:val="000F713A"/>
    <w:rsid w:val="00100E31"/>
    <w:rsid w:val="00104299"/>
    <w:rsid w:val="001059B5"/>
    <w:rsid w:val="00106F21"/>
    <w:rsid w:val="00106FA2"/>
    <w:rsid w:val="00107C54"/>
    <w:rsid w:val="001110C3"/>
    <w:rsid w:val="00113A4A"/>
    <w:rsid w:val="00115014"/>
    <w:rsid w:val="00115288"/>
    <w:rsid w:val="0011565C"/>
    <w:rsid w:val="00115910"/>
    <w:rsid w:val="00116173"/>
    <w:rsid w:val="0011717B"/>
    <w:rsid w:val="001207B1"/>
    <w:rsid w:val="00121583"/>
    <w:rsid w:val="001216FE"/>
    <w:rsid w:val="00123589"/>
    <w:rsid w:val="00123D14"/>
    <w:rsid w:val="001244CF"/>
    <w:rsid w:val="001249F0"/>
    <w:rsid w:val="00125020"/>
    <w:rsid w:val="00125259"/>
    <w:rsid w:val="00125D91"/>
    <w:rsid w:val="001304F0"/>
    <w:rsid w:val="001332C7"/>
    <w:rsid w:val="001333E9"/>
    <w:rsid w:val="00133E5D"/>
    <w:rsid w:val="001344AD"/>
    <w:rsid w:val="001356AE"/>
    <w:rsid w:val="00137898"/>
    <w:rsid w:val="0014055B"/>
    <w:rsid w:val="00140CD7"/>
    <w:rsid w:val="00140EA4"/>
    <w:rsid w:val="00141F4E"/>
    <w:rsid w:val="00143E45"/>
    <w:rsid w:val="00144133"/>
    <w:rsid w:val="00144536"/>
    <w:rsid w:val="001445C0"/>
    <w:rsid w:val="00144976"/>
    <w:rsid w:val="00145063"/>
    <w:rsid w:val="0014607B"/>
    <w:rsid w:val="001463A1"/>
    <w:rsid w:val="001479C2"/>
    <w:rsid w:val="00147A51"/>
    <w:rsid w:val="00150F0C"/>
    <w:rsid w:val="001510CF"/>
    <w:rsid w:val="0015262D"/>
    <w:rsid w:val="001531C1"/>
    <w:rsid w:val="00153ACC"/>
    <w:rsid w:val="001545FF"/>
    <w:rsid w:val="001568F0"/>
    <w:rsid w:val="00160731"/>
    <w:rsid w:val="00163FD4"/>
    <w:rsid w:val="001667B6"/>
    <w:rsid w:val="00166FBE"/>
    <w:rsid w:val="00170081"/>
    <w:rsid w:val="00170FBB"/>
    <w:rsid w:val="00172714"/>
    <w:rsid w:val="0017524B"/>
    <w:rsid w:val="0017700C"/>
    <w:rsid w:val="00180B58"/>
    <w:rsid w:val="00180BC6"/>
    <w:rsid w:val="00181788"/>
    <w:rsid w:val="0018182F"/>
    <w:rsid w:val="001826BF"/>
    <w:rsid w:val="00182DC0"/>
    <w:rsid w:val="00182E1D"/>
    <w:rsid w:val="00183C29"/>
    <w:rsid w:val="00184712"/>
    <w:rsid w:val="00185D2E"/>
    <w:rsid w:val="00186007"/>
    <w:rsid w:val="00186F0F"/>
    <w:rsid w:val="00190377"/>
    <w:rsid w:val="001910D2"/>
    <w:rsid w:val="001914C7"/>
    <w:rsid w:val="00193CB1"/>
    <w:rsid w:val="001969F7"/>
    <w:rsid w:val="001970D6"/>
    <w:rsid w:val="00197C86"/>
    <w:rsid w:val="00197CE1"/>
    <w:rsid w:val="00197D9A"/>
    <w:rsid w:val="001A0A89"/>
    <w:rsid w:val="001A158D"/>
    <w:rsid w:val="001A38B6"/>
    <w:rsid w:val="001A3D88"/>
    <w:rsid w:val="001A53E3"/>
    <w:rsid w:val="001A560B"/>
    <w:rsid w:val="001A5613"/>
    <w:rsid w:val="001A7CC2"/>
    <w:rsid w:val="001B1A8E"/>
    <w:rsid w:val="001B1C17"/>
    <w:rsid w:val="001B2654"/>
    <w:rsid w:val="001B2658"/>
    <w:rsid w:val="001B26AC"/>
    <w:rsid w:val="001B2D09"/>
    <w:rsid w:val="001B33B8"/>
    <w:rsid w:val="001B3DA3"/>
    <w:rsid w:val="001B4765"/>
    <w:rsid w:val="001B53C5"/>
    <w:rsid w:val="001B6A5F"/>
    <w:rsid w:val="001B79F6"/>
    <w:rsid w:val="001C01FB"/>
    <w:rsid w:val="001C21BD"/>
    <w:rsid w:val="001C2423"/>
    <w:rsid w:val="001C355E"/>
    <w:rsid w:val="001C4F8C"/>
    <w:rsid w:val="001C5351"/>
    <w:rsid w:val="001C5951"/>
    <w:rsid w:val="001C5A22"/>
    <w:rsid w:val="001C5FA9"/>
    <w:rsid w:val="001C60C9"/>
    <w:rsid w:val="001C6F45"/>
    <w:rsid w:val="001C7501"/>
    <w:rsid w:val="001C7602"/>
    <w:rsid w:val="001D4E56"/>
    <w:rsid w:val="001D550D"/>
    <w:rsid w:val="001D5EC9"/>
    <w:rsid w:val="001D7B15"/>
    <w:rsid w:val="001E1C79"/>
    <w:rsid w:val="001E3837"/>
    <w:rsid w:val="001E5A7D"/>
    <w:rsid w:val="001E705E"/>
    <w:rsid w:val="001E7DF1"/>
    <w:rsid w:val="001F03A1"/>
    <w:rsid w:val="001F059C"/>
    <w:rsid w:val="001F0A6C"/>
    <w:rsid w:val="001F263F"/>
    <w:rsid w:val="001F3204"/>
    <w:rsid w:val="001F4378"/>
    <w:rsid w:val="001F5F6D"/>
    <w:rsid w:val="001F603F"/>
    <w:rsid w:val="00200914"/>
    <w:rsid w:val="00200BE8"/>
    <w:rsid w:val="00200C3A"/>
    <w:rsid w:val="00205892"/>
    <w:rsid w:val="00206675"/>
    <w:rsid w:val="00206D58"/>
    <w:rsid w:val="0020766F"/>
    <w:rsid w:val="0021089B"/>
    <w:rsid w:val="002109FB"/>
    <w:rsid w:val="00210B2E"/>
    <w:rsid w:val="00210FD6"/>
    <w:rsid w:val="002116B8"/>
    <w:rsid w:val="002127A7"/>
    <w:rsid w:val="0021305E"/>
    <w:rsid w:val="00213124"/>
    <w:rsid w:val="002132EF"/>
    <w:rsid w:val="0021370C"/>
    <w:rsid w:val="00213C5E"/>
    <w:rsid w:val="00213FB9"/>
    <w:rsid w:val="00215D2F"/>
    <w:rsid w:val="0021740E"/>
    <w:rsid w:val="00217FDB"/>
    <w:rsid w:val="00221D98"/>
    <w:rsid w:val="00223679"/>
    <w:rsid w:val="00224274"/>
    <w:rsid w:val="00226189"/>
    <w:rsid w:val="002270A8"/>
    <w:rsid w:val="00230479"/>
    <w:rsid w:val="002308ED"/>
    <w:rsid w:val="00230E4E"/>
    <w:rsid w:val="00230EBF"/>
    <w:rsid w:val="00232038"/>
    <w:rsid w:val="00233008"/>
    <w:rsid w:val="00235A2D"/>
    <w:rsid w:val="002367AE"/>
    <w:rsid w:val="00236894"/>
    <w:rsid w:val="0023793B"/>
    <w:rsid w:val="00237FD7"/>
    <w:rsid w:val="00241859"/>
    <w:rsid w:val="0024352C"/>
    <w:rsid w:val="0024409C"/>
    <w:rsid w:val="0024467E"/>
    <w:rsid w:val="002455FE"/>
    <w:rsid w:val="00246C30"/>
    <w:rsid w:val="0024742C"/>
    <w:rsid w:val="002504A8"/>
    <w:rsid w:val="002517CC"/>
    <w:rsid w:val="00251F6F"/>
    <w:rsid w:val="00252625"/>
    <w:rsid w:val="0025286B"/>
    <w:rsid w:val="00254F1C"/>
    <w:rsid w:val="00256D27"/>
    <w:rsid w:val="002612E5"/>
    <w:rsid w:val="00263B1A"/>
    <w:rsid w:val="002640CA"/>
    <w:rsid w:val="0026575F"/>
    <w:rsid w:val="0026579F"/>
    <w:rsid w:val="00267F4B"/>
    <w:rsid w:val="00270490"/>
    <w:rsid w:val="002719B6"/>
    <w:rsid w:val="00272566"/>
    <w:rsid w:val="0027319F"/>
    <w:rsid w:val="00273D78"/>
    <w:rsid w:val="00275D2F"/>
    <w:rsid w:val="00276ED3"/>
    <w:rsid w:val="002775A8"/>
    <w:rsid w:val="00277956"/>
    <w:rsid w:val="00280531"/>
    <w:rsid w:val="00280DCF"/>
    <w:rsid w:val="00281839"/>
    <w:rsid w:val="00283D4A"/>
    <w:rsid w:val="00284165"/>
    <w:rsid w:val="00286C91"/>
    <w:rsid w:val="00291342"/>
    <w:rsid w:val="00291E0D"/>
    <w:rsid w:val="00292C65"/>
    <w:rsid w:val="00293782"/>
    <w:rsid w:val="002944CF"/>
    <w:rsid w:val="00294683"/>
    <w:rsid w:val="002948EF"/>
    <w:rsid w:val="002949B6"/>
    <w:rsid w:val="00294FF0"/>
    <w:rsid w:val="00295B37"/>
    <w:rsid w:val="002963D6"/>
    <w:rsid w:val="00296ACA"/>
    <w:rsid w:val="00296DCF"/>
    <w:rsid w:val="00297873"/>
    <w:rsid w:val="00297A50"/>
    <w:rsid w:val="00297B9A"/>
    <w:rsid w:val="002A0AB2"/>
    <w:rsid w:val="002A156D"/>
    <w:rsid w:val="002A41AF"/>
    <w:rsid w:val="002A59AB"/>
    <w:rsid w:val="002A6187"/>
    <w:rsid w:val="002A6857"/>
    <w:rsid w:val="002B04D9"/>
    <w:rsid w:val="002B490C"/>
    <w:rsid w:val="002B6DED"/>
    <w:rsid w:val="002B74AA"/>
    <w:rsid w:val="002C06C9"/>
    <w:rsid w:val="002C0CB8"/>
    <w:rsid w:val="002C24D3"/>
    <w:rsid w:val="002C3577"/>
    <w:rsid w:val="002C48E6"/>
    <w:rsid w:val="002C4E73"/>
    <w:rsid w:val="002C78E0"/>
    <w:rsid w:val="002D0687"/>
    <w:rsid w:val="002D17E3"/>
    <w:rsid w:val="002D31BC"/>
    <w:rsid w:val="002D4198"/>
    <w:rsid w:val="002D47A2"/>
    <w:rsid w:val="002D69FD"/>
    <w:rsid w:val="002D7C87"/>
    <w:rsid w:val="002E1AED"/>
    <w:rsid w:val="002E387E"/>
    <w:rsid w:val="002E48E7"/>
    <w:rsid w:val="002E48FB"/>
    <w:rsid w:val="002E609A"/>
    <w:rsid w:val="002E65D9"/>
    <w:rsid w:val="002E680A"/>
    <w:rsid w:val="002E68D4"/>
    <w:rsid w:val="002E75A5"/>
    <w:rsid w:val="002F017E"/>
    <w:rsid w:val="002F2AAE"/>
    <w:rsid w:val="002F2CD9"/>
    <w:rsid w:val="002F3255"/>
    <w:rsid w:val="002F3745"/>
    <w:rsid w:val="002F4057"/>
    <w:rsid w:val="002F416D"/>
    <w:rsid w:val="002F477D"/>
    <w:rsid w:val="002F57BC"/>
    <w:rsid w:val="002F5B3D"/>
    <w:rsid w:val="002F5F62"/>
    <w:rsid w:val="002F62F1"/>
    <w:rsid w:val="00300770"/>
    <w:rsid w:val="00300D7B"/>
    <w:rsid w:val="00301432"/>
    <w:rsid w:val="00301AF0"/>
    <w:rsid w:val="00301C92"/>
    <w:rsid w:val="0030300F"/>
    <w:rsid w:val="00303490"/>
    <w:rsid w:val="00303962"/>
    <w:rsid w:val="00305F97"/>
    <w:rsid w:val="0030745B"/>
    <w:rsid w:val="003077A7"/>
    <w:rsid w:val="00310E84"/>
    <w:rsid w:val="00314CF8"/>
    <w:rsid w:val="00314F09"/>
    <w:rsid w:val="003157F6"/>
    <w:rsid w:val="0031585D"/>
    <w:rsid w:val="00316EDE"/>
    <w:rsid w:val="00316F78"/>
    <w:rsid w:val="0031702A"/>
    <w:rsid w:val="00317265"/>
    <w:rsid w:val="003200B0"/>
    <w:rsid w:val="003209D7"/>
    <w:rsid w:val="00321935"/>
    <w:rsid w:val="00323A12"/>
    <w:rsid w:val="00323AA2"/>
    <w:rsid w:val="0032404A"/>
    <w:rsid w:val="00326223"/>
    <w:rsid w:val="003268E8"/>
    <w:rsid w:val="0032757B"/>
    <w:rsid w:val="00327815"/>
    <w:rsid w:val="0032792D"/>
    <w:rsid w:val="00327E55"/>
    <w:rsid w:val="003302B9"/>
    <w:rsid w:val="003312A4"/>
    <w:rsid w:val="003322C3"/>
    <w:rsid w:val="0033290D"/>
    <w:rsid w:val="0033295A"/>
    <w:rsid w:val="00332CF6"/>
    <w:rsid w:val="00332E70"/>
    <w:rsid w:val="0033510F"/>
    <w:rsid w:val="0033521F"/>
    <w:rsid w:val="00335352"/>
    <w:rsid w:val="00335C61"/>
    <w:rsid w:val="00337DA1"/>
    <w:rsid w:val="003406E2"/>
    <w:rsid w:val="00340A0F"/>
    <w:rsid w:val="0034186C"/>
    <w:rsid w:val="00342B0F"/>
    <w:rsid w:val="00342CED"/>
    <w:rsid w:val="003431B0"/>
    <w:rsid w:val="00343D01"/>
    <w:rsid w:val="003457C9"/>
    <w:rsid w:val="00345A0B"/>
    <w:rsid w:val="00346434"/>
    <w:rsid w:val="003464DE"/>
    <w:rsid w:val="00346ADA"/>
    <w:rsid w:val="00346BCC"/>
    <w:rsid w:val="00346E3F"/>
    <w:rsid w:val="00347297"/>
    <w:rsid w:val="00347DAF"/>
    <w:rsid w:val="003505DC"/>
    <w:rsid w:val="00350825"/>
    <w:rsid w:val="003557ED"/>
    <w:rsid w:val="0035593A"/>
    <w:rsid w:val="00356075"/>
    <w:rsid w:val="0035636C"/>
    <w:rsid w:val="00357052"/>
    <w:rsid w:val="003579E9"/>
    <w:rsid w:val="00357E33"/>
    <w:rsid w:val="003602C7"/>
    <w:rsid w:val="00360540"/>
    <w:rsid w:val="003625C5"/>
    <w:rsid w:val="00363A52"/>
    <w:rsid w:val="00363C62"/>
    <w:rsid w:val="00364189"/>
    <w:rsid w:val="00365132"/>
    <w:rsid w:val="003671DE"/>
    <w:rsid w:val="00370036"/>
    <w:rsid w:val="00370EAB"/>
    <w:rsid w:val="00372605"/>
    <w:rsid w:val="0037404B"/>
    <w:rsid w:val="00375C2E"/>
    <w:rsid w:val="0038025F"/>
    <w:rsid w:val="003806A3"/>
    <w:rsid w:val="00380F07"/>
    <w:rsid w:val="00381D86"/>
    <w:rsid w:val="00381DAF"/>
    <w:rsid w:val="00383399"/>
    <w:rsid w:val="00383440"/>
    <w:rsid w:val="00385B80"/>
    <w:rsid w:val="00387A42"/>
    <w:rsid w:val="003933E7"/>
    <w:rsid w:val="00393512"/>
    <w:rsid w:val="0039375D"/>
    <w:rsid w:val="00394040"/>
    <w:rsid w:val="003942BA"/>
    <w:rsid w:val="00394B2A"/>
    <w:rsid w:val="003957AF"/>
    <w:rsid w:val="00395BA6"/>
    <w:rsid w:val="0039702C"/>
    <w:rsid w:val="003A01CB"/>
    <w:rsid w:val="003A29CF"/>
    <w:rsid w:val="003A3170"/>
    <w:rsid w:val="003A3BA2"/>
    <w:rsid w:val="003A4140"/>
    <w:rsid w:val="003A44DA"/>
    <w:rsid w:val="003A4BA5"/>
    <w:rsid w:val="003A5343"/>
    <w:rsid w:val="003A56E1"/>
    <w:rsid w:val="003A6845"/>
    <w:rsid w:val="003B0539"/>
    <w:rsid w:val="003B0EC5"/>
    <w:rsid w:val="003B112C"/>
    <w:rsid w:val="003B1E6F"/>
    <w:rsid w:val="003B425A"/>
    <w:rsid w:val="003B4AC6"/>
    <w:rsid w:val="003B4DE7"/>
    <w:rsid w:val="003B504C"/>
    <w:rsid w:val="003B5085"/>
    <w:rsid w:val="003B70D8"/>
    <w:rsid w:val="003B7553"/>
    <w:rsid w:val="003B7EEC"/>
    <w:rsid w:val="003C0072"/>
    <w:rsid w:val="003C0BF4"/>
    <w:rsid w:val="003C322A"/>
    <w:rsid w:val="003C3363"/>
    <w:rsid w:val="003C4814"/>
    <w:rsid w:val="003C4F1C"/>
    <w:rsid w:val="003C6314"/>
    <w:rsid w:val="003C668D"/>
    <w:rsid w:val="003C73C0"/>
    <w:rsid w:val="003D1822"/>
    <w:rsid w:val="003D219F"/>
    <w:rsid w:val="003D3EA8"/>
    <w:rsid w:val="003D66FC"/>
    <w:rsid w:val="003E3BF9"/>
    <w:rsid w:val="003E4555"/>
    <w:rsid w:val="003E5454"/>
    <w:rsid w:val="003E5D81"/>
    <w:rsid w:val="003E73D1"/>
    <w:rsid w:val="003F03C9"/>
    <w:rsid w:val="003F1285"/>
    <w:rsid w:val="003F17BE"/>
    <w:rsid w:val="003F1A75"/>
    <w:rsid w:val="003F266B"/>
    <w:rsid w:val="003F30A9"/>
    <w:rsid w:val="003F5007"/>
    <w:rsid w:val="003F5A26"/>
    <w:rsid w:val="003F6797"/>
    <w:rsid w:val="00400906"/>
    <w:rsid w:val="00401C3D"/>
    <w:rsid w:val="004022B2"/>
    <w:rsid w:val="004028E1"/>
    <w:rsid w:val="00403B5D"/>
    <w:rsid w:val="00403CBB"/>
    <w:rsid w:val="00403D38"/>
    <w:rsid w:val="00403D93"/>
    <w:rsid w:val="00404B14"/>
    <w:rsid w:val="00405F82"/>
    <w:rsid w:val="00407E32"/>
    <w:rsid w:val="00410D96"/>
    <w:rsid w:val="004112ED"/>
    <w:rsid w:val="004120EB"/>
    <w:rsid w:val="00412DB8"/>
    <w:rsid w:val="00415959"/>
    <w:rsid w:val="00416CD5"/>
    <w:rsid w:val="00417CD0"/>
    <w:rsid w:val="00417F13"/>
    <w:rsid w:val="0042062F"/>
    <w:rsid w:val="0042125C"/>
    <w:rsid w:val="0042146F"/>
    <w:rsid w:val="004216A7"/>
    <w:rsid w:val="00422471"/>
    <w:rsid w:val="004228B2"/>
    <w:rsid w:val="00422A1C"/>
    <w:rsid w:val="00422E13"/>
    <w:rsid w:val="00423F18"/>
    <w:rsid w:val="00423F3E"/>
    <w:rsid w:val="004241D7"/>
    <w:rsid w:val="00424633"/>
    <w:rsid w:val="004247C3"/>
    <w:rsid w:val="00425300"/>
    <w:rsid w:val="004254F9"/>
    <w:rsid w:val="00425EA4"/>
    <w:rsid w:val="0042644C"/>
    <w:rsid w:val="004274A7"/>
    <w:rsid w:val="00427972"/>
    <w:rsid w:val="00431062"/>
    <w:rsid w:val="00432B14"/>
    <w:rsid w:val="00433372"/>
    <w:rsid w:val="00433982"/>
    <w:rsid w:val="004347ED"/>
    <w:rsid w:val="004362A6"/>
    <w:rsid w:val="004376C5"/>
    <w:rsid w:val="00441918"/>
    <w:rsid w:val="004428CF"/>
    <w:rsid w:val="004448D4"/>
    <w:rsid w:val="0044543A"/>
    <w:rsid w:val="00445AE8"/>
    <w:rsid w:val="00445BE3"/>
    <w:rsid w:val="0045077D"/>
    <w:rsid w:val="00450CBD"/>
    <w:rsid w:val="00451831"/>
    <w:rsid w:val="00451AC4"/>
    <w:rsid w:val="00452E3E"/>
    <w:rsid w:val="00453288"/>
    <w:rsid w:val="00453711"/>
    <w:rsid w:val="0045452C"/>
    <w:rsid w:val="004549F5"/>
    <w:rsid w:val="004557FD"/>
    <w:rsid w:val="00457CCE"/>
    <w:rsid w:val="004626F0"/>
    <w:rsid w:val="004639D3"/>
    <w:rsid w:val="00463BF4"/>
    <w:rsid w:val="00466AE9"/>
    <w:rsid w:val="00467D28"/>
    <w:rsid w:val="0047044A"/>
    <w:rsid w:val="0047127A"/>
    <w:rsid w:val="00472059"/>
    <w:rsid w:val="00472392"/>
    <w:rsid w:val="004733F1"/>
    <w:rsid w:val="0047429D"/>
    <w:rsid w:val="0047652F"/>
    <w:rsid w:val="00476FA9"/>
    <w:rsid w:val="004776E3"/>
    <w:rsid w:val="00477C7E"/>
    <w:rsid w:val="00477D67"/>
    <w:rsid w:val="004802FD"/>
    <w:rsid w:val="004814CD"/>
    <w:rsid w:val="004815DD"/>
    <w:rsid w:val="00481BB1"/>
    <w:rsid w:val="00481C74"/>
    <w:rsid w:val="00481DCE"/>
    <w:rsid w:val="00483B17"/>
    <w:rsid w:val="00484F13"/>
    <w:rsid w:val="004857DB"/>
    <w:rsid w:val="00485B74"/>
    <w:rsid w:val="00485BD4"/>
    <w:rsid w:val="0048622C"/>
    <w:rsid w:val="00486648"/>
    <w:rsid w:val="0048702E"/>
    <w:rsid w:val="0048756E"/>
    <w:rsid w:val="00490149"/>
    <w:rsid w:val="0049128D"/>
    <w:rsid w:val="004912CD"/>
    <w:rsid w:val="00491ADF"/>
    <w:rsid w:val="00494817"/>
    <w:rsid w:val="0049627C"/>
    <w:rsid w:val="00496934"/>
    <w:rsid w:val="00496A73"/>
    <w:rsid w:val="00496D19"/>
    <w:rsid w:val="00497084"/>
    <w:rsid w:val="004A06D9"/>
    <w:rsid w:val="004A3EBC"/>
    <w:rsid w:val="004A487B"/>
    <w:rsid w:val="004A6996"/>
    <w:rsid w:val="004A6EDB"/>
    <w:rsid w:val="004A704F"/>
    <w:rsid w:val="004B0065"/>
    <w:rsid w:val="004B03C9"/>
    <w:rsid w:val="004B15F3"/>
    <w:rsid w:val="004B1F8B"/>
    <w:rsid w:val="004B2209"/>
    <w:rsid w:val="004B2956"/>
    <w:rsid w:val="004B2D69"/>
    <w:rsid w:val="004B3012"/>
    <w:rsid w:val="004B56DF"/>
    <w:rsid w:val="004B5A19"/>
    <w:rsid w:val="004B5C40"/>
    <w:rsid w:val="004B6319"/>
    <w:rsid w:val="004B7235"/>
    <w:rsid w:val="004B7D40"/>
    <w:rsid w:val="004B7E8B"/>
    <w:rsid w:val="004C0211"/>
    <w:rsid w:val="004C0707"/>
    <w:rsid w:val="004C0A1F"/>
    <w:rsid w:val="004C1DF1"/>
    <w:rsid w:val="004C2048"/>
    <w:rsid w:val="004C219E"/>
    <w:rsid w:val="004C2599"/>
    <w:rsid w:val="004C3FB0"/>
    <w:rsid w:val="004C48FC"/>
    <w:rsid w:val="004C4EAF"/>
    <w:rsid w:val="004C6099"/>
    <w:rsid w:val="004C6C62"/>
    <w:rsid w:val="004C6D88"/>
    <w:rsid w:val="004C6DF1"/>
    <w:rsid w:val="004C718B"/>
    <w:rsid w:val="004C7386"/>
    <w:rsid w:val="004C77F5"/>
    <w:rsid w:val="004D1F75"/>
    <w:rsid w:val="004D3CB9"/>
    <w:rsid w:val="004D3E9A"/>
    <w:rsid w:val="004D5331"/>
    <w:rsid w:val="004D5C81"/>
    <w:rsid w:val="004E3BFD"/>
    <w:rsid w:val="004E3C5A"/>
    <w:rsid w:val="004E453F"/>
    <w:rsid w:val="004E62D8"/>
    <w:rsid w:val="004E68EA"/>
    <w:rsid w:val="004F0B1E"/>
    <w:rsid w:val="004F16B8"/>
    <w:rsid w:val="004F1727"/>
    <w:rsid w:val="004F2D90"/>
    <w:rsid w:val="004F42F6"/>
    <w:rsid w:val="004F4B77"/>
    <w:rsid w:val="004F4C42"/>
    <w:rsid w:val="004F58E3"/>
    <w:rsid w:val="004F5EB6"/>
    <w:rsid w:val="004F6118"/>
    <w:rsid w:val="004F6290"/>
    <w:rsid w:val="004F71CB"/>
    <w:rsid w:val="004F76B2"/>
    <w:rsid w:val="004F7898"/>
    <w:rsid w:val="004F7A93"/>
    <w:rsid w:val="0050253E"/>
    <w:rsid w:val="005027C0"/>
    <w:rsid w:val="00504499"/>
    <w:rsid w:val="0050674A"/>
    <w:rsid w:val="00507CBD"/>
    <w:rsid w:val="00510BB8"/>
    <w:rsid w:val="00510BC0"/>
    <w:rsid w:val="00510BFF"/>
    <w:rsid w:val="005111AD"/>
    <w:rsid w:val="00511786"/>
    <w:rsid w:val="00511977"/>
    <w:rsid w:val="0051203F"/>
    <w:rsid w:val="00512786"/>
    <w:rsid w:val="00512891"/>
    <w:rsid w:val="00512B44"/>
    <w:rsid w:val="00512C49"/>
    <w:rsid w:val="00512E17"/>
    <w:rsid w:val="00513FBD"/>
    <w:rsid w:val="00514552"/>
    <w:rsid w:val="005200BE"/>
    <w:rsid w:val="00520173"/>
    <w:rsid w:val="0052058E"/>
    <w:rsid w:val="00523DF7"/>
    <w:rsid w:val="0052488B"/>
    <w:rsid w:val="00526B89"/>
    <w:rsid w:val="0052786D"/>
    <w:rsid w:val="0053007D"/>
    <w:rsid w:val="005318E7"/>
    <w:rsid w:val="005333AE"/>
    <w:rsid w:val="00533822"/>
    <w:rsid w:val="00533A7C"/>
    <w:rsid w:val="00534748"/>
    <w:rsid w:val="00535F54"/>
    <w:rsid w:val="00536365"/>
    <w:rsid w:val="00536797"/>
    <w:rsid w:val="00536B3B"/>
    <w:rsid w:val="00540A9D"/>
    <w:rsid w:val="0054184E"/>
    <w:rsid w:val="00541F12"/>
    <w:rsid w:val="005426B2"/>
    <w:rsid w:val="00542721"/>
    <w:rsid w:val="005438BC"/>
    <w:rsid w:val="005444C6"/>
    <w:rsid w:val="00546E4B"/>
    <w:rsid w:val="00547DBD"/>
    <w:rsid w:val="00550BF8"/>
    <w:rsid w:val="00550ED9"/>
    <w:rsid w:val="00552B3E"/>
    <w:rsid w:val="00552FE1"/>
    <w:rsid w:val="00553A1C"/>
    <w:rsid w:val="00553F46"/>
    <w:rsid w:val="005543B8"/>
    <w:rsid w:val="005546BF"/>
    <w:rsid w:val="0055531D"/>
    <w:rsid w:val="00556CAC"/>
    <w:rsid w:val="00560D5A"/>
    <w:rsid w:val="00561E5A"/>
    <w:rsid w:val="00564BBA"/>
    <w:rsid w:val="00564C71"/>
    <w:rsid w:val="00564D59"/>
    <w:rsid w:val="005660BF"/>
    <w:rsid w:val="005670CA"/>
    <w:rsid w:val="005701A4"/>
    <w:rsid w:val="005713A2"/>
    <w:rsid w:val="00571CC7"/>
    <w:rsid w:val="00573224"/>
    <w:rsid w:val="00573CCF"/>
    <w:rsid w:val="00573EBA"/>
    <w:rsid w:val="00574033"/>
    <w:rsid w:val="00576BB6"/>
    <w:rsid w:val="0058013E"/>
    <w:rsid w:val="00580B6D"/>
    <w:rsid w:val="00581B5D"/>
    <w:rsid w:val="00581D5F"/>
    <w:rsid w:val="00582B57"/>
    <w:rsid w:val="005839ED"/>
    <w:rsid w:val="00584A4D"/>
    <w:rsid w:val="00585453"/>
    <w:rsid w:val="0058638A"/>
    <w:rsid w:val="005872C8"/>
    <w:rsid w:val="005900D7"/>
    <w:rsid w:val="005903E3"/>
    <w:rsid w:val="00590C58"/>
    <w:rsid w:val="00590DC0"/>
    <w:rsid w:val="00591A4B"/>
    <w:rsid w:val="00593BC4"/>
    <w:rsid w:val="00593C27"/>
    <w:rsid w:val="00594FC9"/>
    <w:rsid w:val="00595286"/>
    <w:rsid w:val="005961FF"/>
    <w:rsid w:val="005A056F"/>
    <w:rsid w:val="005A0CF6"/>
    <w:rsid w:val="005A6757"/>
    <w:rsid w:val="005A68EB"/>
    <w:rsid w:val="005B14E2"/>
    <w:rsid w:val="005B2DB9"/>
    <w:rsid w:val="005B3128"/>
    <w:rsid w:val="005B37A8"/>
    <w:rsid w:val="005B4B25"/>
    <w:rsid w:val="005B5255"/>
    <w:rsid w:val="005B69D0"/>
    <w:rsid w:val="005B6CEF"/>
    <w:rsid w:val="005C05E5"/>
    <w:rsid w:val="005C45A8"/>
    <w:rsid w:val="005C462F"/>
    <w:rsid w:val="005C5659"/>
    <w:rsid w:val="005C6150"/>
    <w:rsid w:val="005C6A04"/>
    <w:rsid w:val="005D0337"/>
    <w:rsid w:val="005D1B69"/>
    <w:rsid w:val="005D330F"/>
    <w:rsid w:val="005D3792"/>
    <w:rsid w:val="005D3961"/>
    <w:rsid w:val="005D3ED1"/>
    <w:rsid w:val="005D7847"/>
    <w:rsid w:val="005D7ABF"/>
    <w:rsid w:val="005D7EC9"/>
    <w:rsid w:val="005D7F97"/>
    <w:rsid w:val="005E104F"/>
    <w:rsid w:val="005E124D"/>
    <w:rsid w:val="005E1A05"/>
    <w:rsid w:val="005E24BB"/>
    <w:rsid w:val="005E2517"/>
    <w:rsid w:val="005E473A"/>
    <w:rsid w:val="005E5F7B"/>
    <w:rsid w:val="005E65F6"/>
    <w:rsid w:val="005E798F"/>
    <w:rsid w:val="005E7A7A"/>
    <w:rsid w:val="005E7B3D"/>
    <w:rsid w:val="005F0017"/>
    <w:rsid w:val="005F2878"/>
    <w:rsid w:val="005F402B"/>
    <w:rsid w:val="005F43FA"/>
    <w:rsid w:val="005F4732"/>
    <w:rsid w:val="005F506A"/>
    <w:rsid w:val="005F72EF"/>
    <w:rsid w:val="005F7B59"/>
    <w:rsid w:val="006012C1"/>
    <w:rsid w:val="00601C0E"/>
    <w:rsid w:val="006026FD"/>
    <w:rsid w:val="006035ED"/>
    <w:rsid w:val="0060456F"/>
    <w:rsid w:val="00604D30"/>
    <w:rsid w:val="00605FC8"/>
    <w:rsid w:val="006073E1"/>
    <w:rsid w:val="0060769A"/>
    <w:rsid w:val="00610C5A"/>
    <w:rsid w:val="00611A64"/>
    <w:rsid w:val="006129C4"/>
    <w:rsid w:val="00612C12"/>
    <w:rsid w:val="006152C8"/>
    <w:rsid w:val="00616778"/>
    <w:rsid w:val="00616E1F"/>
    <w:rsid w:val="00616F2F"/>
    <w:rsid w:val="00617AD8"/>
    <w:rsid w:val="006205DB"/>
    <w:rsid w:val="00620D4E"/>
    <w:rsid w:val="0062170D"/>
    <w:rsid w:val="006239D3"/>
    <w:rsid w:val="0062445B"/>
    <w:rsid w:val="006252CC"/>
    <w:rsid w:val="0062564A"/>
    <w:rsid w:val="006259C2"/>
    <w:rsid w:val="00625B06"/>
    <w:rsid w:val="00625FEA"/>
    <w:rsid w:val="006270EB"/>
    <w:rsid w:val="00630073"/>
    <w:rsid w:val="006301A9"/>
    <w:rsid w:val="00630740"/>
    <w:rsid w:val="00630F69"/>
    <w:rsid w:val="0063154C"/>
    <w:rsid w:val="00631A89"/>
    <w:rsid w:val="006321BE"/>
    <w:rsid w:val="0063244B"/>
    <w:rsid w:val="00635DA5"/>
    <w:rsid w:val="006360D1"/>
    <w:rsid w:val="006364DA"/>
    <w:rsid w:val="0063657A"/>
    <w:rsid w:val="00636F11"/>
    <w:rsid w:val="00637084"/>
    <w:rsid w:val="00637105"/>
    <w:rsid w:val="006372B4"/>
    <w:rsid w:val="00641507"/>
    <w:rsid w:val="00641D6D"/>
    <w:rsid w:val="00645693"/>
    <w:rsid w:val="00645FF0"/>
    <w:rsid w:val="006471E6"/>
    <w:rsid w:val="006477C7"/>
    <w:rsid w:val="00650986"/>
    <w:rsid w:val="00651DEB"/>
    <w:rsid w:val="00652082"/>
    <w:rsid w:val="006520A5"/>
    <w:rsid w:val="00652A96"/>
    <w:rsid w:val="00652E9E"/>
    <w:rsid w:val="0065428C"/>
    <w:rsid w:val="00656A46"/>
    <w:rsid w:val="00657D26"/>
    <w:rsid w:val="00657DBB"/>
    <w:rsid w:val="00660513"/>
    <w:rsid w:val="00660CA2"/>
    <w:rsid w:val="00661AAF"/>
    <w:rsid w:val="00663E85"/>
    <w:rsid w:val="00664528"/>
    <w:rsid w:val="00664586"/>
    <w:rsid w:val="006647DD"/>
    <w:rsid w:val="00664D98"/>
    <w:rsid w:val="00665547"/>
    <w:rsid w:val="00667194"/>
    <w:rsid w:val="0066764E"/>
    <w:rsid w:val="006720A0"/>
    <w:rsid w:val="00674805"/>
    <w:rsid w:val="00674BB4"/>
    <w:rsid w:val="00676288"/>
    <w:rsid w:val="00676F19"/>
    <w:rsid w:val="006802AD"/>
    <w:rsid w:val="00681561"/>
    <w:rsid w:val="00685DA4"/>
    <w:rsid w:val="00685E50"/>
    <w:rsid w:val="0068663B"/>
    <w:rsid w:val="006907E0"/>
    <w:rsid w:val="00691638"/>
    <w:rsid w:val="006919E9"/>
    <w:rsid w:val="00691EF3"/>
    <w:rsid w:val="006925A3"/>
    <w:rsid w:val="00692CE4"/>
    <w:rsid w:val="00693143"/>
    <w:rsid w:val="0069407C"/>
    <w:rsid w:val="006953A9"/>
    <w:rsid w:val="00695E0B"/>
    <w:rsid w:val="0069687E"/>
    <w:rsid w:val="00696ECC"/>
    <w:rsid w:val="00697234"/>
    <w:rsid w:val="00697D23"/>
    <w:rsid w:val="006A0A3E"/>
    <w:rsid w:val="006A232D"/>
    <w:rsid w:val="006A3620"/>
    <w:rsid w:val="006A612A"/>
    <w:rsid w:val="006B0234"/>
    <w:rsid w:val="006B10A1"/>
    <w:rsid w:val="006B1C21"/>
    <w:rsid w:val="006B2513"/>
    <w:rsid w:val="006B2812"/>
    <w:rsid w:val="006B3A75"/>
    <w:rsid w:val="006B53D2"/>
    <w:rsid w:val="006B5714"/>
    <w:rsid w:val="006B5F0F"/>
    <w:rsid w:val="006B772B"/>
    <w:rsid w:val="006C1D66"/>
    <w:rsid w:val="006C25D1"/>
    <w:rsid w:val="006C3A2A"/>
    <w:rsid w:val="006C5C7C"/>
    <w:rsid w:val="006C5C85"/>
    <w:rsid w:val="006C6CAE"/>
    <w:rsid w:val="006D0CA3"/>
    <w:rsid w:val="006D2212"/>
    <w:rsid w:val="006D3093"/>
    <w:rsid w:val="006D36C7"/>
    <w:rsid w:val="006D647D"/>
    <w:rsid w:val="006D72B6"/>
    <w:rsid w:val="006E07C7"/>
    <w:rsid w:val="006E127B"/>
    <w:rsid w:val="006E12EA"/>
    <w:rsid w:val="006E2736"/>
    <w:rsid w:val="006E2955"/>
    <w:rsid w:val="006E2CFA"/>
    <w:rsid w:val="006E4509"/>
    <w:rsid w:val="006E6B68"/>
    <w:rsid w:val="006E6D3D"/>
    <w:rsid w:val="006E6EFF"/>
    <w:rsid w:val="006E741E"/>
    <w:rsid w:val="006F0331"/>
    <w:rsid w:val="006F1A37"/>
    <w:rsid w:val="006F22C9"/>
    <w:rsid w:val="006F2E4D"/>
    <w:rsid w:val="006F3048"/>
    <w:rsid w:val="006F31AD"/>
    <w:rsid w:val="006F5249"/>
    <w:rsid w:val="006F6662"/>
    <w:rsid w:val="006F6757"/>
    <w:rsid w:val="007000C4"/>
    <w:rsid w:val="007007A4"/>
    <w:rsid w:val="00700F00"/>
    <w:rsid w:val="007019EC"/>
    <w:rsid w:val="00704D24"/>
    <w:rsid w:val="00704E40"/>
    <w:rsid w:val="00704EC3"/>
    <w:rsid w:val="00705C5D"/>
    <w:rsid w:val="00705D7D"/>
    <w:rsid w:val="00706AAA"/>
    <w:rsid w:val="00706D5B"/>
    <w:rsid w:val="007105C2"/>
    <w:rsid w:val="0071078F"/>
    <w:rsid w:val="007122F7"/>
    <w:rsid w:val="00712349"/>
    <w:rsid w:val="00712540"/>
    <w:rsid w:val="00712647"/>
    <w:rsid w:val="00712842"/>
    <w:rsid w:val="0071449F"/>
    <w:rsid w:val="00715A94"/>
    <w:rsid w:val="00715ADE"/>
    <w:rsid w:val="00716409"/>
    <w:rsid w:val="0071786E"/>
    <w:rsid w:val="00717A6C"/>
    <w:rsid w:val="007202EC"/>
    <w:rsid w:val="007214B8"/>
    <w:rsid w:val="00721848"/>
    <w:rsid w:val="00722280"/>
    <w:rsid w:val="007249F5"/>
    <w:rsid w:val="007250C1"/>
    <w:rsid w:val="00725CE8"/>
    <w:rsid w:val="00727422"/>
    <w:rsid w:val="0073063D"/>
    <w:rsid w:val="007307FD"/>
    <w:rsid w:val="00730D01"/>
    <w:rsid w:val="0073101F"/>
    <w:rsid w:val="007316FF"/>
    <w:rsid w:val="00731CB6"/>
    <w:rsid w:val="00732E39"/>
    <w:rsid w:val="0073357B"/>
    <w:rsid w:val="0073488A"/>
    <w:rsid w:val="00735224"/>
    <w:rsid w:val="00735D4B"/>
    <w:rsid w:val="0073689A"/>
    <w:rsid w:val="00737078"/>
    <w:rsid w:val="00737651"/>
    <w:rsid w:val="007411D6"/>
    <w:rsid w:val="007415A1"/>
    <w:rsid w:val="0074183A"/>
    <w:rsid w:val="007418A3"/>
    <w:rsid w:val="0074271F"/>
    <w:rsid w:val="0074324D"/>
    <w:rsid w:val="0074339C"/>
    <w:rsid w:val="00745A6C"/>
    <w:rsid w:val="007469A9"/>
    <w:rsid w:val="00751B97"/>
    <w:rsid w:val="00752904"/>
    <w:rsid w:val="00753086"/>
    <w:rsid w:val="007530ED"/>
    <w:rsid w:val="007531E2"/>
    <w:rsid w:val="007532E8"/>
    <w:rsid w:val="00753AB2"/>
    <w:rsid w:val="007542C2"/>
    <w:rsid w:val="00755BAD"/>
    <w:rsid w:val="007569C8"/>
    <w:rsid w:val="00756D9D"/>
    <w:rsid w:val="0075798D"/>
    <w:rsid w:val="00757BA3"/>
    <w:rsid w:val="007607F1"/>
    <w:rsid w:val="00761EC4"/>
    <w:rsid w:val="00762F4B"/>
    <w:rsid w:val="00764A43"/>
    <w:rsid w:val="00765451"/>
    <w:rsid w:val="0076751F"/>
    <w:rsid w:val="007706EF"/>
    <w:rsid w:val="00770F12"/>
    <w:rsid w:val="007714F3"/>
    <w:rsid w:val="00771EAE"/>
    <w:rsid w:val="0077325F"/>
    <w:rsid w:val="007746AC"/>
    <w:rsid w:val="0077676B"/>
    <w:rsid w:val="0077722E"/>
    <w:rsid w:val="007804FE"/>
    <w:rsid w:val="00780CC2"/>
    <w:rsid w:val="00783413"/>
    <w:rsid w:val="00783C47"/>
    <w:rsid w:val="00784057"/>
    <w:rsid w:val="007841D1"/>
    <w:rsid w:val="007924B8"/>
    <w:rsid w:val="0079365F"/>
    <w:rsid w:val="00793841"/>
    <w:rsid w:val="007942E1"/>
    <w:rsid w:val="00794667"/>
    <w:rsid w:val="007966C3"/>
    <w:rsid w:val="007974B0"/>
    <w:rsid w:val="00797823"/>
    <w:rsid w:val="007979CB"/>
    <w:rsid w:val="007A043C"/>
    <w:rsid w:val="007A0703"/>
    <w:rsid w:val="007A0736"/>
    <w:rsid w:val="007A0B35"/>
    <w:rsid w:val="007A1F51"/>
    <w:rsid w:val="007A2274"/>
    <w:rsid w:val="007A2A20"/>
    <w:rsid w:val="007A3522"/>
    <w:rsid w:val="007A6358"/>
    <w:rsid w:val="007B07D3"/>
    <w:rsid w:val="007B119F"/>
    <w:rsid w:val="007B160A"/>
    <w:rsid w:val="007B1836"/>
    <w:rsid w:val="007B2CDE"/>
    <w:rsid w:val="007B2D33"/>
    <w:rsid w:val="007B2EDC"/>
    <w:rsid w:val="007B3C75"/>
    <w:rsid w:val="007B3E76"/>
    <w:rsid w:val="007B3EEF"/>
    <w:rsid w:val="007B40E1"/>
    <w:rsid w:val="007B44F1"/>
    <w:rsid w:val="007B63D2"/>
    <w:rsid w:val="007B7374"/>
    <w:rsid w:val="007B7395"/>
    <w:rsid w:val="007B79F0"/>
    <w:rsid w:val="007C022E"/>
    <w:rsid w:val="007C1370"/>
    <w:rsid w:val="007C18DB"/>
    <w:rsid w:val="007C2525"/>
    <w:rsid w:val="007C3932"/>
    <w:rsid w:val="007C4126"/>
    <w:rsid w:val="007C4630"/>
    <w:rsid w:val="007C49B0"/>
    <w:rsid w:val="007C4F0A"/>
    <w:rsid w:val="007C4F70"/>
    <w:rsid w:val="007C5B1A"/>
    <w:rsid w:val="007C6200"/>
    <w:rsid w:val="007C6BE9"/>
    <w:rsid w:val="007C7ECF"/>
    <w:rsid w:val="007D03E7"/>
    <w:rsid w:val="007D1DD8"/>
    <w:rsid w:val="007D1EF5"/>
    <w:rsid w:val="007D29A9"/>
    <w:rsid w:val="007D2B33"/>
    <w:rsid w:val="007D511F"/>
    <w:rsid w:val="007D6C38"/>
    <w:rsid w:val="007E1CC8"/>
    <w:rsid w:val="007E294B"/>
    <w:rsid w:val="007E37A5"/>
    <w:rsid w:val="007E53B8"/>
    <w:rsid w:val="007E654C"/>
    <w:rsid w:val="007E694F"/>
    <w:rsid w:val="007E6B82"/>
    <w:rsid w:val="007F0EF0"/>
    <w:rsid w:val="007F135B"/>
    <w:rsid w:val="007F155C"/>
    <w:rsid w:val="007F1926"/>
    <w:rsid w:val="007F28FD"/>
    <w:rsid w:val="007F31C9"/>
    <w:rsid w:val="007F31CA"/>
    <w:rsid w:val="007F3EF2"/>
    <w:rsid w:val="007F3F68"/>
    <w:rsid w:val="007F4252"/>
    <w:rsid w:val="007F4FB9"/>
    <w:rsid w:val="007F5453"/>
    <w:rsid w:val="007F677A"/>
    <w:rsid w:val="007F71B9"/>
    <w:rsid w:val="007F7463"/>
    <w:rsid w:val="007F7CF1"/>
    <w:rsid w:val="00800B1B"/>
    <w:rsid w:val="0080233A"/>
    <w:rsid w:val="00803C5C"/>
    <w:rsid w:val="0080497E"/>
    <w:rsid w:val="00804E26"/>
    <w:rsid w:val="00805C0B"/>
    <w:rsid w:val="00807FB8"/>
    <w:rsid w:val="00811185"/>
    <w:rsid w:val="00811B73"/>
    <w:rsid w:val="00811E03"/>
    <w:rsid w:val="0081233E"/>
    <w:rsid w:val="00812893"/>
    <w:rsid w:val="00812A30"/>
    <w:rsid w:val="008138F9"/>
    <w:rsid w:val="00813B17"/>
    <w:rsid w:val="00813D0D"/>
    <w:rsid w:val="00814B98"/>
    <w:rsid w:val="00815211"/>
    <w:rsid w:val="008153F8"/>
    <w:rsid w:val="00815BDA"/>
    <w:rsid w:val="008171A4"/>
    <w:rsid w:val="00817AEE"/>
    <w:rsid w:val="00820C42"/>
    <w:rsid w:val="00821E05"/>
    <w:rsid w:val="008227FB"/>
    <w:rsid w:val="008255BF"/>
    <w:rsid w:val="008265C2"/>
    <w:rsid w:val="00827035"/>
    <w:rsid w:val="00827A81"/>
    <w:rsid w:val="008303DB"/>
    <w:rsid w:val="0083114E"/>
    <w:rsid w:val="00832398"/>
    <w:rsid w:val="00833C05"/>
    <w:rsid w:val="008345FF"/>
    <w:rsid w:val="00834656"/>
    <w:rsid w:val="00835AAA"/>
    <w:rsid w:val="00835B02"/>
    <w:rsid w:val="00835FA0"/>
    <w:rsid w:val="00836373"/>
    <w:rsid w:val="008402F8"/>
    <w:rsid w:val="008409F7"/>
    <w:rsid w:val="00840B59"/>
    <w:rsid w:val="00840CC1"/>
    <w:rsid w:val="00841272"/>
    <w:rsid w:val="00841B78"/>
    <w:rsid w:val="008422D1"/>
    <w:rsid w:val="008424BE"/>
    <w:rsid w:val="0084273A"/>
    <w:rsid w:val="0084362F"/>
    <w:rsid w:val="008463B7"/>
    <w:rsid w:val="00846B6F"/>
    <w:rsid w:val="0084718A"/>
    <w:rsid w:val="0084775E"/>
    <w:rsid w:val="00855504"/>
    <w:rsid w:val="0085658D"/>
    <w:rsid w:val="008576FA"/>
    <w:rsid w:val="008605EA"/>
    <w:rsid w:val="00860CE3"/>
    <w:rsid w:val="00862613"/>
    <w:rsid w:val="00862F83"/>
    <w:rsid w:val="008645CC"/>
    <w:rsid w:val="00865D87"/>
    <w:rsid w:val="0086669D"/>
    <w:rsid w:val="0087072A"/>
    <w:rsid w:val="008708A7"/>
    <w:rsid w:val="0087179A"/>
    <w:rsid w:val="00872679"/>
    <w:rsid w:val="0087304E"/>
    <w:rsid w:val="00873186"/>
    <w:rsid w:val="00873E0B"/>
    <w:rsid w:val="00874B46"/>
    <w:rsid w:val="00874DDA"/>
    <w:rsid w:val="00876082"/>
    <w:rsid w:val="0087645B"/>
    <w:rsid w:val="00877175"/>
    <w:rsid w:val="008772F1"/>
    <w:rsid w:val="008775FF"/>
    <w:rsid w:val="00877BE9"/>
    <w:rsid w:val="008801CD"/>
    <w:rsid w:val="0088059E"/>
    <w:rsid w:val="0088152D"/>
    <w:rsid w:val="00882457"/>
    <w:rsid w:val="008824D8"/>
    <w:rsid w:val="008844BF"/>
    <w:rsid w:val="00884A58"/>
    <w:rsid w:val="00885118"/>
    <w:rsid w:val="008876BE"/>
    <w:rsid w:val="00890385"/>
    <w:rsid w:val="008916E8"/>
    <w:rsid w:val="00891AF3"/>
    <w:rsid w:val="00893140"/>
    <w:rsid w:val="00893187"/>
    <w:rsid w:val="0089331F"/>
    <w:rsid w:val="00893936"/>
    <w:rsid w:val="00895618"/>
    <w:rsid w:val="00895CAD"/>
    <w:rsid w:val="008963C8"/>
    <w:rsid w:val="008A0F83"/>
    <w:rsid w:val="008A128F"/>
    <w:rsid w:val="008A2BF2"/>
    <w:rsid w:val="008A2E5E"/>
    <w:rsid w:val="008A3752"/>
    <w:rsid w:val="008A4226"/>
    <w:rsid w:val="008A47AE"/>
    <w:rsid w:val="008A59C0"/>
    <w:rsid w:val="008A6E9F"/>
    <w:rsid w:val="008A738D"/>
    <w:rsid w:val="008A757F"/>
    <w:rsid w:val="008A75C7"/>
    <w:rsid w:val="008A785C"/>
    <w:rsid w:val="008B0185"/>
    <w:rsid w:val="008B1E4C"/>
    <w:rsid w:val="008B26CB"/>
    <w:rsid w:val="008B2A12"/>
    <w:rsid w:val="008B34CA"/>
    <w:rsid w:val="008B3DB5"/>
    <w:rsid w:val="008B51E2"/>
    <w:rsid w:val="008B5ABC"/>
    <w:rsid w:val="008B5C8E"/>
    <w:rsid w:val="008B5F68"/>
    <w:rsid w:val="008B6B64"/>
    <w:rsid w:val="008B747F"/>
    <w:rsid w:val="008C0E55"/>
    <w:rsid w:val="008C6186"/>
    <w:rsid w:val="008C6D8B"/>
    <w:rsid w:val="008D04DD"/>
    <w:rsid w:val="008D06A7"/>
    <w:rsid w:val="008D08EE"/>
    <w:rsid w:val="008D32E8"/>
    <w:rsid w:val="008D3E54"/>
    <w:rsid w:val="008D478A"/>
    <w:rsid w:val="008D4A00"/>
    <w:rsid w:val="008D6D63"/>
    <w:rsid w:val="008D70D9"/>
    <w:rsid w:val="008D7FF3"/>
    <w:rsid w:val="008E007C"/>
    <w:rsid w:val="008E153C"/>
    <w:rsid w:val="008E1649"/>
    <w:rsid w:val="008E2652"/>
    <w:rsid w:val="008E30F7"/>
    <w:rsid w:val="008E32B2"/>
    <w:rsid w:val="008E42EE"/>
    <w:rsid w:val="008E5504"/>
    <w:rsid w:val="008E622E"/>
    <w:rsid w:val="008E73B9"/>
    <w:rsid w:val="008F3D4C"/>
    <w:rsid w:val="008F440A"/>
    <w:rsid w:val="008F47B7"/>
    <w:rsid w:val="008F4FA3"/>
    <w:rsid w:val="008F5C1D"/>
    <w:rsid w:val="008F7AD7"/>
    <w:rsid w:val="008F7DEF"/>
    <w:rsid w:val="0090094B"/>
    <w:rsid w:val="00901120"/>
    <w:rsid w:val="00901538"/>
    <w:rsid w:val="00901D7C"/>
    <w:rsid w:val="00903470"/>
    <w:rsid w:val="009043B4"/>
    <w:rsid w:val="00904448"/>
    <w:rsid w:val="00904F7C"/>
    <w:rsid w:val="0090590D"/>
    <w:rsid w:val="0090639F"/>
    <w:rsid w:val="009073C1"/>
    <w:rsid w:val="00907A1F"/>
    <w:rsid w:val="00910C70"/>
    <w:rsid w:val="00910CE3"/>
    <w:rsid w:val="00912DDA"/>
    <w:rsid w:val="00913EBA"/>
    <w:rsid w:val="00914036"/>
    <w:rsid w:val="00914C6C"/>
    <w:rsid w:val="00916564"/>
    <w:rsid w:val="009175AB"/>
    <w:rsid w:val="0092024C"/>
    <w:rsid w:val="00920353"/>
    <w:rsid w:val="0092046F"/>
    <w:rsid w:val="00920C82"/>
    <w:rsid w:val="00920CDE"/>
    <w:rsid w:val="00921DC4"/>
    <w:rsid w:val="009228EA"/>
    <w:rsid w:val="009238B8"/>
    <w:rsid w:val="009279C7"/>
    <w:rsid w:val="00931A0F"/>
    <w:rsid w:val="00931BD8"/>
    <w:rsid w:val="00932E19"/>
    <w:rsid w:val="009334BB"/>
    <w:rsid w:val="00934DE2"/>
    <w:rsid w:val="00934E89"/>
    <w:rsid w:val="00936992"/>
    <w:rsid w:val="00936E28"/>
    <w:rsid w:val="00941394"/>
    <w:rsid w:val="00941C27"/>
    <w:rsid w:val="009444D4"/>
    <w:rsid w:val="0094691B"/>
    <w:rsid w:val="00947E19"/>
    <w:rsid w:val="00947F9B"/>
    <w:rsid w:val="00950393"/>
    <w:rsid w:val="00950CEC"/>
    <w:rsid w:val="00950EDF"/>
    <w:rsid w:val="009518B7"/>
    <w:rsid w:val="00952B60"/>
    <w:rsid w:val="009542AF"/>
    <w:rsid w:val="00954463"/>
    <w:rsid w:val="00954984"/>
    <w:rsid w:val="009552CE"/>
    <w:rsid w:val="009553D8"/>
    <w:rsid w:val="00956CD7"/>
    <w:rsid w:val="009573B1"/>
    <w:rsid w:val="009638C1"/>
    <w:rsid w:val="00963BAA"/>
    <w:rsid w:val="00964637"/>
    <w:rsid w:val="0096473D"/>
    <w:rsid w:val="009707BB"/>
    <w:rsid w:val="00970815"/>
    <w:rsid w:val="00970C30"/>
    <w:rsid w:val="009722D5"/>
    <w:rsid w:val="009723CF"/>
    <w:rsid w:val="00973417"/>
    <w:rsid w:val="0097365B"/>
    <w:rsid w:val="009737E7"/>
    <w:rsid w:val="0098052F"/>
    <w:rsid w:val="00981375"/>
    <w:rsid w:val="00981DDA"/>
    <w:rsid w:val="00982528"/>
    <w:rsid w:val="0098449E"/>
    <w:rsid w:val="00984D3F"/>
    <w:rsid w:val="00986465"/>
    <w:rsid w:val="00986551"/>
    <w:rsid w:val="00987C42"/>
    <w:rsid w:val="00987CEF"/>
    <w:rsid w:val="009901AF"/>
    <w:rsid w:val="00990C5C"/>
    <w:rsid w:val="0099123E"/>
    <w:rsid w:val="009937F4"/>
    <w:rsid w:val="00993D7E"/>
    <w:rsid w:val="009940DE"/>
    <w:rsid w:val="00997CCF"/>
    <w:rsid w:val="009A0205"/>
    <w:rsid w:val="009A067E"/>
    <w:rsid w:val="009A075C"/>
    <w:rsid w:val="009A0CA7"/>
    <w:rsid w:val="009A1AA6"/>
    <w:rsid w:val="009A222F"/>
    <w:rsid w:val="009A30CB"/>
    <w:rsid w:val="009A3A40"/>
    <w:rsid w:val="009A4208"/>
    <w:rsid w:val="009A46F1"/>
    <w:rsid w:val="009A4743"/>
    <w:rsid w:val="009A4CF8"/>
    <w:rsid w:val="009A6C64"/>
    <w:rsid w:val="009A708F"/>
    <w:rsid w:val="009A74D5"/>
    <w:rsid w:val="009B100C"/>
    <w:rsid w:val="009B117A"/>
    <w:rsid w:val="009B185C"/>
    <w:rsid w:val="009B1C23"/>
    <w:rsid w:val="009B1FF4"/>
    <w:rsid w:val="009B2386"/>
    <w:rsid w:val="009B4975"/>
    <w:rsid w:val="009B561E"/>
    <w:rsid w:val="009B5B7A"/>
    <w:rsid w:val="009C39DE"/>
    <w:rsid w:val="009C3D06"/>
    <w:rsid w:val="009C3EE1"/>
    <w:rsid w:val="009C5020"/>
    <w:rsid w:val="009C5FD9"/>
    <w:rsid w:val="009C6252"/>
    <w:rsid w:val="009D01B2"/>
    <w:rsid w:val="009D0E8C"/>
    <w:rsid w:val="009D102A"/>
    <w:rsid w:val="009D28E1"/>
    <w:rsid w:val="009D55A3"/>
    <w:rsid w:val="009D650B"/>
    <w:rsid w:val="009D6981"/>
    <w:rsid w:val="009D6D72"/>
    <w:rsid w:val="009D7023"/>
    <w:rsid w:val="009D7C75"/>
    <w:rsid w:val="009D7DF5"/>
    <w:rsid w:val="009E3080"/>
    <w:rsid w:val="009E416A"/>
    <w:rsid w:val="009E4595"/>
    <w:rsid w:val="009E5155"/>
    <w:rsid w:val="009E5238"/>
    <w:rsid w:val="009E79B4"/>
    <w:rsid w:val="009E7A3F"/>
    <w:rsid w:val="009F1827"/>
    <w:rsid w:val="009F3360"/>
    <w:rsid w:val="009F498A"/>
    <w:rsid w:val="009F4DE6"/>
    <w:rsid w:val="009F717F"/>
    <w:rsid w:val="00A0219D"/>
    <w:rsid w:val="00A0624E"/>
    <w:rsid w:val="00A062BE"/>
    <w:rsid w:val="00A06761"/>
    <w:rsid w:val="00A07291"/>
    <w:rsid w:val="00A1059C"/>
    <w:rsid w:val="00A1092F"/>
    <w:rsid w:val="00A11335"/>
    <w:rsid w:val="00A1194B"/>
    <w:rsid w:val="00A11C68"/>
    <w:rsid w:val="00A13CF6"/>
    <w:rsid w:val="00A16EA8"/>
    <w:rsid w:val="00A176C7"/>
    <w:rsid w:val="00A205EF"/>
    <w:rsid w:val="00A2112E"/>
    <w:rsid w:val="00A21C75"/>
    <w:rsid w:val="00A21DE8"/>
    <w:rsid w:val="00A22B03"/>
    <w:rsid w:val="00A24D35"/>
    <w:rsid w:val="00A24F9E"/>
    <w:rsid w:val="00A25414"/>
    <w:rsid w:val="00A273A5"/>
    <w:rsid w:val="00A27CD4"/>
    <w:rsid w:val="00A30034"/>
    <w:rsid w:val="00A30713"/>
    <w:rsid w:val="00A31244"/>
    <w:rsid w:val="00A31C1E"/>
    <w:rsid w:val="00A329E6"/>
    <w:rsid w:val="00A35053"/>
    <w:rsid w:val="00A356E3"/>
    <w:rsid w:val="00A372DD"/>
    <w:rsid w:val="00A4287C"/>
    <w:rsid w:val="00A42B3C"/>
    <w:rsid w:val="00A43077"/>
    <w:rsid w:val="00A434FD"/>
    <w:rsid w:val="00A43D81"/>
    <w:rsid w:val="00A444B4"/>
    <w:rsid w:val="00A45350"/>
    <w:rsid w:val="00A4547A"/>
    <w:rsid w:val="00A46128"/>
    <w:rsid w:val="00A4663D"/>
    <w:rsid w:val="00A46A46"/>
    <w:rsid w:val="00A50848"/>
    <w:rsid w:val="00A50DBF"/>
    <w:rsid w:val="00A50E6F"/>
    <w:rsid w:val="00A52FE3"/>
    <w:rsid w:val="00A535CE"/>
    <w:rsid w:val="00A54FEB"/>
    <w:rsid w:val="00A55039"/>
    <w:rsid w:val="00A55438"/>
    <w:rsid w:val="00A561B8"/>
    <w:rsid w:val="00A56200"/>
    <w:rsid w:val="00A56B3F"/>
    <w:rsid w:val="00A577B5"/>
    <w:rsid w:val="00A6028F"/>
    <w:rsid w:val="00A60C60"/>
    <w:rsid w:val="00A63569"/>
    <w:rsid w:val="00A635D3"/>
    <w:rsid w:val="00A643CC"/>
    <w:rsid w:val="00A64E5E"/>
    <w:rsid w:val="00A6534D"/>
    <w:rsid w:val="00A65EFA"/>
    <w:rsid w:val="00A66670"/>
    <w:rsid w:val="00A66D3F"/>
    <w:rsid w:val="00A676B7"/>
    <w:rsid w:val="00A679B8"/>
    <w:rsid w:val="00A67C36"/>
    <w:rsid w:val="00A7012C"/>
    <w:rsid w:val="00A710D5"/>
    <w:rsid w:val="00A72BCE"/>
    <w:rsid w:val="00A7367A"/>
    <w:rsid w:val="00A744FD"/>
    <w:rsid w:val="00A7523F"/>
    <w:rsid w:val="00A75534"/>
    <w:rsid w:val="00A75F50"/>
    <w:rsid w:val="00A7660B"/>
    <w:rsid w:val="00A767C5"/>
    <w:rsid w:val="00A76EF5"/>
    <w:rsid w:val="00A7709D"/>
    <w:rsid w:val="00A800B6"/>
    <w:rsid w:val="00A81EF0"/>
    <w:rsid w:val="00A830FA"/>
    <w:rsid w:val="00A86823"/>
    <w:rsid w:val="00A87F3C"/>
    <w:rsid w:val="00A90A27"/>
    <w:rsid w:val="00A9104C"/>
    <w:rsid w:val="00A91468"/>
    <w:rsid w:val="00A91631"/>
    <w:rsid w:val="00A93685"/>
    <w:rsid w:val="00A93B18"/>
    <w:rsid w:val="00A94176"/>
    <w:rsid w:val="00A94E71"/>
    <w:rsid w:val="00A94F0B"/>
    <w:rsid w:val="00A9505B"/>
    <w:rsid w:val="00A97101"/>
    <w:rsid w:val="00A974B7"/>
    <w:rsid w:val="00AA02DF"/>
    <w:rsid w:val="00AA0DFB"/>
    <w:rsid w:val="00AA13B2"/>
    <w:rsid w:val="00AA1FBB"/>
    <w:rsid w:val="00AA362D"/>
    <w:rsid w:val="00AA53F8"/>
    <w:rsid w:val="00AA544E"/>
    <w:rsid w:val="00AA660B"/>
    <w:rsid w:val="00AA6D34"/>
    <w:rsid w:val="00AA7167"/>
    <w:rsid w:val="00AA7E9B"/>
    <w:rsid w:val="00AB017F"/>
    <w:rsid w:val="00AB0F74"/>
    <w:rsid w:val="00AB2163"/>
    <w:rsid w:val="00AB365D"/>
    <w:rsid w:val="00AB5AB0"/>
    <w:rsid w:val="00AB6540"/>
    <w:rsid w:val="00AB6B6B"/>
    <w:rsid w:val="00AB6F15"/>
    <w:rsid w:val="00AB7704"/>
    <w:rsid w:val="00AC1835"/>
    <w:rsid w:val="00AC2441"/>
    <w:rsid w:val="00AC2551"/>
    <w:rsid w:val="00AC34F0"/>
    <w:rsid w:val="00AC44AE"/>
    <w:rsid w:val="00AC533C"/>
    <w:rsid w:val="00AC5D64"/>
    <w:rsid w:val="00AC6BB0"/>
    <w:rsid w:val="00AC6C93"/>
    <w:rsid w:val="00AC79E8"/>
    <w:rsid w:val="00AD0669"/>
    <w:rsid w:val="00AD28B4"/>
    <w:rsid w:val="00AD3B07"/>
    <w:rsid w:val="00AD4C40"/>
    <w:rsid w:val="00AD5D0C"/>
    <w:rsid w:val="00AD60C8"/>
    <w:rsid w:val="00AD750D"/>
    <w:rsid w:val="00AD78C1"/>
    <w:rsid w:val="00AD7BCF"/>
    <w:rsid w:val="00AD7D7A"/>
    <w:rsid w:val="00AD7EF6"/>
    <w:rsid w:val="00AE2077"/>
    <w:rsid w:val="00AE2B71"/>
    <w:rsid w:val="00AE3404"/>
    <w:rsid w:val="00AE3EA9"/>
    <w:rsid w:val="00AE3ED7"/>
    <w:rsid w:val="00AE6123"/>
    <w:rsid w:val="00AE6ACF"/>
    <w:rsid w:val="00AE710C"/>
    <w:rsid w:val="00AE7508"/>
    <w:rsid w:val="00AF0E40"/>
    <w:rsid w:val="00AF14F1"/>
    <w:rsid w:val="00AF1581"/>
    <w:rsid w:val="00AF1BF5"/>
    <w:rsid w:val="00AF1C1C"/>
    <w:rsid w:val="00AF1C91"/>
    <w:rsid w:val="00AF27D4"/>
    <w:rsid w:val="00AF2BC1"/>
    <w:rsid w:val="00AF3776"/>
    <w:rsid w:val="00AF41AC"/>
    <w:rsid w:val="00AF45F8"/>
    <w:rsid w:val="00AF48DF"/>
    <w:rsid w:val="00AF4B13"/>
    <w:rsid w:val="00AF71FC"/>
    <w:rsid w:val="00B00E7A"/>
    <w:rsid w:val="00B012B0"/>
    <w:rsid w:val="00B030DE"/>
    <w:rsid w:val="00B03B1B"/>
    <w:rsid w:val="00B04236"/>
    <w:rsid w:val="00B0459B"/>
    <w:rsid w:val="00B04C60"/>
    <w:rsid w:val="00B05127"/>
    <w:rsid w:val="00B05BE2"/>
    <w:rsid w:val="00B07853"/>
    <w:rsid w:val="00B11486"/>
    <w:rsid w:val="00B11E0C"/>
    <w:rsid w:val="00B124F3"/>
    <w:rsid w:val="00B13B7E"/>
    <w:rsid w:val="00B14A95"/>
    <w:rsid w:val="00B1755D"/>
    <w:rsid w:val="00B17EE3"/>
    <w:rsid w:val="00B2021C"/>
    <w:rsid w:val="00B22CD9"/>
    <w:rsid w:val="00B232D3"/>
    <w:rsid w:val="00B23457"/>
    <w:rsid w:val="00B26F64"/>
    <w:rsid w:val="00B27325"/>
    <w:rsid w:val="00B278AC"/>
    <w:rsid w:val="00B27F74"/>
    <w:rsid w:val="00B32204"/>
    <w:rsid w:val="00B32A95"/>
    <w:rsid w:val="00B33D1C"/>
    <w:rsid w:val="00B34277"/>
    <w:rsid w:val="00B3712B"/>
    <w:rsid w:val="00B37185"/>
    <w:rsid w:val="00B37654"/>
    <w:rsid w:val="00B378AA"/>
    <w:rsid w:val="00B40B86"/>
    <w:rsid w:val="00B41FBF"/>
    <w:rsid w:val="00B423CC"/>
    <w:rsid w:val="00B42CC8"/>
    <w:rsid w:val="00B43277"/>
    <w:rsid w:val="00B444EB"/>
    <w:rsid w:val="00B45854"/>
    <w:rsid w:val="00B46088"/>
    <w:rsid w:val="00B46B42"/>
    <w:rsid w:val="00B50917"/>
    <w:rsid w:val="00B51CDB"/>
    <w:rsid w:val="00B51E91"/>
    <w:rsid w:val="00B52744"/>
    <w:rsid w:val="00B57AAF"/>
    <w:rsid w:val="00B60281"/>
    <w:rsid w:val="00B60A86"/>
    <w:rsid w:val="00B60C9A"/>
    <w:rsid w:val="00B61DFA"/>
    <w:rsid w:val="00B6386F"/>
    <w:rsid w:val="00B64084"/>
    <w:rsid w:val="00B6416D"/>
    <w:rsid w:val="00B6540A"/>
    <w:rsid w:val="00B656D5"/>
    <w:rsid w:val="00B67A87"/>
    <w:rsid w:val="00B7108B"/>
    <w:rsid w:val="00B73C07"/>
    <w:rsid w:val="00B76376"/>
    <w:rsid w:val="00B76F35"/>
    <w:rsid w:val="00B77310"/>
    <w:rsid w:val="00B80FE7"/>
    <w:rsid w:val="00B81198"/>
    <w:rsid w:val="00B81432"/>
    <w:rsid w:val="00B84639"/>
    <w:rsid w:val="00B84930"/>
    <w:rsid w:val="00B87CCE"/>
    <w:rsid w:val="00B87E1E"/>
    <w:rsid w:val="00B9187B"/>
    <w:rsid w:val="00B935CA"/>
    <w:rsid w:val="00B94B97"/>
    <w:rsid w:val="00B951C8"/>
    <w:rsid w:val="00B95405"/>
    <w:rsid w:val="00B95E16"/>
    <w:rsid w:val="00B96A06"/>
    <w:rsid w:val="00BA0EAD"/>
    <w:rsid w:val="00BA3D8D"/>
    <w:rsid w:val="00BA4AE2"/>
    <w:rsid w:val="00BA57C8"/>
    <w:rsid w:val="00BA5A0F"/>
    <w:rsid w:val="00BA6673"/>
    <w:rsid w:val="00BA6D05"/>
    <w:rsid w:val="00BA6E0E"/>
    <w:rsid w:val="00BB176D"/>
    <w:rsid w:val="00BB2D3C"/>
    <w:rsid w:val="00BB63E8"/>
    <w:rsid w:val="00BB6867"/>
    <w:rsid w:val="00BB7E22"/>
    <w:rsid w:val="00BC1805"/>
    <w:rsid w:val="00BC1AEB"/>
    <w:rsid w:val="00BC3470"/>
    <w:rsid w:val="00BC70D3"/>
    <w:rsid w:val="00BD1F61"/>
    <w:rsid w:val="00BD23EA"/>
    <w:rsid w:val="00BD2503"/>
    <w:rsid w:val="00BD26E4"/>
    <w:rsid w:val="00BD2F2F"/>
    <w:rsid w:val="00BD4F52"/>
    <w:rsid w:val="00BD5580"/>
    <w:rsid w:val="00BD5B94"/>
    <w:rsid w:val="00BD698D"/>
    <w:rsid w:val="00BE141B"/>
    <w:rsid w:val="00BE2031"/>
    <w:rsid w:val="00BE2E8D"/>
    <w:rsid w:val="00BE3B86"/>
    <w:rsid w:val="00BE3E74"/>
    <w:rsid w:val="00BE4A5F"/>
    <w:rsid w:val="00BE56F3"/>
    <w:rsid w:val="00BE6AF7"/>
    <w:rsid w:val="00BE71A6"/>
    <w:rsid w:val="00BE7DA7"/>
    <w:rsid w:val="00BF1579"/>
    <w:rsid w:val="00BF37F9"/>
    <w:rsid w:val="00BF4330"/>
    <w:rsid w:val="00BF6A74"/>
    <w:rsid w:val="00BF6F91"/>
    <w:rsid w:val="00BF731C"/>
    <w:rsid w:val="00C02E34"/>
    <w:rsid w:val="00C047E7"/>
    <w:rsid w:val="00C049F0"/>
    <w:rsid w:val="00C04B1B"/>
    <w:rsid w:val="00C0640B"/>
    <w:rsid w:val="00C074A8"/>
    <w:rsid w:val="00C07D95"/>
    <w:rsid w:val="00C10942"/>
    <w:rsid w:val="00C1242D"/>
    <w:rsid w:val="00C13069"/>
    <w:rsid w:val="00C13DDC"/>
    <w:rsid w:val="00C1548F"/>
    <w:rsid w:val="00C1563D"/>
    <w:rsid w:val="00C15E13"/>
    <w:rsid w:val="00C16142"/>
    <w:rsid w:val="00C16760"/>
    <w:rsid w:val="00C16BD4"/>
    <w:rsid w:val="00C17A92"/>
    <w:rsid w:val="00C20164"/>
    <w:rsid w:val="00C203BF"/>
    <w:rsid w:val="00C2078B"/>
    <w:rsid w:val="00C20E5F"/>
    <w:rsid w:val="00C219BE"/>
    <w:rsid w:val="00C21C57"/>
    <w:rsid w:val="00C22837"/>
    <w:rsid w:val="00C238B0"/>
    <w:rsid w:val="00C239D0"/>
    <w:rsid w:val="00C24EBA"/>
    <w:rsid w:val="00C2539A"/>
    <w:rsid w:val="00C26E55"/>
    <w:rsid w:val="00C26E60"/>
    <w:rsid w:val="00C278D0"/>
    <w:rsid w:val="00C302AA"/>
    <w:rsid w:val="00C31395"/>
    <w:rsid w:val="00C31CD8"/>
    <w:rsid w:val="00C32650"/>
    <w:rsid w:val="00C338EC"/>
    <w:rsid w:val="00C36459"/>
    <w:rsid w:val="00C36996"/>
    <w:rsid w:val="00C4084E"/>
    <w:rsid w:val="00C411E0"/>
    <w:rsid w:val="00C41A2A"/>
    <w:rsid w:val="00C42181"/>
    <w:rsid w:val="00C42673"/>
    <w:rsid w:val="00C429B3"/>
    <w:rsid w:val="00C429CE"/>
    <w:rsid w:val="00C42D37"/>
    <w:rsid w:val="00C438F1"/>
    <w:rsid w:val="00C44ED6"/>
    <w:rsid w:val="00C455E6"/>
    <w:rsid w:val="00C4614F"/>
    <w:rsid w:val="00C47958"/>
    <w:rsid w:val="00C47FB0"/>
    <w:rsid w:val="00C51816"/>
    <w:rsid w:val="00C53104"/>
    <w:rsid w:val="00C53783"/>
    <w:rsid w:val="00C55EF6"/>
    <w:rsid w:val="00C55FF1"/>
    <w:rsid w:val="00C56F49"/>
    <w:rsid w:val="00C572BE"/>
    <w:rsid w:val="00C60286"/>
    <w:rsid w:val="00C609AF"/>
    <w:rsid w:val="00C62892"/>
    <w:rsid w:val="00C639AF"/>
    <w:rsid w:val="00C63D5A"/>
    <w:rsid w:val="00C65FB7"/>
    <w:rsid w:val="00C6734A"/>
    <w:rsid w:val="00C67496"/>
    <w:rsid w:val="00C7054F"/>
    <w:rsid w:val="00C71270"/>
    <w:rsid w:val="00C714A4"/>
    <w:rsid w:val="00C71AA5"/>
    <w:rsid w:val="00C71F97"/>
    <w:rsid w:val="00C721CB"/>
    <w:rsid w:val="00C73198"/>
    <w:rsid w:val="00C738FB"/>
    <w:rsid w:val="00C73B48"/>
    <w:rsid w:val="00C73F64"/>
    <w:rsid w:val="00C74015"/>
    <w:rsid w:val="00C74142"/>
    <w:rsid w:val="00C7507F"/>
    <w:rsid w:val="00C75D8B"/>
    <w:rsid w:val="00C76033"/>
    <w:rsid w:val="00C77843"/>
    <w:rsid w:val="00C81578"/>
    <w:rsid w:val="00C81E9E"/>
    <w:rsid w:val="00C82621"/>
    <w:rsid w:val="00C85386"/>
    <w:rsid w:val="00C85A7F"/>
    <w:rsid w:val="00C90232"/>
    <w:rsid w:val="00C9108F"/>
    <w:rsid w:val="00C9159E"/>
    <w:rsid w:val="00C916A2"/>
    <w:rsid w:val="00C917B1"/>
    <w:rsid w:val="00C93C2E"/>
    <w:rsid w:val="00C940FB"/>
    <w:rsid w:val="00C94B05"/>
    <w:rsid w:val="00C94EDF"/>
    <w:rsid w:val="00C976F4"/>
    <w:rsid w:val="00CA03CC"/>
    <w:rsid w:val="00CA0DD6"/>
    <w:rsid w:val="00CA1022"/>
    <w:rsid w:val="00CA2891"/>
    <w:rsid w:val="00CA2E2A"/>
    <w:rsid w:val="00CA349B"/>
    <w:rsid w:val="00CA3E17"/>
    <w:rsid w:val="00CA3EDD"/>
    <w:rsid w:val="00CA4A58"/>
    <w:rsid w:val="00CA5E6D"/>
    <w:rsid w:val="00CA6D16"/>
    <w:rsid w:val="00CA71FD"/>
    <w:rsid w:val="00CA7E24"/>
    <w:rsid w:val="00CB1E32"/>
    <w:rsid w:val="00CB4B8B"/>
    <w:rsid w:val="00CB5D26"/>
    <w:rsid w:val="00CB6477"/>
    <w:rsid w:val="00CB7ABF"/>
    <w:rsid w:val="00CC0296"/>
    <w:rsid w:val="00CC0B15"/>
    <w:rsid w:val="00CC21EE"/>
    <w:rsid w:val="00CC23E1"/>
    <w:rsid w:val="00CC4612"/>
    <w:rsid w:val="00CC4DDF"/>
    <w:rsid w:val="00CC73F3"/>
    <w:rsid w:val="00CC7776"/>
    <w:rsid w:val="00CD022E"/>
    <w:rsid w:val="00CD09CE"/>
    <w:rsid w:val="00CD0CFB"/>
    <w:rsid w:val="00CD123F"/>
    <w:rsid w:val="00CD1584"/>
    <w:rsid w:val="00CD19C8"/>
    <w:rsid w:val="00CD2B4C"/>
    <w:rsid w:val="00CD30D5"/>
    <w:rsid w:val="00CD3834"/>
    <w:rsid w:val="00CD40A8"/>
    <w:rsid w:val="00CD4DB2"/>
    <w:rsid w:val="00CD5AF7"/>
    <w:rsid w:val="00CD77E0"/>
    <w:rsid w:val="00CE1050"/>
    <w:rsid w:val="00CE3524"/>
    <w:rsid w:val="00CE3CD8"/>
    <w:rsid w:val="00CE4073"/>
    <w:rsid w:val="00CE50E7"/>
    <w:rsid w:val="00CE5F65"/>
    <w:rsid w:val="00CE79DF"/>
    <w:rsid w:val="00CE7A7E"/>
    <w:rsid w:val="00CF009F"/>
    <w:rsid w:val="00CF2F2A"/>
    <w:rsid w:val="00CF3458"/>
    <w:rsid w:val="00CF4E88"/>
    <w:rsid w:val="00CF4FAE"/>
    <w:rsid w:val="00CF7957"/>
    <w:rsid w:val="00D00866"/>
    <w:rsid w:val="00D01A37"/>
    <w:rsid w:val="00D01A8E"/>
    <w:rsid w:val="00D01BAE"/>
    <w:rsid w:val="00D01F06"/>
    <w:rsid w:val="00D04603"/>
    <w:rsid w:val="00D04D80"/>
    <w:rsid w:val="00D068C4"/>
    <w:rsid w:val="00D07151"/>
    <w:rsid w:val="00D12D18"/>
    <w:rsid w:val="00D14869"/>
    <w:rsid w:val="00D151A1"/>
    <w:rsid w:val="00D16E95"/>
    <w:rsid w:val="00D202CE"/>
    <w:rsid w:val="00D20965"/>
    <w:rsid w:val="00D214F7"/>
    <w:rsid w:val="00D232C7"/>
    <w:rsid w:val="00D23FC7"/>
    <w:rsid w:val="00D2408B"/>
    <w:rsid w:val="00D27301"/>
    <w:rsid w:val="00D30658"/>
    <w:rsid w:val="00D31C48"/>
    <w:rsid w:val="00D343CF"/>
    <w:rsid w:val="00D351B7"/>
    <w:rsid w:val="00D35673"/>
    <w:rsid w:val="00D35D58"/>
    <w:rsid w:val="00D35F35"/>
    <w:rsid w:val="00D37DBF"/>
    <w:rsid w:val="00D4016A"/>
    <w:rsid w:val="00D401A5"/>
    <w:rsid w:val="00D408E9"/>
    <w:rsid w:val="00D41D89"/>
    <w:rsid w:val="00D421A4"/>
    <w:rsid w:val="00D42446"/>
    <w:rsid w:val="00D42A25"/>
    <w:rsid w:val="00D44D6F"/>
    <w:rsid w:val="00D44ED1"/>
    <w:rsid w:val="00D4516D"/>
    <w:rsid w:val="00D45DA6"/>
    <w:rsid w:val="00D45FBD"/>
    <w:rsid w:val="00D4687D"/>
    <w:rsid w:val="00D475C3"/>
    <w:rsid w:val="00D478C0"/>
    <w:rsid w:val="00D47D49"/>
    <w:rsid w:val="00D50A8D"/>
    <w:rsid w:val="00D512F7"/>
    <w:rsid w:val="00D527D2"/>
    <w:rsid w:val="00D53C5B"/>
    <w:rsid w:val="00D5462B"/>
    <w:rsid w:val="00D555DF"/>
    <w:rsid w:val="00D560EC"/>
    <w:rsid w:val="00D57D9A"/>
    <w:rsid w:val="00D616D9"/>
    <w:rsid w:val="00D6190D"/>
    <w:rsid w:val="00D63D6C"/>
    <w:rsid w:val="00D647A6"/>
    <w:rsid w:val="00D652EC"/>
    <w:rsid w:val="00D7074B"/>
    <w:rsid w:val="00D70764"/>
    <w:rsid w:val="00D71200"/>
    <w:rsid w:val="00D71C24"/>
    <w:rsid w:val="00D72AB9"/>
    <w:rsid w:val="00D72C5B"/>
    <w:rsid w:val="00D7377C"/>
    <w:rsid w:val="00D7420D"/>
    <w:rsid w:val="00D755B5"/>
    <w:rsid w:val="00D7780B"/>
    <w:rsid w:val="00D77E05"/>
    <w:rsid w:val="00D800B8"/>
    <w:rsid w:val="00D80ED9"/>
    <w:rsid w:val="00D8389F"/>
    <w:rsid w:val="00D843BB"/>
    <w:rsid w:val="00D84A32"/>
    <w:rsid w:val="00D86153"/>
    <w:rsid w:val="00D86DED"/>
    <w:rsid w:val="00D90A3D"/>
    <w:rsid w:val="00D9147D"/>
    <w:rsid w:val="00D920BA"/>
    <w:rsid w:val="00D93D06"/>
    <w:rsid w:val="00D950C1"/>
    <w:rsid w:val="00D95F58"/>
    <w:rsid w:val="00D95FDE"/>
    <w:rsid w:val="00D96204"/>
    <w:rsid w:val="00D9684B"/>
    <w:rsid w:val="00D96BBC"/>
    <w:rsid w:val="00D97E8F"/>
    <w:rsid w:val="00DA1612"/>
    <w:rsid w:val="00DA2684"/>
    <w:rsid w:val="00DA3BED"/>
    <w:rsid w:val="00DA5361"/>
    <w:rsid w:val="00DA5447"/>
    <w:rsid w:val="00DA571E"/>
    <w:rsid w:val="00DA5C4F"/>
    <w:rsid w:val="00DA6515"/>
    <w:rsid w:val="00DA6F94"/>
    <w:rsid w:val="00DA708F"/>
    <w:rsid w:val="00DA7B53"/>
    <w:rsid w:val="00DB127F"/>
    <w:rsid w:val="00DB22EB"/>
    <w:rsid w:val="00DB50E9"/>
    <w:rsid w:val="00DB52FC"/>
    <w:rsid w:val="00DB5DC4"/>
    <w:rsid w:val="00DB6632"/>
    <w:rsid w:val="00DB7D42"/>
    <w:rsid w:val="00DB7E41"/>
    <w:rsid w:val="00DB7EAE"/>
    <w:rsid w:val="00DC024F"/>
    <w:rsid w:val="00DC108E"/>
    <w:rsid w:val="00DC139D"/>
    <w:rsid w:val="00DC2117"/>
    <w:rsid w:val="00DC2B1F"/>
    <w:rsid w:val="00DC368A"/>
    <w:rsid w:val="00DC5EF3"/>
    <w:rsid w:val="00DC6576"/>
    <w:rsid w:val="00DC78CD"/>
    <w:rsid w:val="00DC79F0"/>
    <w:rsid w:val="00DC7CC6"/>
    <w:rsid w:val="00DD179A"/>
    <w:rsid w:val="00DD19F1"/>
    <w:rsid w:val="00DD1D63"/>
    <w:rsid w:val="00DD2452"/>
    <w:rsid w:val="00DD2CFE"/>
    <w:rsid w:val="00DD766C"/>
    <w:rsid w:val="00DD79C3"/>
    <w:rsid w:val="00DE071B"/>
    <w:rsid w:val="00DE0818"/>
    <w:rsid w:val="00DE1536"/>
    <w:rsid w:val="00DE2305"/>
    <w:rsid w:val="00DE2DB8"/>
    <w:rsid w:val="00DE3DBD"/>
    <w:rsid w:val="00DE3E09"/>
    <w:rsid w:val="00DE4117"/>
    <w:rsid w:val="00DE4CF5"/>
    <w:rsid w:val="00DE58C6"/>
    <w:rsid w:val="00DE78B5"/>
    <w:rsid w:val="00DE7B68"/>
    <w:rsid w:val="00DF0F31"/>
    <w:rsid w:val="00DF4B86"/>
    <w:rsid w:val="00DF5079"/>
    <w:rsid w:val="00DF6D47"/>
    <w:rsid w:val="00DF7CB6"/>
    <w:rsid w:val="00E0025B"/>
    <w:rsid w:val="00E018BF"/>
    <w:rsid w:val="00E04198"/>
    <w:rsid w:val="00E04602"/>
    <w:rsid w:val="00E0502B"/>
    <w:rsid w:val="00E05EE9"/>
    <w:rsid w:val="00E06743"/>
    <w:rsid w:val="00E069AB"/>
    <w:rsid w:val="00E104D1"/>
    <w:rsid w:val="00E10C97"/>
    <w:rsid w:val="00E10CBC"/>
    <w:rsid w:val="00E12096"/>
    <w:rsid w:val="00E12F3F"/>
    <w:rsid w:val="00E12F71"/>
    <w:rsid w:val="00E13181"/>
    <w:rsid w:val="00E1556D"/>
    <w:rsid w:val="00E16F30"/>
    <w:rsid w:val="00E213DE"/>
    <w:rsid w:val="00E21699"/>
    <w:rsid w:val="00E22A72"/>
    <w:rsid w:val="00E22E66"/>
    <w:rsid w:val="00E23E4F"/>
    <w:rsid w:val="00E23F58"/>
    <w:rsid w:val="00E25CFE"/>
    <w:rsid w:val="00E269D8"/>
    <w:rsid w:val="00E276AF"/>
    <w:rsid w:val="00E30068"/>
    <w:rsid w:val="00E30559"/>
    <w:rsid w:val="00E3169B"/>
    <w:rsid w:val="00E3255D"/>
    <w:rsid w:val="00E32C08"/>
    <w:rsid w:val="00E362BD"/>
    <w:rsid w:val="00E40D12"/>
    <w:rsid w:val="00E41740"/>
    <w:rsid w:val="00E448CC"/>
    <w:rsid w:val="00E44A17"/>
    <w:rsid w:val="00E46A78"/>
    <w:rsid w:val="00E46AC0"/>
    <w:rsid w:val="00E47B2D"/>
    <w:rsid w:val="00E512C8"/>
    <w:rsid w:val="00E51C9A"/>
    <w:rsid w:val="00E523EB"/>
    <w:rsid w:val="00E535F0"/>
    <w:rsid w:val="00E54162"/>
    <w:rsid w:val="00E5601B"/>
    <w:rsid w:val="00E56931"/>
    <w:rsid w:val="00E573CE"/>
    <w:rsid w:val="00E57B87"/>
    <w:rsid w:val="00E6098A"/>
    <w:rsid w:val="00E60DC3"/>
    <w:rsid w:val="00E60ECD"/>
    <w:rsid w:val="00E62222"/>
    <w:rsid w:val="00E62712"/>
    <w:rsid w:val="00E6294F"/>
    <w:rsid w:val="00E645C8"/>
    <w:rsid w:val="00E64E33"/>
    <w:rsid w:val="00E65BA1"/>
    <w:rsid w:val="00E670C3"/>
    <w:rsid w:val="00E70A28"/>
    <w:rsid w:val="00E70B7B"/>
    <w:rsid w:val="00E736F4"/>
    <w:rsid w:val="00E74069"/>
    <w:rsid w:val="00E75A1A"/>
    <w:rsid w:val="00E7773E"/>
    <w:rsid w:val="00E77EF8"/>
    <w:rsid w:val="00E80C9F"/>
    <w:rsid w:val="00E81ED9"/>
    <w:rsid w:val="00E831D7"/>
    <w:rsid w:val="00E83386"/>
    <w:rsid w:val="00E83D69"/>
    <w:rsid w:val="00E849DB"/>
    <w:rsid w:val="00E8699E"/>
    <w:rsid w:val="00E87801"/>
    <w:rsid w:val="00E90074"/>
    <w:rsid w:val="00E9020A"/>
    <w:rsid w:val="00E90D3F"/>
    <w:rsid w:val="00E933B3"/>
    <w:rsid w:val="00E93C19"/>
    <w:rsid w:val="00E9522D"/>
    <w:rsid w:val="00E953E7"/>
    <w:rsid w:val="00E95906"/>
    <w:rsid w:val="00E95E19"/>
    <w:rsid w:val="00E969DF"/>
    <w:rsid w:val="00E96F3E"/>
    <w:rsid w:val="00E97026"/>
    <w:rsid w:val="00EA1274"/>
    <w:rsid w:val="00EA12E9"/>
    <w:rsid w:val="00EA2130"/>
    <w:rsid w:val="00EA30A3"/>
    <w:rsid w:val="00EA6419"/>
    <w:rsid w:val="00EA6802"/>
    <w:rsid w:val="00EA6815"/>
    <w:rsid w:val="00EA7D91"/>
    <w:rsid w:val="00EB239B"/>
    <w:rsid w:val="00EB3145"/>
    <w:rsid w:val="00EB3759"/>
    <w:rsid w:val="00EB3B54"/>
    <w:rsid w:val="00EB41E2"/>
    <w:rsid w:val="00EB4FDA"/>
    <w:rsid w:val="00EB5742"/>
    <w:rsid w:val="00EB5F1C"/>
    <w:rsid w:val="00EB69F0"/>
    <w:rsid w:val="00EC055C"/>
    <w:rsid w:val="00EC1321"/>
    <w:rsid w:val="00EC20FC"/>
    <w:rsid w:val="00EC2D3A"/>
    <w:rsid w:val="00EC3048"/>
    <w:rsid w:val="00EC42ED"/>
    <w:rsid w:val="00EC6FD7"/>
    <w:rsid w:val="00EC7889"/>
    <w:rsid w:val="00EC7F8C"/>
    <w:rsid w:val="00ED1CD9"/>
    <w:rsid w:val="00ED1F38"/>
    <w:rsid w:val="00ED3320"/>
    <w:rsid w:val="00ED33C0"/>
    <w:rsid w:val="00ED3BAA"/>
    <w:rsid w:val="00ED4B15"/>
    <w:rsid w:val="00ED5E3B"/>
    <w:rsid w:val="00ED6361"/>
    <w:rsid w:val="00ED64C9"/>
    <w:rsid w:val="00ED7A13"/>
    <w:rsid w:val="00EE1A9A"/>
    <w:rsid w:val="00EE1E43"/>
    <w:rsid w:val="00EE228C"/>
    <w:rsid w:val="00EE2C40"/>
    <w:rsid w:val="00EE3FF5"/>
    <w:rsid w:val="00EE4904"/>
    <w:rsid w:val="00EE4E5F"/>
    <w:rsid w:val="00EE51FC"/>
    <w:rsid w:val="00EE6FCB"/>
    <w:rsid w:val="00EE7A3B"/>
    <w:rsid w:val="00EF20A3"/>
    <w:rsid w:val="00EF4EFE"/>
    <w:rsid w:val="00EF57F3"/>
    <w:rsid w:val="00EF5890"/>
    <w:rsid w:val="00EF6FEF"/>
    <w:rsid w:val="00F0051F"/>
    <w:rsid w:val="00F006D7"/>
    <w:rsid w:val="00F03B8D"/>
    <w:rsid w:val="00F043B3"/>
    <w:rsid w:val="00F048F2"/>
    <w:rsid w:val="00F06173"/>
    <w:rsid w:val="00F07138"/>
    <w:rsid w:val="00F07F0B"/>
    <w:rsid w:val="00F10000"/>
    <w:rsid w:val="00F10FE1"/>
    <w:rsid w:val="00F11E15"/>
    <w:rsid w:val="00F1269F"/>
    <w:rsid w:val="00F13F60"/>
    <w:rsid w:val="00F15BFF"/>
    <w:rsid w:val="00F15F4B"/>
    <w:rsid w:val="00F16EB2"/>
    <w:rsid w:val="00F171D2"/>
    <w:rsid w:val="00F17AC6"/>
    <w:rsid w:val="00F20377"/>
    <w:rsid w:val="00F22061"/>
    <w:rsid w:val="00F233A7"/>
    <w:rsid w:val="00F236A1"/>
    <w:rsid w:val="00F237ED"/>
    <w:rsid w:val="00F259D1"/>
    <w:rsid w:val="00F2711D"/>
    <w:rsid w:val="00F27642"/>
    <w:rsid w:val="00F27DF1"/>
    <w:rsid w:val="00F310CC"/>
    <w:rsid w:val="00F324F8"/>
    <w:rsid w:val="00F336AB"/>
    <w:rsid w:val="00F33DE7"/>
    <w:rsid w:val="00F3412B"/>
    <w:rsid w:val="00F3548F"/>
    <w:rsid w:val="00F35F53"/>
    <w:rsid w:val="00F3647C"/>
    <w:rsid w:val="00F367CE"/>
    <w:rsid w:val="00F37017"/>
    <w:rsid w:val="00F37595"/>
    <w:rsid w:val="00F37810"/>
    <w:rsid w:val="00F4087C"/>
    <w:rsid w:val="00F42496"/>
    <w:rsid w:val="00F44DD6"/>
    <w:rsid w:val="00F45FDB"/>
    <w:rsid w:val="00F46FE4"/>
    <w:rsid w:val="00F5382E"/>
    <w:rsid w:val="00F562E9"/>
    <w:rsid w:val="00F57657"/>
    <w:rsid w:val="00F6002B"/>
    <w:rsid w:val="00F60C90"/>
    <w:rsid w:val="00F614CB"/>
    <w:rsid w:val="00F61E41"/>
    <w:rsid w:val="00F62A19"/>
    <w:rsid w:val="00F655FC"/>
    <w:rsid w:val="00F65858"/>
    <w:rsid w:val="00F66A46"/>
    <w:rsid w:val="00F67B85"/>
    <w:rsid w:val="00F70576"/>
    <w:rsid w:val="00F70F34"/>
    <w:rsid w:val="00F7175A"/>
    <w:rsid w:val="00F71961"/>
    <w:rsid w:val="00F72B32"/>
    <w:rsid w:val="00F73F83"/>
    <w:rsid w:val="00F74263"/>
    <w:rsid w:val="00F75820"/>
    <w:rsid w:val="00F7705D"/>
    <w:rsid w:val="00F80010"/>
    <w:rsid w:val="00F80ECA"/>
    <w:rsid w:val="00F81652"/>
    <w:rsid w:val="00F837D0"/>
    <w:rsid w:val="00F849AC"/>
    <w:rsid w:val="00F84F07"/>
    <w:rsid w:val="00F85136"/>
    <w:rsid w:val="00F861A5"/>
    <w:rsid w:val="00F864A6"/>
    <w:rsid w:val="00F86ACE"/>
    <w:rsid w:val="00F909D5"/>
    <w:rsid w:val="00F91BB3"/>
    <w:rsid w:val="00F93083"/>
    <w:rsid w:val="00F9396A"/>
    <w:rsid w:val="00F94F5D"/>
    <w:rsid w:val="00F95589"/>
    <w:rsid w:val="00F97AAF"/>
    <w:rsid w:val="00FA130B"/>
    <w:rsid w:val="00FA2813"/>
    <w:rsid w:val="00FA2C41"/>
    <w:rsid w:val="00FA383D"/>
    <w:rsid w:val="00FA484B"/>
    <w:rsid w:val="00FA4CFE"/>
    <w:rsid w:val="00FA4EA8"/>
    <w:rsid w:val="00FA5F1A"/>
    <w:rsid w:val="00FA711A"/>
    <w:rsid w:val="00FA73AE"/>
    <w:rsid w:val="00FA777E"/>
    <w:rsid w:val="00FB09B0"/>
    <w:rsid w:val="00FB0FBA"/>
    <w:rsid w:val="00FB1EC6"/>
    <w:rsid w:val="00FB3152"/>
    <w:rsid w:val="00FB3E82"/>
    <w:rsid w:val="00FB42CA"/>
    <w:rsid w:val="00FB4D01"/>
    <w:rsid w:val="00FB5B4F"/>
    <w:rsid w:val="00FB640D"/>
    <w:rsid w:val="00FB6665"/>
    <w:rsid w:val="00FB7199"/>
    <w:rsid w:val="00FB721F"/>
    <w:rsid w:val="00FC004A"/>
    <w:rsid w:val="00FC072A"/>
    <w:rsid w:val="00FC0A45"/>
    <w:rsid w:val="00FC0B14"/>
    <w:rsid w:val="00FC1734"/>
    <w:rsid w:val="00FC73E3"/>
    <w:rsid w:val="00FD1026"/>
    <w:rsid w:val="00FD2BD5"/>
    <w:rsid w:val="00FD2D54"/>
    <w:rsid w:val="00FD424D"/>
    <w:rsid w:val="00FD4837"/>
    <w:rsid w:val="00FD507B"/>
    <w:rsid w:val="00FD5AD1"/>
    <w:rsid w:val="00FD65FE"/>
    <w:rsid w:val="00FD7B6A"/>
    <w:rsid w:val="00FE0401"/>
    <w:rsid w:val="00FE2753"/>
    <w:rsid w:val="00FE2BE8"/>
    <w:rsid w:val="00FE2E72"/>
    <w:rsid w:val="00FE3B0B"/>
    <w:rsid w:val="00FE3BF6"/>
    <w:rsid w:val="00FE43E3"/>
    <w:rsid w:val="00FF05AD"/>
    <w:rsid w:val="00FF2392"/>
    <w:rsid w:val="00FF553E"/>
    <w:rsid w:val="00FF5C53"/>
    <w:rsid w:val="00FF6249"/>
    <w:rsid w:val="00FF67A2"/>
    <w:rsid w:val="00FF69A4"/>
    <w:rsid w:val="00FF718C"/>
    <w:rsid w:val="00FF75AC"/>
    <w:rsid w:val="00FF79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8DA50212-2955-431D-8D56-9EA5E3D97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9255F"/>
  </w:style>
  <w:style w:type="paragraph" w:styleId="Nagwek1">
    <w:name w:val="heading 1"/>
    <w:basedOn w:val="Normalny"/>
    <w:next w:val="Normalny"/>
    <w:link w:val="Nagwek1Znak"/>
    <w:qFormat/>
    <w:rsid w:val="0009255F"/>
    <w:pPr>
      <w:keepNext/>
      <w:spacing w:line="360" w:lineRule="auto"/>
      <w:outlineLvl w:val="0"/>
    </w:pPr>
    <w:rPr>
      <w:sz w:val="28"/>
    </w:rPr>
  </w:style>
  <w:style w:type="paragraph" w:styleId="Nagwek2">
    <w:name w:val="heading 2"/>
    <w:basedOn w:val="Normalny"/>
    <w:next w:val="Normalny"/>
    <w:link w:val="Nagwek2Znak"/>
    <w:qFormat/>
    <w:rsid w:val="0009255F"/>
    <w:pPr>
      <w:keepNext/>
      <w:numPr>
        <w:ilvl w:val="1"/>
        <w:numId w:val="1"/>
      </w:numPr>
      <w:spacing w:line="360" w:lineRule="auto"/>
      <w:outlineLvl w:val="1"/>
    </w:pPr>
    <w:rPr>
      <w:rFonts w:ascii="Arial" w:hAnsi="Arial"/>
      <w:b/>
      <w:sz w:val="24"/>
    </w:rPr>
  </w:style>
  <w:style w:type="paragraph" w:styleId="Nagwek3">
    <w:name w:val="heading 3"/>
    <w:basedOn w:val="Normalny"/>
    <w:next w:val="Normalny"/>
    <w:qFormat/>
    <w:rsid w:val="0009255F"/>
    <w:pPr>
      <w:keepNext/>
      <w:spacing w:line="360" w:lineRule="auto"/>
      <w:jc w:val="center"/>
      <w:outlineLvl w:val="2"/>
    </w:pPr>
    <w:rPr>
      <w:b/>
      <w:sz w:val="32"/>
    </w:rPr>
  </w:style>
  <w:style w:type="paragraph" w:styleId="Nagwek4">
    <w:name w:val="heading 4"/>
    <w:basedOn w:val="Normalny"/>
    <w:next w:val="Normalny"/>
    <w:qFormat/>
    <w:rsid w:val="0009255F"/>
    <w:pPr>
      <w:keepNext/>
      <w:jc w:val="center"/>
      <w:outlineLvl w:val="3"/>
    </w:pPr>
    <w:rPr>
      <w:b/>
      <w:sz w:val="22"/>
    </w:rPr>
  </w:style>
  <w:style w:type="paragraph" w:styleId="Nagwek5">
    <w:name w:val="heading 5"/>
    <w:basedOn w:val="Normalny"/>
    <w:next w:val="Normalny"/>
    <w:qFormat/>
    <w:rsid w:val="0009255F"/>
    <w:pPr>
      <w:keepNext/>
      <w:outlineLvl w:val="4"/>
    </w:pPr>
    <w:rPr>
      <w:sz w:val="24"/>
    </w:rPr>
  </w:style>
  <w:style w:type="paragraph" w:styleId="Nagwek6">
    <w:name w:val="heading 6"/>
    <w:basedOn w:val="Normalny"/>
    <w:next w:val="Normalny"/>
    <w:qFormat/>
    <w:rsid w:val="0009255F"/>
    <w:pPr>
      <w:keepNext/>
      <w:jc w:val="center"/>
      <w:outlineLvl w:val="5"/>
    </w:pPr>
    <w:rPr>
      <w:b/>
      <w:sz w:val="28"/>
    </w:rPr>
  </w:style>
  <w:style w:type="paragraph" w:styleId="Nagwek7">
    <w:name w:val="heading 7"/>
    <w:basedOn w:val="Normalny"/>
    <w:next w:val="Normalny"/>
    <w:qFormat/>
    <w:rsid w:val="0009255F"/>
    <w:pPr>
      <w:keepNext/>
      <w:outlineLvl w:val="6"/>
    </w:pPr>
    <w:rPr>
      <w:b/>
      <w:sz w:val="24"/>
    </w:rPr>
  </w:style>
  <w:style w:type="paragraph" w:styleId="Nagwek8">
    <w:name w:val="heading 8"/>
    <w:basedOn w:val="Normalny"/>
    <w:next w:val="Normalny"/>
    <w:qFormat/>
    <w:rsid w:val="0009255F"/>
    <w:pPr>
      <w:keepNext/>
      <w:widowControl w:val="0"/>
      <w:outlineLvl w:val="7"/>
    </w:pPr>
    <w:rPr>
      <w:b/>
      <w:i/>
      <w:snapToGrid w:val="0"/>
      <w:sz w:val="24"/>
    </w:rPr>
  </w:style>
  <w:style w:type="paragraph" w:styleId="Nagwek9">
    <w:name w:val="heading 9"/>
    <w:basedOn w:val="Normalny"/>
    <w:next w:val="Normalny"/>
    <w:qFormat/>
    <w:rsid w:val="0009255F"/>
    <w:pPr>
      <w:keepNext/>
      <w:spacing w:after="120"/>
      <w:jc w:val="both"/>
      <w:outlineLvl w:val="8"/>
    </w:pPr>
    <w:rPr>
      <w:b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09255F"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link w:val="Tekstpodstawowywcity2Znak"/>
    <w:rsid w:val="0009255F"/>
    <w:pPr>
      <w:ind w:left="709"/>
      <w:jc w:val="both"/>
    </w:pPr>
    <w:rPr>
      <w:sz w:val="24"/>
    </w:rPr>
  </w:style>
  <w:style w:type="paragraph" w:styleId="Tekstpodstawowy">
    <w:name w:val="Body Text"/>
    <w:basedOn w:val="Normalny"/>
    <w:link w:val="TekstpodstawowyZnak"/>
    <w:semiHidden/>
    <w:rsid w:val="0009255F"/>
    <w:pPr>
      <w:jc w:val="both"/>
    </w:pPr>
    <w:rPr>
      <w:sz w:val="24"/>
    </w:rPr>
  </w:style>
  <w:style w:type="paragraph" w:styleId="Tekstpodstawowywcity">
    <w:name w:val="Body Text Indent"/>
    <w:basedOn w:val="Normalny"/>
    <w:semiHidden/>
    <w:rsid w:val="0009255F"/>
    <w:pPr>
      <w:ind w:left="284"/>
      <w:jc w:val="both"/>
    </w:pPr>
    <w:rPr>
      <w:sz w:val="24"/>
    </w:rPr>
  </w:style>
  <w:style w:type="paragraph" w:styleId="Tekstpodstawowywcity3">
    <w:name w:val="Body Text Indent 3"/>
    <w:basedOn w:val="Normalny"/>
    <w:semiHidden/>
    <w:rsid w:val="0009255F"/>
    <w:pPr>
      <w:spacing w:line="360" w:lineRule="auto"/>
      <w:ind w:left="284" w:firstLine="360"/>
      <w:jc w:val="both"/>
    </w:pPr>
    <w:rPr>
      <w:sz w:val="28"/>
    </w:rPr>
  </w:style>
  <w:style w:type="paragraph" w:styleId="Tekstpodstawowy3">
    <w:name w:val="Body Text 3"/>
    <w:basedOn w:val="Normalny"/>
    <w:link w:val="Tekstpodstawowy3Znak"/>
    <w:semiHidden/>
    <w:rsid w:val="0009255F"/>
    <w:pPr>
      <w:spacing w:after="120" w:line="360" w:lineRule="auto"/>
      <w:jc w:val="both"/>
    </w:pPr>
    <w:rPr>
      <w:sz w:val="28"/>
    </w:rPr>
  </w:style>
  <w:style w:type="paragraph" w:styleId="Tekstpodstawowy2">
    <w:name w:val="Body Text 2"/>
    <w:basedOn w:val="Normalny"/>
    <w:semiHidden/>
    <w:rsid w:val="0009255F"/>
    <w:rPr>
      <w:sz w:val="24"/>
    </w:rPr>
  </w:style>
  <w:style w:type="character" w:styleId="Numerstrony">
    <w:name w:val="page number"/>
    <w:basedOn w:val="Domylnaczcionkaakapitu"/>
    <w:semiHidden/>
    <w:rsid w:val="0009255F"/>
  </w:style>
  <w:style w:type="paragraph" w:styleId="Akapitzlist">
    <w:name w:val="List Paragraph"/>
    <w:basedOn w:val="Normalny"/>
    <w:uiPriority w:val="34"/>
    <w:qFormat/>
    <w:rsid w:val="00166FBE"/>
    <w:pPr>
      <w:ind w:left="720"/>
      <w:contextualSpacing/>
    </w:pPr>
  </w:style>
  <w:style w:type="character" w:customStyle="1" w:styleId="Tekstpodstawowywcity2Znak">
    <w:name w:val="Tekst podstawowy wcięty 2 Znak"/>
    <w:basedOn w:val="Domylnaczcionkaakapitu"/>
    <w:link w:val="Tekstpodstawowywcity2"/>
    <w:rsid w:val="002F5F62"/>
    <w:rPr>
      <w:sz w:val="24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6E6EFF"/>
    <w:rPr>
      <w:sz w:val="28"/>
    </w:rPr>
  </w:style>
  <w:style w:type="character" w:customStyle="1" w:styleId="StopkaZnak">
    <w:name w:val="Stopka Znak"/>
    <w:basedOn w:val="Domylnaczcionkaakapitu"/>
    <w:link w:val="Stopka"/>
    <w:uiPriority w:val="99"/>
    <w:rsid w:val="00EF6FEF"/>
  </w:style>
  <w:style w:type="table" w:styleId="Tabela-Siatka">
    <w:name w:val="Table Grid"/>
    <w:basedOn w:val="Standardowy"/>
    <w:uiPriority w:val="59"/>
    <w:rsid w:val="00E6098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agwek">
    <w:name w:val="header"/>
    <w:basedOn w:val="Normalny"/>
    <w:link w:val="NagwekZnak"/>
    <w:uiPriority w:val="99"/>
    <w:unhideWhenUsed/>
    <w:rsid w:val="00F15F4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15F4B"/>
  </w:style>
  <w:style w:type="paragraph" w:styleId="Tekstdymka">
    <w:name w:val="Balloon Text"/>
    <w:basedOn w:val="Normalny"/>
    <w:link w:val="TekstdymkaZnak"/>
    <w:uiPriority w:val="99"/>
    <w:semiHidden/>
    <w:unhideWhenUsed/>
    <w:rsid w:val="00DA536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5361"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6E6B68"/>
    <w:rPr>
      <w:sz w:val="24"/>
    </w:rPr>
  </w:style>
  <w:style w:type="character" w:customStyle="1" w:styleId="Nagwek1Znak">
    <w:name w:val="Nagłówek 1 Znak"/>
    <w:link w:val="Nagwek1"/>
    <w:rsid w:val="00AD750D"/>
    <w:rPr>
      <w:sz w:val="28"/>
    </w:rPr>
  </w:style>
  <w:style w:type="character" w:customStyle="1" w:styleId="Nagwek2Znak">
    <w:name w:val="Nagłówek 2 Znak"/>
    <w:link w:val="Nagwek2"/>
    <w:rsid w:val="00AD750D"/>
    <w:rPr>
      <w:rFonts w:ascii="Arial" w:hAnsi="Arial"/>
      <w:b/>
      <w:sz w:val="24"/>
    </w:rPr>
  </w:style>
  <w:style w:type="paragraph" w:styleId="NormalnyWeb">
    <w:name w:val="Normal (Web)"/>
    <w:basedOn w:val="Normalny"/>
    <w:uiPriority w:val="99"/>
    <w:unhideWhenUsed/>
    <w:rsid w:val="00AD750D"/>
    <w:pPr>
      <w:spacing w:before="100" w:beforeAutospacing="1" w:after="100" w:afterAutospacing="1"/>
    </w:pPr>
    <w:rPr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sid w:val="002949B6"/>
    <w:rPr>
      <w:color w:val="0000FF" w:themeColor="hyperlink"/>
      <w:u w:val="single"/>
    </w:rPr>
  </w:style>
  <w:style w:type="table" w:customStyle="1" w:styleId="Tabela-Siatka1">
    <w:name w:val="Tabela - Siatka1"/>
    <w:basedOn w:val="Standardowy"/>
    <w:next w:val="Tabela-Siatka"/>
    <w:rsid w:val="00DA708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next w:val="Tabela-Siatka"/>
    <w:rsid w:val="00C81E9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wydatnienie">
    <w:name w:val="Emphasis"/>
    <w:basedOn w:val="Domylnaczcionkaakapitu"/>
    <w:uiPriority w:val="20"/>
    <w:qFormat/>
    <w:rsid w:val="001D7B15"/>
    <w:rPr>
      <w:i/>
      <w:iCs/>
    </w:rPr>
  </w:style>
  <w:style w:type="paragraph" w:styleId="Legenda">
    <w:name w:val="caption"/>
    <w:basedOn w:val="Normalny"/>
    <w:next w:val="Normalny"/>
    <w:uiPriority w:val="35"/>
    <w:unhideWhenUsed/>
    <w:qFormat/>
    <w:rsid w:val="004814CD"/>
    <w:pPr>
      <w:spacing w:after="200"/>
    </w:pPr>
    <w:rPr>
      <w:b/>
      <w:bCs/>
      <w:color w:val="4F81BD" w:themeColor="accent1"/>
      <w:sz w:val="18"/>
      <w:szCs w:val="18"/>
    </w:rPr>
  </w:style>
  <w:style w:type="paragraph" w:styleId="Bezodstpw">
    <w:name w:val="No Spacing"/>
    <w:uiPriority w:val="1"/>
    <w:qFormat/>
    <w:rsid w:val="006D72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592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2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1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0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0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chart" Target="charts/chart14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0" Type="http://schemas.openxmlformats.org/officeDocument/2006/relationships/chart" Target="charts/chart1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chart" Target="charts/chart15.xml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image" Target="media/image2.jpeg"/><Relationship Id="rId28" Type="http://schemas.openxmlformats.org/officeDocument/2006/relationships/theme" Target="theme/theme1.xml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image" Target="media/image1.jpeg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0.xlsx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Arkusz_programu_Microsoft_Excel11.xlsx"/><Relationship Id="rId1" Type="http://schemas.openxmlformats.org/officeDocument/2006/relationships/themeOverride" Target="../theme/themeOverride1.xm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2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3.xlsx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Arkusz_programu_Microsoft_Excel14.xlsx"/><Relationship Id="rId1" Type="http://schemas.openxmlformats.org/officeDocument/2006/relationships/themeOverride" Target="../theme/themeOverride2.xml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bar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2019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Arkusz1!$A$2:$A$9</c:f>
              <c:strCache>
                <c:ptCount val="8"/>
                <c:pt idx="0">
                  <c:v>Sobienie-Jeziory</c:v>
                </c:pt>
                <c:pt idx="1">
                  <c:v>Osieck</c:v>
                </c:pt>
                <c:pt idx="2">
                  <c:v>Kołbiel</c:v>
                </c:pt>
                <c:pt idx="3">
                  <c:v>Celestynów</c:v>
                </c:pt>
                <c:pt idx="4">
                  <c:v>Wiązowna</c:v>
                </c:pt>
                <c:pt idx="5">
                  <c:v>Karczew</c:v>
                </c:pt>
                <c:pt idx="6">
                  <c:v>Józefów</c:v>
                </c:pt>
                <c:pt idx="7">
                  <c:v>Otwock</c:v>
                </c:pt>
              </c:strCache>
            </c:strRef>
          </c:cat>
          <c:val>
            <c:numRef>
              <c:f>Arkusz1!$B$2:$B$9</c:f>
              <c:numCache>
                <c:formatCode>General</c:formatCode>
                <c:ptCount val="8"/>
                <c:pt idx="0">
                  <c:v>77</c:v>
                </c:pt>
                <c:pt idx="1">
                  <c:v>66</c:v>
                </c:pt>
                <c:pt idx="2">
                  <c:v>84</c:v>
                </c:pt>
                <c:pt idx="3">
                  <c:v>158</c:v>
                </c:pt>
                <c:pt idx="4">
                  <c:v>164</c:v>
                </c:pt>
                <c:pt idx="5">
                  <c:v>238</c:v>
                </c:pt>
                <c:pt idx="6">
                  <c:v>269</c:v>
                </c:pt>
                <c:pt idx="7">
                  <c:v>748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8E4-4692-A961-F40F161A9B64}"/>
            </c:ext>
          </c:extLst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2018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Arkusz1!$A$2:$A$9</c:f>
              <c:strCache>
                <c:ptCount val="8"/>
                <c:pt idx="0">
                  <c:v>Sobienie-Jeziory</c:v>
                </c:pt>
                <c:pt idx="1">
                  <c:v>Osieck</c:v>
                </c:pt>
                <c:pt idx="2">
                  <c:v>Kołbiel</c:v>
                </c:pt>
                <c:pt idx="3">
                  <c:v>Celestynów</c:v>
                </c:pt>
                <c:pt idx="4">
                  <c:v>Wiązowna</c:v>
                </c:pt>
                <c:pt idx="5">
                  <c:v>Karczew</c:v>
                </c:pt>
                <c:pt idx="6">
                  <c:v>Józefów</c:v>
                </c:pt>
                <c:pt idx="7">
                  <c:v>Otwock</c:v>
                </c:pt>
              </c:strCache>
            </c:strRef>
          </c:cat>
          <c:val>
            <c:numRef>
              <c:f>Arkusz1!$C$2:$C$9</c:f>
              <c:numCache>
                <c:formatCode>General</c:formatCode>
                <c:ptCount val="8"/>
                <c:pt idx="0">
                  <c:v>84</c:v>
                </c:pt>
                <c:pt idx="1">
                  <c:v>59</c:v>
                </c:pt>
                <c:pt idx="2">
                  <c:v>86</c:v>
                </c:pt>
                <c:pt idx="3">
                  <c:v>182</c:v>
                </c:pt>
                <c:pt idx="4">
                  <c:v>184</c:v>
                </c:pt>
                <c:pt idx="5">
                  <c:v>288</c:v>
                </c:pt>
                <c:pt idx="6">
                  <c:v>298</c:v>
                </c:pt>
                <c:pt idx="7">
                  <c:v>827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8E4-4692-A961-F40F161A9B6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692921040"/>
        <c:axId val="692924304"/>
        <c:axId val="0"/>
      </c:bar3DChart>
      <c:catAx>
        <c:axId val="692921040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crossAx val="692924304"/>
        <c:crosses val="autoZero"/>
        <c:auto val="1"/>
        <c:lblAlgn val="ctr"/>
        <c:lblOffset val="100"/>
        <c:noMultiLvlLbl val="0"/>
      </c:catAx>
      <c:valAx>
        <c:axId val="692924304"/>
        <c:scaling>
          <c:orientation val="minMax"/>
          <c:max val="1500"/>
          <c:min val="0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692921040"/>
        <c:crosses val="autoZero"/>
        <c:crossBetween val="between"/>
        <c:majorUnit val="500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POWIAT OTWOCKI</c:v>
                </c:pt>
              </c:strCache>
            </c:strRef>
          </c:tx>
          <c:invertIfNegative val="0"/>
          <c:cat>
            <c:strRef>
              <c:f>Arkusz1!$A$2:$A$14</c:f>
              <c:strCache>
                <c:ptCount val="13"/>
                <c:pt idx="0">
                  <c:v>XII'18</c:v>
                </c:pt>
                <c:pt idx="1">
                  <c:v>I'19</c:v>
                </c:pt>
                <c:pt idx="2">
                  <c:v>II'19</c:v>
                </c:pt>
                <c:pt idx="3">
                  <c:v>III'19</c:v>
                </c:pt>
                <c:pt idx="4">
                  <c:v>IV'19</c:v>
                </c:pt>
                <c:pt idx="5">
                  <c:v>V'19</c:v>
                </c:pt>
                <c:pt idx="6">
                  <c:v>VI'19</c:v>
                </c:pt>
                <c:pt idx="7">
                  <c:v>VII'19</c:v>
                </c:pt>
                <c:pt idx="8">
                  <c:v>VIII'19</c:v>
                </c:pt>
                <c:pt idx="9">
                  <c:v>IX'19</c:v>
                </c:pt>
                <c:pt idx="10">
                  <c:v>X'19</c:v>
                </c:pt>
                <c:pt idx="11">
                  <c:v>XI'19</c:v>
                </c:pt>
                <c:pt idx="12">
                  <c:v>XII'19</c:v>
                </c:pt>
              </c:strCache>
            </c:strRef>
          </c:cat>
          <c:val>
            <c:numRef>
              <c:f>Arkusz1!$B$2:$B$14</c:f>
              <c:numCache>
                <c:formatCode>General</c:formatCode>
                <c:ptCount val="13"/>
                <c:pt idx="0">
                  <c:v>4.0999999999999996</c:v>
                </c:pt>
                <c:pt idx="1">
                  <c:v>4.2</c:v>
                </c:pt>
                <c:pt idx="2">
                  <c:v>4.3</c:v>
                </c:pt>
                <c:pt idx="3">
                  <c:v>4.3</c:v>
                </c:pt>
                <c:pt idx="4">
                  <c:v>4.0999999999999996</c:v>
                </c:pt>
                <c:pt idx="5" formatCode="0.0">
                  <c:v>4</c:v>
                </c:pt>
                <c:pt idx="6">
                  <c:v>3.9</c:v>
                </c:pt>
                <c:pt idx="7">
                  <c:v>3.9</c:v>
                </c:pt>
                <c:pt idx="8">
                  <c:v>3.9</c:v>
                </c:pt>
                <c:pt idx="9">
                  <c:v>3.8</c:v>
                </c:pt>
                <c:pt idx="10">
                  <c:v>3.6</c:v>
                </c:pt>
                <c:pt idx="11">
                  <c:v>3.6</c:v>
                </c:pt>
                <c:pt idx="12">
                  <c:v>3.7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WOJEWÓDZTWO MAZOWIECKIE</c:v>
                </c:pt>
              </c:strCache>
            </c:strRef>
          </c:tx>
          <c:invertIfNegative val="0"/>
          <c:cat>
            <c:strRef>
              <c:f>Arkusz1!$A$2:$A$14</c:f>
              <c:strCache>
                <c:ptCount val="13"/>
                <c:pt idx="0">
                  <c:v>XII'18</c:v>
                </c:pt>
                <c:pt idx="1">
                  <c:v>I'19</c:v>
                </c:pt>
                <c:pt idx="2">
                  <c:v>II'19</c:v>
                </c:pt>
                <c:pt idx="3">
                  <c:v>III'19</c:v>
                </c:pt>
                <c:pt idx="4">
                  <c:v>IV'19</c:v>
                </c:pt>
                <c:pt idx="5">
                  <c:v>V'19</c:v>
                </c:pt>
                <c:pt idx="6">
                  <c:v>VI'19</c:v>
                </c:pt>
                <c:pt idx="7">
                  <c:v>VII'19</c:v>
                </c:pt>
                <c:pt idx="8">
                  <c:v>VIII'19</c:v>
                </c:pt>
                <c:pt idx="9">
                  <c:v>IX'19</c:v>
                </c:pt>
                <c:pt idx="10">
                  <c:v>X'19</c:v>
                </c:pt>
                <c:pt idx="11">
                  <c:v>XI'19</c:v>
                </c:pt>
                <c:pt idx="12">
                  <c:v>XII'19</c:v>
                </c:pt>
              </c:strCache>
            </c:strRef>
          </c:cat>
          <c:val>
            <c:numRef>
              <c:f>Arkusz1!$C$2:$C$14</c:f>
              <c:numCache>
                <c:formatCode>General</c:formatCode>
                <c:ptCount val="13"/>
                <c:pt idx="0">
                  <c:v>4.9000000000000004</c:v>
                </c:pt>
                <c:pt idx="1">
                  <c:v>5.0999999999999996</c:v>
                </c:pt>
                <c:pt idx="2" formatCode="0.0">
                  <c:v>5</c:v>
                </c:pt>
                <c:pt idx="3">
                  <c:v>4.9000000000000004</c:v>
                </c:pt>
                <c:pt idx="4">
                  <c:v>4.7</c:v>
                </c:pt>
                <c:pt idx="5">
                  <c:v>4.5999999999999996</c:v>
                </c:pt>
                <c:pt idx="6">
                  <c:v>4.5</c:v>
                </c:pt>
                <c:pt idx="7">
                  <c:v>4.5</c:v>
                </c:pt>
                <c:pt idx="8">
                  <c:v>4.5</c:v>
                </c:pt>
                <c:pt idx="9">
                  <c:v>4.4000000000000004</c:v>
                </c:pt>
                <c:pt idx="10">
                  <c:v>4.3</c:v>
                </c:pt>
                <c:pt idx="11">
                  <c:v>4.3</c:v>
                </c:pt>
                <c:pt idx="12">
                  <c:v>4.4000000000000004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POLSKA</c:v>
                </c:pt>
              </c:strCache>
            </c:strRef>
          </c:tx>
          <c:invertIfNegative val="0"/>
          <c:cat>
            <c:strRef>
              <c:f>Arkusz1!$A$2:$A$14</c:f>
              <c:strCache>
                <c:ptCount val="13"/>
                <c:pt idx="0">
                  <c:v>XII'18</c:v>
                </c:pt>
                <c:pt idx="1">
                  <c:v>I'19</c:v>
                </c:pt>
                <c:pt idx="2">
                  <c:v>II'19</c:v>
                </c:pt>
                <c:pt idx="3">
                  <c:v>III'19</c:v>
                </c:pt>
                <c:pt idx="4">
                  <c:v>IV'19</c:v>
                </c:pt>
                <c:pt idx="5">
                  <c:v>V'19</c:v>
                </c:pt>
                <c:pt idx="6">
                  <c:v>VI'19</c:v>
                </c:pt>
                <c:pt idx="7">
                  <c:v>VII'19</c:v>
                </c:pt>
                <c:pt idx="8">
                  <c:v>VIII'19</c:v>
                </c:pt>
                <c:pt idx="9">
                  <c:v>IX'19</c:v>
                </c:pt>
                <c:pt idx="10">
                  <c:v>X'19</c:v>
                </c:pt>
                <c:pt idx="11">
                  <c:v>XI'19</c:v>
                </c:pt>
                <c:pt idx="12">
                  <c:v>XII'19</c:v>
                </c:pt>
              </c:strCache>
            </c:strRef>
          </c:cat>
          <c:val>
            <c:numRef>
              <c:f>Arkusz1!$D$2:$D$14</c:f>
              <c:numCache>
                <c:formatCode>General</c:formatCode>
                <c:ptCount val="13"/>
                <c:pt idx="0">
                  <c:v>5.8</c:v>
                </c:pt>
                <c:pt idx="1">
                  <c:v>6.1</c:v>
                </c:pt>
                <c:pt idx="2">
                  <c:v>6.1</c:v>
                </c:pt>
                <c:pt idx="3">
                  <c:v>5.9</c:v>
                </c:pt>
                <c:pt idx="4">
                  <c:v>5.6</c:v>
                </c:pt>
                <c:pt idx="5">
                  <c:v>5.4</c:v>
                </c:pt>
                <c:pt idx="6">
                  <c:v>5.3</c:v>
                </c:pt>
                <c:pt idx="7">
                  <c:v>5.2</c:v>
                </c:pt>
                <c:pt idx="8">
                  <c:v>5.2</c:v>
                </c:pt>
                <c:pt idx="9">
                  <c:v>5.0999999999999996</c:v>
                </c:pt>
                <c:pt idx="10" formatCode="0.0">
                  <c:v>5</c:v>
                </c:pt>
                <c:pt idx="11">
                  <c:v>5.0999999999999996</c:v>
                </c:pt>
                <c:pt idx="12">
                  <c:v>5.2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27024"/>
        <c:axId val="692916688"/>
      </c:barChart>
      <c:catAx>
        <c:axId val="69292702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692916688"/>
        <c:crosses val="autoZero"/>
        <c:auto val="1"/>
        <c:lblAlgn val="ctr"/>
        <c:lblOffset val="100"/>
        <c:noMultiLvlLbl val="0"/>
      </c:catAx>
      <c:valAx>
        <c:axId val="69291668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27024"/>
        <c:crosses val="autoZero"/>
        <c:crossBetween val="between"/>
        <c:majorUnit val="0.5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liczba bezrobotnych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Arkusz1!$A$2:$A$6</c:f>
              <c:strCache>
                <c:ptCount val="5"/>
                <c:pt idx="0">
                  <c:v>18 - 24</c:v>
                </c:pt>
                <c:pt idx="1">
                  <c:v>25 - 34</c:v>
                </c:pt>
                <c:pt idx="2">
                  <c:v>35 - 44</c:v>
                </c:pt>
                <c:pt idx="3">
                  <c:v>45 - 54</c:v>
                </c:pt>
                <c:pt idx="4">
                  <c:v>55 i powyżej</c:v>
                </c:pt>
              </c:strCache>
            </c:strRef>
          </c:cat>
          <c:val>
            <c:numRef>
              <c:f>Arkusz1!$B$2:$B$6</c:f>
              <c:numCache>
                <c:formatCode>General</c:formatCode>
                <c:ptCount val="5"/>
                <c:pt idx="0">
                  <c:v>182</c:v>
                </c:pt>
                <c:pt idx="1">
                  <c:v>383</c:v>
                </c:pt>
                <c:pt idx="2">
                  <c:v>457</c:v>
                </c:pt>
                <c:pt idx="3">
                  <c:v>340</c:v>
                </c:pt>
                <c:pt idx="4">
                  <c:v>442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0B1-4F8E-A65B-07D256BC64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14512"/>
        <c:axId val="692922672"/>
      </c:barChart>
      <c:catAx>
        <c:axId val="6929145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692922672"/>
        <c:crosses val="autoZero"/>
        <c:auto val="1"/>
        <c:lblAlgn val="ctr"/>
        <c:lblOffset val="100"/>
        <c:noMultiLvlLbl val="0"/>
      </c:catAx>
      <c:valAx>
        <c:axId val="692922672"/>
        <c:scaling>
          <c:orientation val="minMax"/>
          <c:max val="1000"/>
          <c:min val="0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14512"/>
        <c:crosses val="autoZero"/>
        <c:crossBetween val="between"/>
        <c:majorUnit val="100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Arkusz1!$E$420</c:f>
              <c:strCache>
                <c:ptCount val="1"/>
                <c:pt idx="0">
                  <c:v>liczba bezrobotnych </c:v>
                </c:pt>
              </c:strCache>
            </c:strRef>
          </c:tx>
          <c:spPr>
            <a:solidFill>
              <a:schemeClr val="accent3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Arkusz1!$D$421:$D$425</c:f>
              <c:strCache>
                <c:ptCount val="5"/>
                <c:pt idx="0">
                  <c:v>Wyższe</c:v>
                </c:pt>
                <c:pt idx="1">
                  <c:v>Policealne i średnie zawodowe</c:v>
                </c:pt>
                <c:pt idx="2">
                  <c:v>Średnie ogólnoksztcące</c:v>
                </c:pt>
                <c:pt idx="3">
                  <c:v>Zasadnicze</c:v>
                </c:pt>
                <c:pt idx="4">
                  <c:v>Gimnazjalne</c:v>
                </c:pt>
              </c:strCache>
            </c:strRef>
          </c:cat>
          <c:val>
            <c:numRef>
              <c:f>Arkusz1!$E$421:$E$425</c:f>
              <c:numCache>
                <c:formatCode>General</c:formatCode>
                <c:ptCount val="5"/>
                <c:pt idx="0">
                  <c:v>282</c:v>
                </c:pt>
                <c:pt idx="1">
                  <c:v>379</c:v>
                </c:pt>
                <c:pt idx="2">
                  <c:v>212</c:v>
                </c:pt>
                <c:pt idx="3">
                  <c:v>400</c:v>
                </c:pt>
                <c:pt idx="4">
                  <c:v>531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8E2-4C84-A934-7ECA198DB17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17232"/>
        <c:axId val="692927568"/>
      </c:barChart>
      <c:catAx>
        <c:axId val="69291723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692927568"/>
        <c:crosses val="autoZero"/>
        <c:auto val="1"/>
        <c:lblAlgn val="ctr"/>
        <c:lblOffset val="100"/>
        <c:noMultiLvlLbl val="0"/>
      </c:catAx>
      <c:valAx>
        <c:axId val="69292756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17232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Arkusz1!$D$435</c:f>
              <c:strCache>
                <c:ptCount val="1"/>
                <c:pt idx="0">
                  <c:v>liczba bezrobotnych</c:v>
                </c:pt>
              </c:strCache>
            </c:strRef>
          </c:tx>
          <c:spPr>
            <a:solidFill>
              <a:schemeClr val="accent3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Arkusz1!$C$436:$C$440</c:f>
              <c:strCache>
                <c:ptCount val="5"/>
                <c:pt idx="0">
                  <c:v>Do 1 miesiąca</c:v>
                </c:pt>
                <c:pt idx="1">
                  <c:v>1 – 3 miesiące</c:v>
                </c:pt>
                <c:pt idx="2">
                  <c:v>3 – 6 miesięcy</c:v>
                </c:pt>
                <c:pt idx="3">
                  <c:v>6 – 12 miesięcy</c:v>
                </c:pt>
                <c:pt idx="4">
                  <c:v>Pow. 12 miesięcy</c:v>
                </c:pt>
              </c:strCache>
            </c:strRef>
          </c:cat>
          <c:val>
            <c:numRef>
              <c:f>Arkusz1!$D$436:$D$440</c:f>
              <c:numCache>
                <c:formatCode>General</c:formatCode>
                <c:ptCount val="5"/>
                <c:pt idx="0">
                  <c:v>224</c:v>
                </c:pt>
                <c:pt idx="1">
                  <c:v>383</c:v>
                </c:pt>
                <c:pt idx="2">
                  <c:v>319</c:v>
                </c:pt>
                <c:pt idx="3">
                  <c:v>317</c:v>
                </c:pt>
                <c:pt idx="4">
                  <c:v>561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F69-472F-9D13-74A13738AA9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20496"/>
        <c:axId val="692912336"/>
      </c:barChart>
      <c:catAx>
        <c:axId val="6929204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692912336"/>
        <c:crosses val="autoZero"/>
        <c:auto val="1"/>
        <c:lblAlgn val="ctr"/>
        <c:lblOffset val="100"/>
        <c:noMultiLvlLbl val="0"/>
      </c:catAx>
      <c:valAx>
        <c:axId val="6929123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20496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Arkusz1!$D$465</c:f>
              <c:strCache>
                <c:ptCount val="1"/>
                <c:pt idx="0">
                  <c:v>liczba bezrobotnych</c:v>
                </c:pt>
              </c:strCache>
            </c:strRef>
          </c:tx>
          <c:spPr>
            <a:solidFill>
              <a:schemeClr val="accent3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Arkusz1!$C$466:$C$472</c:f>
              <c:strCache>
                <c:ptCount val="7"/>
                <c:pt idx="0">
                  <c:v>Do 1 roku</c:v>
                </c:pt>
                <c:pt idx="1">
                  <c:v>1 – 5</c:v>
                </c:pt>
                <c:pt idx="2">
                  <c:v>5 – 10</c:v>
                </c:pt>
                <c:pt idx="3">
                  <c:v>10 – 20</c:v>
                </c:pt>
                <c:pt idx="4">
                  <c:v>20 – 30</c:v>
                </c:pt>
                <c:pt idx="5">
                  <c:v>30 lat i więcej</c:v>
                </c:pt>
                <c:pt idx="6">
                  <c:v>Bez stażu</c:v>
                </c:pt>
              </c:strCache>
            </c:strRef>
          </c:cat>
          <c:val>
            <c:numRef>
              <c:f>Arkusz1!$D$466:$D$472</c:f>
              <c:numCache>
                <c:formatCode>General</c:formatCode>
                <c:ptCount val="7"/>
                <c:pt idx="0">
                  <c:v>340</c:v>
                </c:pt>
                <c:pt idx="1">
                  <c:v>363</c:v>
                </c:pt>
                <c:pt idx="2">
                  <c:v>293</c:v>
                </c:pt>
                <c:pt idx="3">
                  <c:v>338</c:v>
                </c:pt>
                <c:pt idx="4">
                  <c:v>222</c:v>
                </c:pt>
                <c:pt idx="5">
                  <c:v>79</c:v>
                </c:pt>
                <c:pt idx="6">
                  <c:v>169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129-4BD0-BFF1-C3436F647BD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25936"/>
        <c:axId val="692918864"/>
      </c:barChart>
      <c:catAx>
        <c:axId val="69292593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692918864"/>
        <c:crosses val="autoZero"/>
        <c:auto val="1"/>
        <c:lblAlgn val="ctr"/>
        <c:lblOffset val="100"/>
        <c:noMultiLvlLbl val="0"/>
      </c:catAx>
      <c:valAx>
        <c:axId val="69291886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25936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43539530841877466"/>
          <c:y val="4.6128553046019885E-2"/>
          <c:w val="0.51353621237145086"/>
          <c:h val="0.86978474112372062"/>
        </c:manualLayout>
      </c:layout>
      <c:bar3DChart>
        <c:barDir val="bar"/>
        <c:grouping val="clustered"/>
        <c:varyColors val="0"/>
        <c:ser>
          <c:idx val="0"/>
          <c:order val="0"/>
          <c:tx>
            <c:strRef>
              <c:f>Arkusz1!$D$482:$D$483</c:f>
              <c:strCache>
                <c:ptCount val="1"/>
                <c:pt idx="0">
                  <c:v>liczba bezrobotnych</c:v>
                </c:pt>
              </c:strCache>
            </c:strRef>
          </c:tx>
          <c:spPr>
            <a:solidFill>
              <a:schemeClr val="accent3">
                <a:lumMod val="50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Arkusz1!$C$484:$C$489</c:f>
              <c:strCache>
                <c:ptCount val="6"/>
                <c:pt idx="0">
                  <c:v>Bezrobotni do 30 roku życia</c:v>
                </c:pt>
                <c:pt idx="1">
                  <c:v>Bezrobotni długotrwale pozostający bez pracy</c:v>
                </c:pt>
                <c:pt idx="2">
                  <c:v>Bezrobotni powyżej 50 roku życia</c:v>
                </c:pt>
                <c:pt idx="3">
                  <c:v>Bezrobotni korzystający ze  świadczeń z pomocy społecznej</c:v>
                </c:pt>
                <c:pt idx="4">
                  <c:v>Bezrobotni posiadający co najmniej jedno dziecko do 6 roku życia lub co najmniej jedno dziecko niepełnosprawne do 18 roku życia</c:v>
                </c:pt>
                <c:pt idx="5">
                  <c:v>Bezrobotni niepełnosprawni</c:v>
                </c:pt>
              </c:strCache>
            </c:strRef>
          </c:cat>
          <c:val>
            <c:numRef>
              <c:f>Arkusz1!$D$484:$D$489</c:f>
              <c:numCache>
                <c:formatCode>General</c:formatCode>
                <c:ptCount val="6"/>
                <c:pt idx="0">
                  <c:v>357</c:v>
                </c:pt>
                <c:pt idx="1">
                  <c:v>767</c:v>
                </c:pt>
                <c:pt idx="2">
                  <c:v>608</c:v>
                </c:pt>
                <c:pt idx="3">
                  <c:v>1</c:v>
                </c:pt>
                <c:pt idx="4">
                  <c:v>302</c:v>
                </c:pt>
                <c:pt idx="5">
                  <c:v>90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C5A-439B-9558-91EE3E3DAE0C}"/>
            </c:ext>
          </c:extLst>
        </c:ser>
        <c:ser>
          <c:idx val="1"/>
          <c:order val="1"/>
          <c:tx>
            <c:strRef>
              <c:f>Arkusz1!$E$482:$E$483</c:f>
              <c:strCache>
                <c:ptCount val="1"/>
                <c:pt idx="0">
                  <c:v>liczba bezrobotnych</c:v>
                </c:pt>
              </c:strCache>
            </c:strRef>
          </c:tx>
          <c:spPr>
            <a:solidFill>
              <a:schemeClr val="accent3">
                <a:lumMod val="40000"/>
                <a:lumOff val="60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Arkusz1!$C$484:$C$489</c:f>
              <c:strCache>
                <c:ptCount val="6"/>
                <c:pt idx="0">
                  <c:v>Bezrobotni do 30 roku życia</c:v>
                </c:pt>
                <c:pt idx="1">
                  <c:v>Bezrobotni długotrwale pozostający bez pracy</c:v>
                </c:pt>
                <c:pt idx="2">
                  <c:v>Bezrobotni powyżej 50 roku życia</c:v>
                </c:pt>
                <c:pt idx="3">
                  <c:v>Bezrobotni korzystający ze  świadczeń z pomocy społecznej</c:v>
                </c:pt>
                <c:pt idx="4">
                  <c:v>Bezrobotni posiadający co najmniej jedno dziecko do 6 roku życia lub co najmniej jedno dziecko niepełnosprawne do 18 roku życia</c:v>
                </c:pt>
                <c:pt idx="5">
                  <c:v>Bezrobotni niepełnosprawni</c:v>
                </c:pt>
              </c:strCache>
            </c:strRef>
          </c:cat>
          <c:val>
            <c:numRef>
              <c:f>Arkusz1!$E$484:$E$489</c:f>
              <c:numCache>
                <c:formatCode>General</c:formatCode>
                <c:ptCount val="6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C5A-439B-9558-91EE3E3DAE0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692915056"/>
        <c:axId val="692919408"/>
        <c:axId val="0"/>
      </c:bar3DChart>
      <c:catAx>
        <c:axId val="692915056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 baseline="0"/>
            </a:pPr>
            <a:endParaRPr lang="pl-PL"/>
          </a:p>
        </c:txPr>
        <c:crossAx val="692919408"/>
        <c:crosses val="autoZero"/>
        <c:auto val="1"/>
        <c:lblAlgn val="ctr"/>
        <c:lblOffset val="100"/>
        <c:noMultiLvlLbl val="0"/>
      </c:catAx>
      <c:valAx>
        <c:axId val="692919408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692915056"/>
        <c:crosses val="autoZero"/>
        <c:crossBetween val="between"/>
      </c:valAx>
    </c:plotArea>
    <c:legend>
      <c:legendPos val="r"/>
      <c:legendEntry>
        <c:idx val="0"/>
        <c:delete val="1"/>
      </c:legendEntry>
      <c:layout>
        <c:manualLayout>
          <c:xMode val="edge"/>
          <c:yMode val="edge"/>
          <c:x val="0.7886681349086172"/>
          <c:y val="0.37149136262273436"/>
          <c:w val="0.20305610234055838"/>
          <c:h val="8.2521217539473307E-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niesubsydiowane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2018</c:v>
                </c:pt>
                <c:pt idx="1">
                  <c:v>2019</c:v>
                </c:pt>
              </c:numCache>
            </c:numRef>
          </c:cat>
          <c:val>
            <c:numRef>
              <c:f>Arkusz1!$B$2:$B$3</c:f>
              <c:numCache>
                <c:formatCode>General</c:formatCode>
                <c:ptCount val="2"/>
                <c:pt idx="0">
                  <c:v>6928</c:v>
                </c:pt>
                <c:pt idx="1">
                  <c:v>6558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A1F-4FB6-BABB-3F014616B782}"/>
            </c:ext>
          </c:extLst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subsydiowane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2018</c:v>
                </c:pt>
                <c:pt idx="1">
                  <c:v>2019</c:v>
                </c:pt>
              </c:numCache>
            </c:numRef>
          </c:cat>
          <c:val>
            <c:numRef>
              <c:f>Arkusz1!$C$2:$C$3</c:f>
              <c:numCache>
                <c:formatCode>General</c:formatCode>
                <c:ptCount val="2"/>
                <c:pt idx="0">
                  <c:v>473</c:v>
                </c:pt>
                <c:pt idx="1">
                  <c:v>366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A1F-4FB6-BABB-3F014616B78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692921584"/>
        <c:axId val="692917776"/>
        <c:axId val="0"/>
      </c:bar3DChart>
      <c:catAx>
        <c:axId val="69292158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692917776"/>
        <c:crosses val="autoZero"/>
        <c:auto val="1"/>
        <c:lblAlgn val="ctr"/>
        <c:lblOffset val="100"/>
        <c:noMultiLvlLbl val="0"/>
      </c:catAx>
      <c:valAx>
        <c:axId val="69291777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21584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layout/>
      <c:overlay val="0"/>
    </c:title>
    <c:autoTitleDeleted val="0"/>
    <c:plotArea>
      <c:layout>
        <c:manualLayout>
          <c:layoutTarget val="inner"/>
          <c:xMode val="edge"/>
          <c:yMode val="edge"/>
          <c:x val="0.105719521073852"/>
          <c:y val="0.10461629239456788"/>
          <c:w val="0.85962976218881992"/>
          <c:h val="0.80376089040960363"/>
        </c:manualLayout>
      </c:layout>
      <c:lineChart>
        <c:grouping val="standar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   </c:v>
                </c:pt>
              </c:strCache>
            </c:strRef>
          </c:tx>
          <c:dLbls>
            <c:dLbl>
              <c:idx val="0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-3.3368149479500619E-2"/>
                  <c:y val="-5.26031399970253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6"/>
              <c:layout>
                <c:manualLayout>
                  <c:x val="-3.3370411568409392E-2"/>
                  <c:y val="8.13008130081300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7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8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9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0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A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B-BDDF-4E21-859F-54D6D47BDE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Arkusz1!$A$2:$A$13</c:f>
              <c:strCache>
                <c:ptCount val="12"/>
                <c:pt idx="0">
                  <c:v>I</c:v>
                </c:pt>
                <c:pt idx="1">
                  <c:v>II</c:v>
                </c:pt>
                <c:pt idx="2">
                  <c:v>III</c:v>
                </c:pt>
                <c:pt idx="3">
                  <c:v>IV</c:v>
                </c:pt>
                <c:pt idx="4">
                  <c:v>V</c:v>
                </c:pt>
                <c:pt idx="5">
                  <c:v>VI</c:v>
                </c:pt>
                <c:pt idx="6">
                  <c:v>VII</c:v>
                </c:pt>
                <c:pt idx="7">
                  <c:v>VIII</c:v>
                </c:pt>
                <c:pt idx="8">
                  <c:v>IX</c:v>
                </c:pt>
                <c:pt idx="9">
                  <c:v>X</c:v>
                </c:pt>
                <c:pt idx="10">
                  <c:v>XI</c:v>
                </c:pt>
                <c:pt idx="11">
                  <c:v>XII</c:v>
                </c:pt>
              </c:strCache>
            </c:strRef>
          </c:cat>
          <c:val>
            <c:numRef>
              <c:f>Arkusz1!$B$2:$B$13</c:f>
              <c:numCache>
                <c:formatCode>General</c:formatCode>
                <c:ptCount val="12"/>
                <c:pt idx="0">
                  <c:v>660</c:v>
                </c:pt>
                <c:pt idx="1">
                  <c:v>631</c:v>
                </c:pt>
                <c:pt idx="2">
                  <c:v>661</c:v>
                </c:pt>
                <c:pt idx="3">
                  <c:v>452</c:v>
                </c:pt>
                <c:pt idx="4">
                  <c:v>409</c:v>
                </c:pt>
                <c:pt idx="5">
                  <c:v>732</c:v>
                </c:pt>
                <c:pt idx="6">
                  <c:v>393</c:v>
                </c:pt>
                <c:pt idx="7">
                  <c:v>850</c:v>
                </c:pt>
                <c:pt idx="8">
                  <c:v>477</c:v>
                </c:pt>
                <c:pt idx="9">
                  <c:v>408</c:v>
                </c:pt>
                <c:pt idx="10">
                  <c:v>677</c:v>
                </c:pt>
                <c:pt idx="11">
                  <c:v>208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C-BDDF-4E21-859F-54D6D47BDEF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92915600"/>
        <c:axId val="692922128"/>
      </c:lineChart>
      <c:catAx>
        <c:axId val="69291560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692922128"/>
        <c:crosses val="autoZero"/>
        <c:auto val="1"/>
        <c:lblAlgn val="ctr"/>
        <c:lblOffset val="100"/>
        <c:noMultiLvlLbl val="0"/>
      </c:catAx>
      <c:valAx>
        <c:axId val="692922128"/>
        <c:scaling>
          <c:orientation val="minMax"/>
          <c:max val="900"/>
          <c:min val="0"/>
        </c:scaling>
        <c:delete val="0"/>
        <c:axPos val="l"/>
        <c:majorGridlines/>
        <c:numFmt formatCode="General" sourceLinked="0"/>
        <c:majorTickMark val="out"/>
        <c:minorTickMark val="none"/>
        <c:tickLblPos val="nextTo"/>
        <c:crossAx val="692915600"/>
        <c:crosses val="autoZero"/>
        <c:crossBetween val="between"/>
        <c:majorUnit val="100"/>
        <c:minorUnit val="2.0000000000000011E-2"/>
      </c:valAx>
    </c:plotArea>
    <c:plotVisOnly val="1"/>
    <c:dispBlanksAs val="zero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24"/>
    </mc:Choice>
    <mc:Fallback>
      <c:style val="24"/>
    </mc:Fallback>
  </mc:AlternateContent>
  <c:chart>
    <c:title>
      <c:layout/>
      <c:overlay val="0"/>
    </c:title>
    <c:autoTitleDeleted val="0"/>
    <c:plotArea>
      <c:layout>
        <c:manualLayout>
          <c:layoutTarget val="inner"/>
          <c:xMode val="edge"/>
          <c:yMode val="edge"/>
          <c:x val="9.1734614616587051E-2"/>
          <c:y val="0.20058187208611369"/>
          <c:w val="0.89473585014669232"/>
          <c:h val="0.6365414908969216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   </c:v>
                </c:pt>
              </c:strCache>
            </c:strRef>
          </c:tx>
          <c:invertIfNegative val="0"/>
          <c:dLbls>
            <c:dLbl>
              <c:idx val="0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DC81-4223-8270-550C38672BD7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DC81-4223-8270-550C38672BD7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pl-PL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2018</c:v>
                </c:pt>
                <c:pt idx="1">
                  <c:v>2019</c:v>
                </c:pt>
              </c:numCache>
            </c:numRef>
          </c:cat>
          <c:val>
            <c:numRef>
              <c:f>Arkusz1!$B$2:$B$3</c:f>
              <c:numCache>
                <c:formatCode>General</c:formatCode>
                <c:ptCount val="2"/>
                <c:pt idx="0">
                  <c:v>1790</c:v>
                </c:pt>
                <c:pt idx="1">
                  <c:v>1613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C81-4223-8270-550C38672BD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23216"/>
        <c:axId val="692923760"/>
      </c:barChart>
      <c:catAx>
        <c:axId val="6929232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692923760"/>
        <c:crosses val="autoZero"/>
        <c:auto val="1"/>
        <c:lblAlgn val="ctr"/>
        <c:lblOffset val="100"/>
        <c:noMultiLvlLbl val="0"/>
      </c:catAx>
      <c:valAx>
        <c:axId val="692923760"/>
        <c:scaling>
          <c:orientation val="minMax"/>
          <c:max val="2500"/>
          <c:min val="0"/>
        </c:scaling>
        <c:delete val="0"/>
        <c:axPos val="l"/>
        <c:majorGridlines>
          <c:spPr>
            <a:ln w="9525"/>
          </c:spPr>
        </c:majorGridlines>
        <c:numFmt formatCode="General" sourceLinked="1"/>
        <c:majorTickMark val="out"/>
        <c:minorTickMark val="none"/>
        <c:tickLblPos val="nextTo"/>
        <c:crossAx val="692923216"/>
        <c:crosses val="autoZero"/>
        <c:crossBetween val="between"/>
        <c:majorUnit val="500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2018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-2.3148148148148147E-3"/>
                  <c:y val="1.1889990438075931E-2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1132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501B-451D-AC52-A24E1023E538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Arkusz1!$A$2</c:f>
              <c:numCache>
                <c:formatCode>General</c:formatCode>
                <c:ptCount val="1"/>
              </c:numCache>
            </c:numRef>
          </c:cat>
          <c:val>
            <c:numRef>
              <c:f>Arkusz1!$B$2</c:f>
              <c:numCache>
                <c:formatCode>General</c:formatCode>
                <c:ptCount val="1"/>
                <c:pt idx="0">
                  <c:v>1132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01B-451D-AC52-A24E1023E538}"/>
            </c:ext>
          </c:extLst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2019</c:v>
                </c:pt>
              </c:strCache>
            </c:strRef>
          </c:tx>
          <c:invertIfNegative val="0"/>
          <c:dLbls>
            <c:dLbl>
              <c:idx val="0"/>
              <c:layout/>
              <c:tx>
                <c:rich>
                  <a:bodyPr/>
                  <a:lstStyle/>
                  <a:p>
                    <a:r>
                      <a:rPr lang="en-US" b="1"/>
                      <a:t>574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501B-451D-AC52-A24E1023E538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Arkusz1!$A$2</c:f>
              <c:numCache>
                <c:formatCode>General</c:formatCode>
                <c:ptCount val="1"/>
              </c:numCache>
            </c:numRef>
          </c:cat>
          <c:val>
            <c:numRef>
              <c:f>Arkusz1!$C$2</c:f>
              <c:numCache>
                <c:formatCode>General</c:formatCode>
                <c:ptCount val="1"/>
                <c:pt idx="0">
                  <c:v>687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501B-451D-AC52-A24E1023E53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24848"/>
        <c:axId val="692925392"/>
      </c:barChart>
      <c:catAx>
        <c:axId val="692924848"/>
        <c:scaling>
          <c:orientation val="minMax"/>
        </c:scaling>
        <c:delete val="1"/>
        <c:axPos val="b"/>
        <c:numFmt formatCode="General" sourceLinked="0"/>
        <c:majorTickMark val="out"/>
        <c:minorTickMark val="none"/>
        <c:tickLblPos val="none"/>
        <c:crossAx val="692925392"/>
        <c:crosses val="autoZero"/>
        <c:auto val="1"/>
        <c:lblAlgn val="ctr"/>
        <c:lblOffset val="100"/>
        <c:noMultiLvlLbl val="0"/>
      </c:catAx>
      <c:valAx>
        <c:axId val="69292539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24848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pl-PL"/>
              <a:t>2018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pieChart>
        <c:varyColors val="1"/>
        <c:ser>
          <c:idx val="0"/>
          <c:order val="0"/>
          <c:tx>
            <c:strRef>
              <c:f>Arkusz1!$B$1</c:f>
              <c:strCache>
                <c:ptCount val="1"/>
                <c:pt idx="0">
                  <c:v>2017</c:v>
                </c:pt>
              </c:strCache>
            </c:strRef>
          </c:tx>
          <c:dPt>
            <c:idx val="0"/>
            <c:bubble3D val="0"/>
            <c:spPr>
              <a:solidFill>
                <a:schemeClr val="accent6">
                  <a:shade val="65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0-885E-4D59-980C-68A0465832F2}"/>
              </c:ext>
            </c:extLst>
          </c:dPt>
          <c:dPt>
            <c:idx val="1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885E-4D59-980C-68A0465832F2}"/>
              </c:ext>
            </c:extLst>
          </c:dPt>
          <c:dPt>
            <c:idx val="2"/>
            <c:bubble3D val="0"/>
            <c:spPr>
              <a:solidFill>
                <a:schemeClr val="accent6">
                  <a:tint val="65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2-885E-4D59-980C-68A0465832F2}"/>
              </c:ext>
            </c:extLst>
          </c:dPt>
          <c:dLbls>
            <c:dLbl>
              <c:idx val="0"/>
              <c:layout/>
              <c:tx>
                <c:rich>
                  <a:bodyPr/>
                  <a:lstStyle/>
                  <a:p>
                    <a:r>
                      <a:rPr lang="en-US"/>
                      <a:t>28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885E-4D59-980C-68A0465832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/>
              <c:tx>
                <c:rich>
                  <a:bodyPr/>
                  <a:lstStyle/>
                  <a:p>
                    <a:r>
                      <a:rPr lang="en-US"/>
                      <a:t>116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885E-4D59-980C-68A0465832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885E-4D59-980C-68A0465832F2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Arkusz1!$A$2:$A$4</c:f>
              <c:strCache>
                <c:ptCount val="3"/>
                <c:pt idx="0">
                  <c:v>algorytm</c:v>
                </c:pt>
                <c:pt idx="1">
                  <c:v>EFS</c:v>
                </c:pt>
                <c:pt idx="2">
                  <c:v>REZERWA MRPiPS</c:v>
                </c:pt>
              </c:strCache>
            </c:strRef>
          </c:cat>
          <c:val>
            <c:numRef>
              <c:f>Arkusz1!$B$2:$B$4</c:f>
              <c:numCache>
                <c:formatCode>General</c:formatCode>
                <c:ptCount val="3"/>
                <c:pt idx="0">
                  <c:v>51</c:v>
                </c:pt>
                <c:pt idx="1">
                  <c:v>88</c:v>
                </c:pt>
                <c:pt idx="2">
                  <c:v>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5B8-4309-9B1E-646FF0A6D32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pl-PL"/>
              <a:t>2019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pieChart>
        <c:varyColors val="1"/>
        <c:ser>
          <c:idx val="0"/>
          <c:order val="0"/>
          <c:tx>
            <c:strRef>
              <c:f>Arkusz1!$D$268</c:f>
              <c:strCache>
                <c:ptCount val="1"/>
                <c:pt idx="0">
                  <c:v>2018</c:v>
                </c:pt>
              </c:strCache>
            </c:strRef>
          </c:tx>
          <c:dPt>
            <c:idx val="0"/>
            <c:bubble3D val="0"/>
            <c:spPr>
              <a:solidFill>
                <a:schemeClr val="accent6">
                  <a:shade val="65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E29-446B-9E8B-83CD1E6DAAF7}"/>
              </c:ext>
            </c:extLst>
          </c:dPt>
          <c:dPt>
            <c:idx val="1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0-EE29-446B-9E8B-83CD1E6DAAF7}"/>
              </c:ext>
            </c:extLst>
          </c:dPt>
          <c:dPt>
            <c:idx val="2"/>
            <c:bubble3D val="0"/>
            <c:spPr>
              <a:solidFill>
                <a:schemeClr val="accent6">
                  <a:tint val="65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2-EE29-446B-9E8B-83CD1E6DAAF7}"/>
              </c:ext>
            </c:extLst>
          </c:dPt>
          <c:dLbls>
            <c:dLbl>
              <c:idx val="0"/>
              <c:layout/>
              <c:tx>
                <c:rich>
                  <a:bodyPr/>
                  <a:lstStyle/>
                  <a:p>
                    <a:r>
                      <a:rPr lang="en-US"/>
                      <a:t>19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EE29-446B-9E8B-83CD1E6DAAF7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/>
              <c:tx>
                <c:rich>
                  <a:bodyPr/>
                  <a:lstStyle/>
                  <a:p>
                    <a:r>
                      <a:rPr lang="en-US"/>
                      <a:t>95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EE29-446B-9E8B-83CD1E6DAAF7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EE29-446B-9E8B-83CD1E6DAAF7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Arkusz1!$C$269:$C$271</c:f>
              <c:strCache>
                <c:ptCount val="3"/>
                <c:pt idx="0">
                  <c:v>algorytm</c:v>
                </c:pt>
                <c:pt idx="1">
                  <c:v>EFS</c:v>
                </c:pt>
                <c:pt idx="2">
                  <c:v>ARiMR</c:v>
                </c:pt>
              </c:strCache>
            </c:strRef>
          </c:cat>
          <c:val>
            <c:numRef>
              <c:f>Arkusz1!$D$269:$D$271</c:f>
              <c:numCache>
                <c:formatCode>General</c:formatCode>
                <c:ptCount val="3"/>
                <c:pt idx="0">
                  <c:v>28</c:v>
                </c:pt>
                <c:pt idx="1">
                  <c:v>116</c:v>
                </c:pt>
                <c:pt idx="2">
                  <c:v>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376-46AB-AEA8-8E4305C9FF2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Dotacje ogółem w tym: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30" b="1" i="0" baseline="0"/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Arkusz1!$A$2:$A$3</c:f>
              <c:strCache>
                <c:ptCount val="2"/>
                <c:pt idx="0">
                  <c:v>ROK 2018</c:v>
                </c:pt>
                <c:pt idx="1">
                  <c:v>ROK 2019</c:v>
                </c:pt>
              </c:strCache>
            </c:strRef>
          </c:cat>
          <c:val>
            <c:numRef>
              <c:f>Arkusz1!$B$2:$B$3</c:f>
              <c:numCache>
                <c:formatCode>General</c:formatCode>
                <c:ptCount val="2"/>
                <c:pt idx="0">
                  <c:v>105</c:v>
                </c:pt>
                <c:pt idx="1">
                  <c:v>72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0FF-46A0-9B2F-C673C1D0DEA4}"/>
            </c:ext>
          </c:extLst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EFS</c:v>
                </c:pt>
              </c:strCache>
            </c:strRef>
          </c:tx>
          <c:spPr>
            <a:solidFill>
              <a:schemeClr val="tx2">
                <a:lumMod val="60000"/>
                <a:lumOff val="40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 i="0" baseline="0"/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Arkusz1!$A$2:$A$3</c:f>
              <c:strCache>
                <c:ptCount val="2"/>
                <c:pt idx="0">
                  <c:v>ROK 2018</c:v>
                </c:pt>
                <c:pt idx="1">
                  <c:v>ROK 2019</c:v>
                </c:pt>
              </c:strCache>
            </c:strRef>
          </c:cat>
          <c:val>
            <c:numRef>
              <c:f>Arkusz1!$C$2:$C$3</c:f>
              <c:numCache>
                <c:formatCode>General</c:formatCode>
                <c:ptCount val="2"/>
                <c:pt idx="0">
                  <c:v>74</c:v>
                </c:pt>
                <c:pt idx="1">
                  <c:v>68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0FF-46A0-9B2F-C673C1D0DEA4}"/>
            </c:ext>
          </c:extLst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FP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 i="0" baseline="0"/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Arkusz1!$A$2:$A$3</c:f>
              <c:strCache>
                <c:ptCount val="2"/>
                <c:pt idx="0">
                  <c:v>ROK 2018</c:v>
                </c:pt>
                <c:pt idx="1">
                  <c:v>ROK 2019</c:v>
                </c:pt>
              </c:strCache>
            </c:strRef>
          </c:cat>
          <c:val>
            <c:numRef>
              <c:f>Arkusz1!$D$2:$D$3</c:f>
              <c:numCache>
                <c:formatCode>General</c:formatCode>
                <c:ptCount val="2"/>
                <c:pt idx="0">
                  <c:v>4</c:v>
                </c:pt>
                <c:pt idx="1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0FF-46A0-9B2F-C673C1D0DEA4}"/>
            </c:ext>
          </c:extLst>
        </c:ser>
        <c:ser>
          <c:idx val="3"/>
          <c:order val="3"/>
          <c:tx>
            <c:strRef>
              <c:f>Arkusz1!$E$1</c:f>
              <c:strCache>
                <c:ptCount val="1"/>
                <c:pt idx="0">
                  <c:v>rezerwa MRPiPS</c:v>
                </c:pt>
              </c:strCache>
            </c:strRef>
          </c:tx>
          <c:spPr>
            <a:solidFill>
              <a:schemeClr val="accent3">
                <a:lumMod val="75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 i="0" baseline="0"/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Arkusz1!$A$2:$A$3</c:f>
              <c:strCache>
                <c:ptCount val="2"/>
                <c:pt idx="0">
                  <c:v>ROK 2018</c:v>
                </c:pt>
                <c:pt idx="1">
                  <c:v>ROK 2019</c:v>
                </c:pt>
              </c:strCache>
            </c:strRef>
          </c:cat>
          <c:val>
            <c:numRef>
              <c:f>Arkusz1!$E$2:$E$3</c:f>
              <c:numCache>
                <c:formatCode>General</c:formatCode>
                <c:ptCount val="2"/>
                <c:pt idx="0">
                  <c:v>27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40FF-46A0-9B2F-C673C1D0DEA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92912880"/>
        <c:axId val="692913424"/>
      </c:barChart>
      <c:catAx>
        <c:axId val="6929128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 i="0" baseline="0"/>
            </a:pPr>
            <a:endParaRPr lang="pl-PL"/>
          </a:p>
        </c:txPr>
        <c:crossAx val="692913424"/>
        <c:crosses val="autoZero"/>
        <c:auto val="1"/>
        <c:lblAlgn val="ctr"/>
        <c:lblOffset val="100"/>
        <c:noMultiLvlLbl val="0"/>
      </c:catAx>
      <c:valAx>
        <c:axId val="69291342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92912880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dLbl>
              <c:idx val="0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C06B-44E4-9588-7C2D885045A3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C06B-44E4-9588-7C2D885045A3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C06B-44E4-9588-7C2D885045A3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/>
                </a:pPr>
                <a:endParaRPr lang="pl-PL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Arkusz1!$B$1:$B$3</c:f>
              <c:strCache>
                <c:ptCount val="3"/>
                <c:pt idx="0">
                  <c:v>zadania fakultatywne</c:v>
                </c:pt>
                <c:pt idx="1">
                  <c:v>formy przeciwdziałania bezrobociu i promocji zatrudnienia</c:v>
                </c:pt>
                <c:pt idx="2">
                  <c:v>wydatki obligatoryjne, w tym zasiłki dla bezrobotnych</c:v>
                </c:pt>
              </c:strCache>
            </c:strRef>
          </c:cat>
          <c:val>
            <c:numRef>
              <c:f>Arkusz1!$A$1:$A$3</c:f>
              <c:numCache>
                <c:formatCode>0.00%</c:formatCode>
                <c:ptCount val="3"/>
                <c:pt idx="0">
                  <c:v>5.3499999999999999E-2</c:v>
                </c:pt>
                <c:pt idx="1">
                  <c:v>0.47480000000000006</c:v>
                </c:pt>
                <c:pt idx="2">
                  <c:v>0.47170000000000001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C06B-44E4-9588-7C2D885045A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5308213902392831"/>
          <c:y val="0.14201010584411144"/>
          <c:w val="0.31586224891316761"/>
          <c:h val="0.6636144331331002"/>
        </c:manualLayout>
      </c:layout>
      <c:overlay val="0"/>
      <c:txPr>
        <a:bodyPr/>
        <a:lstStyle/>
        <a:p>
          <a:pPr rtl="0">
            <a:defRPr sz="1050"/>
          </a:pPr>
          <a:endParaRPr lang="pl-PL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A7EFA3-3A38-4C12-8489-5BF3EAA18D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5670A581</Template>
  <TotalTime>2518</TotalTime>
  <Pages>57</Pages>
  <Words>12857</Words>
  <Characters>77145</Characters>
  <Application>Microsoft Office Word</Application>
  <DocSecurity>0</DocSecurity>
  <Lines>642</Lines>
  <Paragraphs>179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SPRAWOZDANIE</vt:lpstr>
      <vt:lpstr>SPRAWOZDANIE</vt:lpstr>
    </vt:vector>
  </TitlesOfParts>
  <Company>PUP</Company>
  <LinksUpToDate>false</LinksUpToDate>
  <CharactersWithSpaces>89823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SPRAWOZDANIE</dc:title>
  <dc:creator>kkasprzak</dc:creator>
  <cp:lastModifiedBy>Wiola Glodowska</cp:lastModifiedBy>
  <cp:revision>322</cp:revision>
  <cp:lastPrinted>2020-07-07T07:19:00Z</cp:lastPrinted>
  <dcterms:created xsi:type="dcterms:W3CDTF">2018-04-10T11:09:00Z</dcterms:created>
  <dcterms:modified xsi:type="dcterms:W3CDTF">2020-07-07T07:20:00Z</dcterms:modified>
</cp:coreProperties>
</file>